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9A819" w14:textId="77777777" w:rsidR="00DB2430" w:rsidRDefault="00DB2430" w:rsidP="00DB2430">
      <w:pPr>
        <w:pStyle w:val="NormalBold"/>
        <w:jc w:val="center"/>
        <w:rPr>
          <w:sz w:val="28"/>
          <w:szCs w:val="28"/>
        </w:rPr>
      </w:pPr>
    </w:p>
    <w:p w14:paraId="1FED899B" w14:textId="325605CF" w:rsidR="00DB2430" w:rsidRPr="00AB1638" w:rsidRDefault="00DB2430" w:rsidP="00DB2430">
      <w:pPr>
        <w:pStyle w:val="NormalBold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587F1F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Pr="00AB1638">
        <w:rPr>
          <w:sz w:val="28"/>
          <w:szCs w:val="28"/>
        </w:rPr>
        <w:t xml:space="preserve">OCR Level </w:t>
      </w:r>
      <w:r>
        <w:rPr>
          <w:sz w:val="28"/>
          <w:szCs w:val="28"/>
        </w:rPr>
        <w:t>2</w:t>
      </w:r>
      <w:r w:rsidRPr="00AB16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in IT User Skills </w:t>
      </w:r>
      <w:r w:rsidRPr="00AB1638">
        <w:rPr>
          <w:sz w:val="28"/>
          <w:szCs w:val="28"/>
        </w:rPr>
        <w:t>ITQ</w:t>
      </w:r>
    </w:p>
    <w:p w14:paraId="14E5463B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3AC407E5" w14:textId="77777777" w:rsidR="0041566E" w:rsidRPr="00C15103" w:rsidRDefault="0041566E" w:rsidP="0041566E">
      <w:pPr>
        <w:pStyle w:val="NormalBold"/>
        <w:jc w:val="center"/>
        <w:rPr>
          <w:sz w:val="28"/>
          <w:szCs w:val="28"/>
        </w:rPr>
      </w:pPr>
      <w:r w:rsidRPr="00C15103">
        <w:rPr>
          <w:sz w:val="28"/>
          <w:szCs w:val="28"/>
        </w:rPr>
        <w:t>Unit 19: Database Software Level 2 (Credit Value 4)</w:t>
      </w:r>
    </w:p>
    <w:p w14:paraId="0D6FBA74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1250BAF3" w14:textId="77777777" w:rsidR="00CF0CC0" w:rsidRDefault="00CF0CC0" w:rsidP="00CF0CC0">
      <w:pPr>
        <w:rPr>
          <w:bCs/>
          <w:sz w:val="16"/>
        </w:rPr>
      </w:pPr>
    </w:p>
    <w:p w14:paraId="3E20C8B4" w14:textId="77777777" w:rsidR="00EA5EAC" w:rsidRDefault="00EA5EAC" w:rsidP="00CF0CC0">
      <w:pPr>
        <w:rPr>
          <w:bCs/>
          <w:sz w:val="16"/>
        </w:rPr>
      </w:pPr>
    </w:p>
    <w:p w14:paraId="0AC085B9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EC56F5" w14:paraId="75BF16A1" w14:textId="77777777" w:rsidTr="00EC56F5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C601" w14:textId="77777777" w:rsidR="00EF4ABA" w:rsidRPr="006639A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639A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876C5E4" w14:textId="1F65B973" w:rsidR="00EF4ABA" w:rsidRPr="006639A0" w:rsidRDefault="00F60C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9825" w14:textId="77777777" w:rsidR="00EF4ABA" w:rsidRPr="00EC56F5" w:rsidRDefault="00EF4ABA" w:rsidP="00EC56F5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6E87" w14:textId="77777777" w:rsidR="00EF4ABA" w:rsidRPr="006639A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639A0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113F588" w14:textId="62CC17B2" w:rsidR="00EF4ABA" w:rsidRPr="00EC56F5" w:rsidRDefault="00F60C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ED40F7B" w14:textId="77777777" w:rsidR="00CF0CC0" w:rsidRDefault="00CF0CC0" w:rsidP="00CF0CC0">
      <w:pPr>
        <w:pStyle w:val="normal0"/>
      </w:pPr>
    </w:p>
    <w:p w14:paraId="6862C3C3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2FFD0721" w14:textId="77777777" w:rsidR="00CF0846" w:rsidRDefault="00CF0846" w:rsidP="001610E5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1907370F" w14:textId="77777777" w:rsidR="00CF0846" w:rsidRDefault="00CF0846" w:rsidP="001610E5">
      <w:pPr>
        <w:pStyle w:val="normal0"/>
      </w:pPr>
    </w:p>
    <w:p w14:paraId="44D80B86" w14:textId="77777777" w:rsidR="00CF0846" w:rsidRDefault="00CF0846" w:rsidP="001610E5">
      <w:pPr>
        <w:pStyle w:val="normal0"/>
      </w:pPr>
      <w:r>
        <w:t xml:space="preserve">Centre assessors </w:t>
      </w:r>
      <w:r>
        <w:rPr>
          <w:b/>
        </w:rPr>
        <w:t>must</w:t>
      </w:r>
      <w:r>
        <w:t xml:space="preserve"> assess the candidate’s work prior to submission.</w:t>
      </w:r>
    </w:p>
    <w:p w14:paraId="2F3EDBB0" w14:textId="77777777" w:rsidR="00CF0846" w:rsidRDefault="00CF0846" w:rsidP="001610E5">
      <w:pPr>
        <w:pStyle w:val="normal0"/>
      </w:pPr>
    </w:p>
    <w:p w14:paraId="197EB7C5" w14:textId="77777777" w:rsidR="00CF0846" w:rsidRDefault="00CF0846" w:rsidP="001610E5">
      <w:pPr>
        <w:pStyle w:val="normal0"/>
      </w:pPr>
      <w:r>
        <w:t>Only units that have been achieved should be submitted for moderation.</w:t>
      </w:r>
    </w:p>
    <w:p w14:paraId="2D5CC953" w14:textId="77777777" w:rsidR="00CF0846" w:rsidRDefault="00CF0846" w:rsidP="001610E5">
      <w:pPr>
        <w:pStyle w:val="normal0"/>
      </w:pPr>
    </w:p>
    <w:p w14:paraId="5BA436F0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45DC8175" w14:textId="77777777" w:rsidR="00CF0846" w:rsidRPr="00D70932" w:rsidRDefault="00CF0846" w:rsidP="00CF0846"/>
    <w:p w14:paraId="375F5167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D167E7">
        <w:rPr>
          <w:b/>
          <w:bCs/>
          <w:i/>
          <w:sz w:val="22"/>
          <w:szCs w:val="22"/>
        </w:rPr>
        <w:t>in bold</w:t>
      </w:r>
      <w:r w:rsidR="00F74E40" w:rsidRPr="00D167E7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5EC2A579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6C52F09D" w14:textId="77777777" w:rsidR="00CF0CC0" w:rsidRPr="001C4E7B" w:rsidRDefault="0003028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:rsidRPr="001610E5" w14:paraId="4D1F06F4" w14:textId="77777777" w:rsidTr="00A3241A">
        <w:trPr>
          <w:trHeight w:val="55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E5B930" w14:textId="77777777" w:rsidR="00461787" w:rsidRPr="001610E5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1610E5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FE2D8C" w14:textId="77777777" w:rsidR="00461787" w:rsidRPr="001610E5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1610E5">
              <w:rPr>
                <w:b/>
                <w:sz w:val="22"/>
                <w:szCs w:val="22"/>
              </w:rPr>
              <w:t>Evidence</w:t>
            </w:r>
            <w:r w:rsidRPr="001610E5">
              <w:rPr>
                <w:b/>
                <w:i/>
                <w:sz w:val="22"/>
                <w:szCs w:val="22"/>
              </w:rPr>
              <w:t xml:space="preserve"> </w:t>
            </w:r>
            <w:r w:rsidRPr="001610E5">
              <w:rPr>
                <w:b/>
                <w:sz w:val="22"/>
                <w:szCs w:val="22"/>
              </w:rPr>
              <w:t>Requirements</w:t>
            </w:r>
            <w:r w:rsidRPr="001610E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12615CC" w14:textId="77777777" w:rsidR="00461787" w:rsidRPr="001610E5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1610E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D14910" w14:paraId="2032C34B" w14:textId="77777777" w:rsidTr="001610E5">
        <w:trPr>
          <w:trHeight w:val="424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A24C" w14:textId="77777777" w:rsidR="00D14910" w:rsidRPr="001610E5" w:rsidRDefault="00D14910" w:rsidP="00EC56F5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lang w:val="en-GB" w:eastAsia="en-US"/>
              </w:rPr>
            </w:pPr>
            <w:r w:rsidRPr="001610E5">
              <w:rPr>
                <w:rFonts w:cs="Arial"/>
                <w:b/>
                <w:bCs/>
                <w:lang w:val="en-GB" w:eastAsia="en-US"/>
              </w:rPr>
              <w:t xml:space="preserve">B1 </w:t>
            </w:r>
            <w:r w:rsidR="001610E5">
              <w:rPr>
                <w:rFonts w:cs="Arial"/>
                <w:b/>
                <w:bCs/>
                <w:lang w:val="en-GB" w:eastAsia="en-US"/>
              </w:rPr>
              <w:tab/>
            </w:r>
            <w:r w:rsidRPr="001610E5">
              <w:rPr>
                <w:rFonts w:cs="Arial"/>
                <w:b/>
                <w:bCs/>
                <w:lang w:val="en-GB" w:eastAsia="en-US"/>
              </w:rPr>
              <w:t>Create and modify non-relational database tables.</w:t>
            </w:r>
          </w:p>
          <w:p w14:paraId="4211076A" w14:textId="77777777" w:rsidR="00D14910" w:rsidRPr="001610E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B1.1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the components of a database design </w:t>
            </w:r>
          </w:p>
          <w:p w14:paraId="22564421" w14:textId="77777777" w:rsidR="00D14910" w:rsidRPr="001610E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B1.3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Create and modify database tables using a range of field types </w:t>
            </w:r>
          </w:p>
          <w:p w14:paraId="62805890" w14:textId="77777777" w:rsidR="00D14910" w:rsidRPr="001610E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B1.5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Respond appropriately to problems with database tables </w:t>
            </w:r>
          </w:p>
          <w:p w14:paraId="70D27D74" w14:textId="77777777" w:rsidR="00D14910" w:rsidRPr="00EC56F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B1.6 </w:t>
            </w:r>
            <w:r w:rsidR="001610E5"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>Use database tools and techniques to ensure data integrity is maintained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AF9E" w14:textId="77777777" w:rsidR="00D14910" w:rsidRPr="001610E5" w:rsidRDefault="001610E5" w:rsidP="001610E5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1610E5">
              <w:rPr>
                <w:sz w:val="22"/>
                <w:szCs w:val="22"/>
              </w:rPr>
              <w:t xml:space="preserve">B1.1, </w:t>
            </w:r>
            <w:r w:rsidR="00D14910" w:rsidRPr="001610E5">
              <w:rPr>
                <w:sz w:val="22"/>
                <w:szCs w:val="22"/>
              </w:rPr>
              <w:t>1.3</w:t>
            </w:r>
            <w:r w:rsidR="00044DC1" w:rsidRPr="001610E5">
              <w:rPr>
                <w:sz w:val="22"/>
                <w:szCs w:val="22"/>
              </w:rPr>
              <w:t>,</w:t>
            </w:r>
            <w:r w:rsidRPr="001610E5">
              <w:rPr>
                <w:sz w:val="22"/>
                <w:szCs w:val="22"/>
              </w:rPr>
              <w:t xml:space="preserve"> </w:t>
            </w:r>
            <w:r w:rsidR="00D14910" w:rsidRPr="001610E5">
              <w:rPr>
                <w:sz w:val="22"/>
                <w:szCs w:val="22"/>
              </w:rPr>
              <w:t>1.5 &amp; 1.6</w:t>
            </w:r>
            <w:r w:rsidR="00EC56F5">
              <w:rPr>
                <w:sz w:val="22"/>
                <w:szCs w:val="22"/>
              </w:rPr>
              <w:t xml:space="preserve"> </w:t>
            </w:r>
            <w:r w:rsidR="00D14910" w:rsidRPr="001610E5">
              <w:rPr>
                <w:sz w:val="22"/>
                <w:szCs w:val="22"/>
              </w:rPr>
              <w:t xml:space="preserve"> Create a database with a minimum of nine fields, including one currency/numeric field, one date field and ensure the table has a primary key.  Enter at least 25 records.  Give evidence of a minimum of ten alterations to records of which there should be two deletions and three records added. Ensure data integrity is maintained and that any problems are resolved.</w:t>
            </w:r>
          </w:p>
          <w:p w14:paraId="32153091" w14:textId="77777777" w:rsidR="00D14910" w:rsidRPr="001034C1" w:rsidRDefault="00D14910" w:rsidP="00CF56A5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14:paraId="71F5014A" w14:textId="77777777" w:rsidR="00D14910" w:rsidRPr="00F74E40" w:rsidRDefault="00D14910" w:rsidP="00D1491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610E5">
              <w:rPr>
                <w:b/>
                <w:sz w:val="20"/>
              </w:rPr>
              <w:t>Examples:</w:t>
            </w:r>
            <w:r w:rsidRPr="001610E5">
              <w:rPr>
                <w:sz w:val="20"/>
              </w:rPr>
              <w:t xml:space="preserve">  Database design: what types of information are stored, use of data entry form, routine queries, how data is structured in a single table non-relational database; use of indexes and key field to organise data.  Modify database table:  add/amend/delete field; field characteristics.  Field types: data type, field name, field size, format, validation; primary key.  Check data: spell check, format, accuracy, consistency.  Problems with database tables: security, redundant data, duplication, table structure, field characteristics and validation; sources of help.</w:t>
            </w:r>
            <w:r w:rsidRPr="00F74E40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F732F" w14:textId="1C5B60B0" w:rsidR="00D14910" w:rsidRPr="00870150" w:rsidRDefault="00F60CF4" w:rsidP="00EC56F5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DD376A" w14:paraId="0B403D9D" w14:textId="77777777" w:rsidTr="001610E5">
        <w:trPr>
          <w:trHeight w:val="281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D954" w14:textId="77777777" w:rsidR="00DD376A" w:rsidRPr="001610E5" w:rsidRDefault="00DD376A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B1.2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Describe the field characteristics for the data required </w:t>
            </w:r>
          </w:p>
          <w:p w14:paraId="41F0577D" w14:textId="77777777" w:rsidR="00DD376A" w:rsidRPr="00EC56F5" w:rsidRDefault="00DD376A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B1.4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Describe </w:t>
            </w:r>
            <w:r w:rsidR="00EC56F5">
              <w:rPr>
                <w:rFonts w:cs="Arial"/>
                <w:color w:val="000000"/>
                <w:sz w:val="21"/>
                <w:szCs w:val="21"/>
                <w:lang w:eastAsia="en-GB"/>
              </w:rPr>
              <w:t>ways to maintain data integrity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266F" w14:textId="77777777" w:rsidR="00DD376A" w:rsidRPr="001610E5" w:rsidRDefault="00DD376A" w:rsidP="001610E5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1610E5">
              <w:rPr>
                <w:sz w:val="22"/>
                <w:szCs w:val="22"/>
              </w:rPr>
              <w:t>B1.2 &amp; 1.4</w:t>
            </w:r>
            <w:r w:rsidR="00EC56F5">
              <w:rPr>
                <w:sz w:val="22"/>
                <w:szCs w:val="22"/>
              </w:rPr>
              <w:t xml:space="preserve"> </w:t>
            </w:r>
            <w:r w:rsidRPr="001610E5">
              <w:rPr>
                <w:sz w:val="22"/>
                <w:szCs w:val="22"/>
              </w:rPr>
              <w:t xml:space="preserve"> Describe the field characteristics for the data required, the description should cover all the field characteristics in the table and also cover ways to maintain data integrity. </w:t>
            </w:r>
          </w:p>
          <w:p w14:paraId="432449DD" w14:textId="77777777" w:rsidR="00DD376A" w:rsidRPr="001034C1" w:rsidRDefault="00DD376A" w:rsidP="00DD376A"/>
          <w:p w14:paraId="62327F72" w14:textId="77777777" w:rsidR="00DD376A" w:rsidRPr="001610E5" w:rsidRDefault="00DD376A" w:rsidP="00DD376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GB"/>
              </w:rPr>
            </w:pPr>
            <w:r w:rsidRPr="001610E5">
              <w:rPr>
                <w:b/>
                <w:sz w:val="20"/>
              </w:rPr>
              <w:t>Examples:</w:t>
            </w:r>
            <w:r w:rsidRPr="001610E5">
              <w:rPr>
                <w:sz w:val="20"/>
              </w:rPr>
              <w:t xml:space="preserve">  Field characteristics: Data type, field name, field size, format, validation; primary key.  Data integrity: Unique not null primary key; field characteristics; data validation; consistency, completeness, accuracy; effect of malicious or accidental alteration.  Methods for maintaining integrity of existing data in a single table non-relational database, how field characteristics contribute to data validation.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0224A" w14:textId="7394720F" w:rsidR="00DD376A" w:rsidRPr="00870150" w:rsidRDefault="00F60CF4" w:rsidP="00EC56F5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A886383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D5E6A44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4A1F65BB" w14:textId="77777777" w:rsidR="007D5D7B" w:rsidRPr="001C4E7B" w:rsidRDefault="003F6221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4B0E300A" w14:textId="77777777" w:rsidTr="00A3241A">
        <w:trPr>
          <w:trHeight w:val="552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18E8529" w14:textId="77777777" w:rsidR="00A671DF" w:rsidRPr="00D167E7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D167E7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741A6" w14:textId="77777777" w:rsidR="00A671DF" w:rsidRPr="00D167E7" w:rsidRDefault="00A671DF" w:rsidP="00E85712">
            <w:pPr>
              <w:rPr>
                <w:b/>
                <w:sz w:val="22"/>
                <w:szCs w:val="22"/>
              </w:rPr>
            </w:pPr>
            <w:r w:rsidRPr="00D167E7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BE4949" w14:textId="77777777" w:rsidR="00A671DF" w:rsidRPr="00D167E7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D167E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D14910" w:rsidRPr="00EC56F5" w14:paraId="66AE8400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7A55C426" w14:textId="77777777" w:rsidR="00D14910" w:rsidRPr="001610E5" w:rsidRDefault="00D14910" w:rsidP="00EC56F5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lang w:val="en-GB" w:eastAsia="en-US"/>
              </w:rPr>
            </w:pPr>
            <w:r w:rsidRPr="001610E5">
              <w:rPr>
                <w:rFonts w:cs="Arial"/>
                <w:b/>
                <w:bCs/>
                <w:lang w:val="en-GB" w:eastAsia="en-US"/>
              </w:rPr>
              <w:t xml:space="preserve">B2 </w:t>
            </w:r>
            <w:r w:rsidR="001610E5">
              <w:rPr>
                <w:rFonts w:cs="Arial"/>
                <w:b/>
                <w:bCs/>
                <w:lang w:val="en-GB" w:eastAsia="en-US"/>
              </w:rPr>
              <w:tab/>
            </w:r>
            <w:r w:rsidRPr="001610E5">
              <w:rPr>
                <w:rFonts w:cs="Arial"/>
                <w:b/>
                <w:bCs/>
                <w:lang w:val="en-GB" w:eastAsia="en-US"/>
              </w:rPr>
              <w:t>Enter, edit and organise structured information in a database.</w:t>
            </w:r>
          </w:p>
          <w:p w14:paraId="4752E1D0" w14:textId="77777777" w:rsidR="00D14910" w:rsidRPr="001610E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B2.1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Create forms to enter, edit and organise data in a database </w:t>
            </w:r>
          </w:p>
          <w:p w14:paraId="51ADB3B7" w14:textId="77777777" w:rsidR="00D14910" w:rsidRPr="001610E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B2.2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Select and use appropriate tools and techniques to format data entry forms </w:t>
            </w:r>
          </w:p>
          <w:p w14:paraId="0FD45471" w14:textId="77777777" w:rsidR="00D14910" w:rsidRPr="001610E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B2.3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Check data entry meets needs, using IT tools and making corrections as necessary </w:t>
            </w:r>
          </w:p>
          <w:p w14:paraId="5FB8282C" w14:textId="77777777" w:rsidR="00D14910" w:rsidRPr="00EC56F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B2.4 </w:t>
            </w:r>
            <w:r w:rsidR="001610E5"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>Respond appropriately to data entry errors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36EA17DF" w14:textId="77777777" w:rsidR="00DD376A" w:rsidRPr="001610E5" w:rsidRDefault="00044DC1" w:rsidP="001610E5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1610E5">
              <w:rPr>
                <w:sz w:val="22"/>
                <w:szCs w:val="22"/>
              </w:rPr>
              <w:t xml:space="preserve">B2.1, 2.2, </w:t>
            </w:r>
            <w:r w:rsidR="00D14910" w:rsidRPr="001610E5">
              <w:rPr>
                <w:sz w:val="22"/>
                <w:szCs w:val="22"/>
              </w:rPr>
              <w:t xml:space="preserve">2.3 &amp; 2.4 </w:t>
            </w:r>
            <w:r w:rsidR="00EC56F5">
              <w:rPr>
                <w:sz w:val="22"/>
                <w:szCs w:val="22"/>
              </w:rPr>
              <w:t xml:space="preserve"> </w:t>
            </w:r>
            <w:r w:rsidR="00DD376A" w:rsidRPr="001610E5">
              <w:rPr>
                <w:sz w:val="22"/>
                <w:szCs w:val="22"/>
              </w:rPr>
              <w:t>Create a data entry form for the database.  Use test data to ensure that the form meets data entry requirements, showing 5 different examples of how the information has been input</w:t>
            </w:r>
            <w:r w:rsidRPr="001610E5">
              <w:rPr>
                <w:sz w:val="22"/>
                <w:szCs w:val="22"/>
              </w:rPr>
              <w:t xml:space="preserve"> </w:t>
            </w:r>
            <w:r w:rsidR="00DD376A" w:rsidRPr="001610E5">
              <w:rPr>
                <w:sz w:val="22"/>
                <w:szCs w:val="22"/>
              </w:rPr>
              <w:t>into the database using the form.  Alter and adjust form as necessary, and respond to and correct appropriately any data entry errors.</w:t>
            </w:r>
          </w:p>
          <w:p w14:paraId="4DA29177" w14:textId="77777777" w:rsidR="00D14910" w:rsidRPr="001034C1" w:rsidRDefault="00D14910" w:rsidP="00CF56A5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14:paraId="70B358B2" w14:textId="77777777" w:rsidR="00D14910" w:rsidRPr="00F74E40" w:rsidRDefault="00D14910" w:rsidP="00DD376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1610E5">
              <w:rPr>
                <w:b/>
                <w:sz w:val="20"/>
              </w:rPr>
              <w:t>Examples:</w:t>
            </w:r>
            <w:r w:rsidRPr="001610E5">
              <w:rPr>
                <w:sz w:val="20"/>
              </w:rPr>
              <w:t xml:space="preserve">  Enter, edit and organise data: select and update fields, create new records, locate and amend records; using wildcards, search operators; error checking; data validation.  Format data entry forms: field characteristics and layout, tables, colour, lookups.  Check data entry: spell check, format, accuracy, consistency, completeness, validity, security.  Data entry errors: due to field size, data type, validation checks; duplicate records, format, using help; data that does not fit parameters, alerts, reminders; problems with forms.</w:t>
            </w:r>
            <w:r w:rsidRPr="00F74E40">
              <w:rPr>
                <w:b/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B5E9608" w14:textId="2C60EE68" w:rsidR="00D14910" w:rsidRPr="00870150" w:rsidRDefault="00F60CF4" w:rsidP="00E8571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00ADEB2" w14:textId="77777777" w:rsidR="001610E5" w:rsidRDefault="001610E5">
      <w:pPr>
        <w:rPr>
          <w:b/>
        </w:rPr>
        <w:sectPr w:rsidR="001610E5" w:rsidSect="00C13BFF"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4C0E45AE" w14:textId="77777777" w:rsidR="00794A32" w:rsidRDefault="00794A32">
      <w:pPr>
        <w:rPr>
          <w:b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794A32" w14:paraId="07893700" w14:textId="77777777" w:rsidTr="0000436B">
        <w:trPr>
          <w:trHeight w:val="552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A93F715" w14:textId="77777777" w:rsidR="00794A32" w:rsidRPr="00D167E7" w:rsidRDefault="00794A32" w:rsidP="0000436B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D167E7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AB66B" w14:textId="77777777" w:rsidR="00794A32" w:rsidRPr="00D167E7" w:rsidRDefault="00794A32" w:rsidP="0000436B">
            <w:pPr>
              <w:rPr>
                <w:b/>
                <w:sz w:val="22"/>
                <w:szCs w:val="22"/>
              </w:rPr>
            </w:pPr>
            <w:r w:rsidRPr="00D167E7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B5263F" w14:textId="77777777" w:rsidR="00794A32" w:rsidRPr="00D167E7" w:rsidRDefault="00794A32" w:rsidP="0000436B">
            <w:pPr>
              <w:pStyle w:val="checklist2"/>
              <w:rPr>
                <w:sz w:val="22"/>
                <w:szCs w:val="22"/>
                <w:lang w:val="en-GB"/>
              </w:rPr>
            </w:pPr>
            <w:r w:rsidRPr="00D167E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D14910" w14:paraId="5DA23FC0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360FB512" w14:textId="77777777" w:rsidR="00D14910" w:rsidRPr="00EC56F5" w:rsidRDefault="00D14910" w:rsidP="00EC56F5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lang w:val="en-GB" w:eastAsia="en-US"/>
              </w:rPr>
            </w:pPr>
            <w:r w:rsidRPr="001610E5">
              <w:rPr>
                <w:rFonts w:cs="Arial"/>
                <w:b/>
                <w:bCs/>
                <w:lang w:val="en-GB" w:eastAsia="en-US"/>
              </w:rPr>
              <w:t xml:space="preserve">B3 </w:t>
            </w:r>
            <w:r w:rsidR="001610E5">
              <w:rPr>
                <w:rFonts w:cs="Arial"/>
                <w:b/>
                <w:bCs/>
                <w:lang w:val="en-GB" w:eastAsia="en-US"/>
              </w:rPr>
              <w:tab/>
            </w:r>
            <w:r w:rsidRPr="001610E5">
              <w:rPr>
                <w:rFonts w:cs="Arial"/>
                <w:b/>
                <w:bCs/>
                <w:lang w:val="en-GB" w:eastAsia="en-US"/>
              </w:rPr>
              <w:t>Use database software tools to run queries and produce reports</w:t>
            </w:r>
            <w:r w:rsidRPr="00EC56F5">
              <w:rPr>
                <w:rFonts w:cs="Arial"/>
                <w:b/>
                <w:bCs/>
                <w:lang w:val="en-GB" w:eastAsia="en-US"/>
              </w:rPr>
              <w:t>.</w:t>
            </w:r>
          </w:p>
          <w:p w14:paraId="13A2449D" w14:textId="77777777" w:rsidR="00D14910" w:rsidRPr="00EC56F5" w:rsidRDefault="00D14910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B3.1 </w:t>
            </w:r>
            <w:r w:rsidR="001610E5"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>Create and run database queries using multiple criteria to display or amend selected data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32F030A" w14:textId="77777777" w:rsidR="00D14910" w:rsidRPr="001610E5" w:rsidRDefault="00D14910" w:rsidP="001610E5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1610E5">
              <w:rPr>
                <w:sz w:val="22"/>
                <w:szCs w:val="22"/>
              </w:rPr>
              <w:t xml:space="preserve">B3.1 </w:t>
            </w:r>
            <w:r w:rsidR="00EC56F5">
              <w:rPr>
                <w:sz w:val="22"/>
                <w:szCs w:val="22"/>
              </w:rPr>
              <w:t xml:space="preserve"> </w:t>
            </w:r>
            <w:r w:rsidRPr="001610E5">
              <w:rPr>
                <w:sz w:val="22"/>
                <w:szCs w:val="22"/>
              </w:rPr>
              <w:t xml:space="preserve">Create </w:t>
            </w:r>
            <w:r w:rsidR="00DD376A" w:rsidRPr="001610E5">
              <w:rPr>
                <w:sz w:val="22"/>
                <w:szCs w:val="22"/>
              </w:rPr>
              <w:t>a minimum of two queries with multiple criteria in each; one criterion should be using a Boolean logic range.</w:t>
            </w:r>
          </w:p>
          <w:p w14:paraId="4D9485D3" w14:textId="77777777" w:rsidR="00D14910" w:rsidRPr="001034C1" w:rsidRDefault="00D14910" w:rsidP="00CF56A5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14:paraId="55DEDEC5" w14:textId="77777777" w:rsidR="00D14910" w:rsidRPr="00F74E40" w:rsidRDefault="00D14910" w:rsidP="00DD376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167E7">
              <w:rPr>
                <w:b/>
                <w:sz w:val="20"/>
              </w:rPr>
              <w:t>Examples:</w:t>
            </w:r>
            <w:r w:rsidRPr="001610E5">
              <w:rPr>
                <w:sz w:val="20"/>
              </w:rPr>
              <w:t xml:space="preserve">  Database queries: alphanumeric sort, filter, single criteria, multiple criteria; save queries and output</w:t>
            </w:r>
            <w:r w:rsidR="00CE0B12" w:rsidRPr="001610E5">
              <w:rPr>
                <w:sz w:val="20"/>
              </w:rPr>
              <w:t xml:space="preserve">, or, </w:t>
            </w:r>
            <w:proofErr w:type="gramStart"/>
            <w:r w:rsidR="00CE0B12" w:rsidRPr="001610E5">
              <w:rPr>
                <w:sz w:val="20"/>
              </w:rPr>
              <w:t>and,</w:t>
            </w:r>
            <w:proofErr w:type="gramEnd"/>
            <w:r w:rsidR="00CE0B12" w:rsidRPr="001610E5">
              <w:rPr>
                <w:sz w:val="20"/>
              </w:rPr>
              <w:t xml:space="preserve"> not</w:t>
            </w:r>
            <w:r w:rsidRPr="001610E5">
              <w:rPr>
                <w:sz w:val="20"/>
              </w:rPr>
              <w:t>.</w:t>
            </w:r>
            <w:r w:rsidRPr="00F74E40">
              <w:rPr>
                <w:i/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621513B7" w14:textId="599ADAE2" w:rsidR="00D14910" w:rsidRPr="00EC56F5" w:rsidRDefault="00F60CF4" w:rsidP="00EC56F5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D14910" w14:paraId="4D4EF5FF" w14:textId="77777777" w:rsidTr="001610E5">
        <w:trPr>
          <w:trHeight w:val="2982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347494A6" w14:textId="77777777" w:rsidR="00DD376A" w:rsidRPr="00EC56F5" w:rsidRDefault="00DD376A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B3.2 </w:t>
            </w:r>
            <w:r w:rsidR="001610E5"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Plan and produce database reports from a single table non-relational database </w:t>
            </w:r>
          </w:p>
          <w:p w14:paraId="77776D5B" w14:textId="77777777" w:rsidR="00DD376A" w:rsidRPr="00EC56F5" w:rsidRDefault="00DD376A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B3.3 </w:t>
            </w:r>
            <w:r w:rsidR="001610E5"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EC56F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Select and use appropriate tools and techniques to format database reports </w:t>
            </w:r>
          </w:p>
          <w:p w14:paraId="3BAB4015" w14:textId="77777777" w:rsidR="00D14910" w:rsidRPr="001610E5" w:rsidRDefault="00DD376A" w:rsidP="00EC56F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/>
                <w:bCs/>
                <w:sz w:val="21"/>
                <w:szCs w:val="21"/>
              </w:rPr>
            </w:pP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B3.4 </w:t>
            </w:r>
            <w:r w:rsidR="001610E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1610E5">
              <w:rPr>
                <w:rFonts w:cs="Arial"/>
                <w:color w:val="000000"/>
                <w:sz w:val="21"/>
                <w:szCs w:val="21"/>
                <w:lang w:eastAsia="en-GB"/>
              </w:rPr>
              <w:t>Check reports meet needs, using IT tools and making corrections as necessary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33C64191" w14:textId="77777777" w:rsidR="00DD376A" w:rsidRPr="001610E5" w:rsidRDefault="00D14910" w:rsidP="001610E5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1610E5">
              <w:rPr>
                <w:sz w:val="22"/>
                <w:szCs w:val="22"/>
              </w:rPr>
              <w:t>B3.2</w:t>
            </w:r>
            <w:r w:rsidR="00044DC1" w:rsidRPr="001610E5">
              <w:rPr>
                <w:sz w:val="22"/>
                <w:szCs w:val="22"/>
              </w:rPr>
              <w:t xml:space="preserve">, </w:t>
            </w:r>
            <w:r w:rsidRPr="001610E5">
              <w:rPr>
                <w:sz w:val="22"/>
                <w:szCs w:val="22"/>
              </w:rPr>
              <w:t xml:space="preserve">3.3 &amp; </w:t>
            </w:r>
            <w:r w:rsidR="00DD376A" w:rsidRPr="001610E5">
              <w:rPr>
                <w:sz w:val="22"/>
                <w:szCs w:val="22"/>
              </w:rPr>
              <w:t xml:space="preserve">3.4 </w:t>
            </w:r>
            <w:r w:rsidR="00EC56F5">
              <w:rPr>
                <w:sz w:val="22"/>
                <w:szCs w:val="22"/>
              </w:rPr>
              <w:t xml:space="preserve"> </w:t>
            </w:r>
            <w:r w:rsidR="00DD376A" w:rsidRPr="001610E5">
              <w:rPr>
                <w:sz w:val="22"/>
                <w:szCs w:val="22"/>
              </w:rPr>
              <w:t>Create a minimum of two reports using different formats and differing fields in each, a minimum of five fields.  One report should be as a result of one of your queries.  Ensure that the report is formatted correctly and any corrections are carried out</w:t>
            </w:r>
            <w:r w:rsidR="00CE0B12" w:rsidRPr="001610E5">
              <w:rPr>
                <w:sz w:val="22"/>
                <w:szCs w:val="22"/>
              </w:rPr>
              <w:t xml:space="preserve"> and all data is fully displayed</w:t>
            </w:r>
            <w:r w:rsidR="00DD376A" w:rsidRPr="001610E5">
              <w:rPr>
                <w:sz w:val="22"/>
                <w:szCs w:val="22"/>
              </w:rPr>
              <w:t>.</w:t>
            </w:r>
          </w:p>
          <w:p w14:paraId="57CE2CA5" w14:textId="77777777" w:rsidR="00D14910" w:rsidRPr="001034C1" w:rsidRDefault="00D14910" w:rsidP="00CF56A5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14:paraId="1B938F09" w14:textId="77777777" w:rsidR="00D14910" w:rsidRPr="00F74E40" w:rsidRDefault="00D14910" w:rsidP="00DD376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167E7">
              <w:rPr>
                <w:b/>
                <w:sz w:val="20"/>
              </w:rPr>
              <w:t>Examples:</w:t>
            </w:r>
            <w:r w:rsidRPr="001610E5">
              <w:rPr>
                <w:sz w:val="20"/>
              </w:rPr>
              <w:t xml:space="preserve">  Database reports: using menus, wizards or shortcuts; report templates, standard reports, selected fields; selected records.  Formatting database reports: data fields; page and section layout; add text or images; adjust page setup for printing.  Check reports: spell check, completeness, accuracy, consistency, validity, security, sorting, formatting, layout</w:t>
            </w:r>
            <w:r w:rsidRPr="00F74E40">
              <w:rPr>
                <w:i/>
                <w:sz w:val="20"/>
              </w:rPr>
              <w:t>.</w:t>
            </w:r>
            <w:r w:rsidRPr="00F74E40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6E2FEA0" w14:textId="7A7D622A" w:rsidR="00D14910" w:rsidRPr="00EC56F5" w:rsidRDefault="00F60CF4" w:rsidP="00EC56F5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940287A" w14:textId="77777777" w:rsidR="00640664" w:rsidRPr="001610E5" w:rsidRDefault="00640664" w:rsidP="00640664">
      <w:pPr>
        <w:rPr>
          <w:b/>
          <w:bCs/>
          <w:sz w:val="22"/>
          <w:szCs w:val="22"/>
        </w:rPr>
      </w:pPr>
      <w:r w:rsidRPr="001610E5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5D5DBF4A" w14:textId="77777777" w:rsidR="00640664" w:rsidRPr="001610E5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55D2B678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5418" w14:textId="77777777" w:rsidR="00640664" w:rsidRPr="006639A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639A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627113C" w14:textId="253F3A09" w:rsidR="00640664" w:rsidRPr="006639A0" w:rsidRDefault="00DB243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EFA8" w14:textId="77777777" w:rsidR="00640664" w:rsidRPr="006639A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639A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812D71A" w14:textId="735B78BD" w:rsidR="00640664" w:rsidRPr="00EC56F5" w:rsidRDefault="00F60C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1" w:name="Text14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640664" w:rsidRPr="00336C6F" w14:paraId="618AB962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F203" w14:textId="77777777" w:rsidR="00640664" w:rsidRPr="006639A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639A0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5871D74" w14:textId="5CA4932A" w:rsidR="00640664" w:rsidRPr="006639A0" w:rsidRDefault="00DB243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C61A" w14:textId="77777777" w:rsidR="00640664" w:rsidRPr="006639A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639A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C99C0EA" w14:textId="7B562F56" w:rsidR="00640664" w:rsidRPr="00EC56F5" w:rsidRDefault="00DB243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21F6BF7E" w14:textId="77777777" w:rsidR="00640664" w:rsidRDefault="00640664" w:rsidP="000367A7"/>
    <w:sectPr w:rsidR="00640664" w:rsidSect="001610E5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BC73A" w14:textId="77777777" w:rsidR="00DC0645" w:rsidRDefault="00DC0645">
      <w:r>
        <w:separator/>
      </w:r>
    </w:p>
  </w:endnote>
  <w:endnote w:type="continuationSeparator" w:id="0">
    <w:p w14:paraId="41872166" w14:textId="77777777" w:rsidR="00DC0645" w:rsidRDefault="00DC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D0893" w14:textId="3F03102B" w:rsidR="001610E5" w:rsidRPr="001610E5" w:rsidRDefault="00DB2430" w:rsidP="00DB2430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0" w:name="_Hlk73519722"/>
    <w:r>
      <w:rPr>
        <w:b w:val="0"/>
        <w:sz w:val="16"/>
        <w:szCs w:val="16"/>
      </w:rPr>
      <w:t xml:space="preserve">© OCR June 2021 </w:t>
    </w:r>
    <w:r w:rsidRPr="001E5012">
      <w:rPr>
        <w:b w:val="0"/>
        <w:sz w:val="16"/>
        <w:szCs w:val="16"/>
      </w:rPr>
      <w:t xml:space="preserve">OCR Level </w:t>
    </w:r>
    <w:r>
      <w:rPr>
        <w:b w:val="0"/>
        <w:sz w:val="16"/>
        <w:szCs w:val="16"/>
      </w:rPr>
      <w:t>2 in IT User Skills</w:t>
    </w:r>
    <w:r w:rsidRPr="001E5012">
      <w:rPr>
        <w:b w:val="0"/>
        <w:sz w:val="16"/>
        <w:szCs w:val="16"/>
      </w:rPr>
      <w:t xml:space="preserve"> ITQ</w:t>
    </w:r>
    <w:bookmarkEnd w:id="0"/>
    <w:r w:rsidR="001610E5" w:rsidRPr="001610E5">
      <w:rPr>
        <w:b w:val="0"/>
        <w:sz w:val="16"/>
        <w:szCs w:val="16"/>
      </w:rPr>
      <w:tab/>
      <w:t xml:space="preserve">Evidence Checklist and Evidence Guide for: Unit </w:t>
    </w:r>
    <w:r w:rsidR="001610E5">
      <w:rPr>
        <w:b w:val="0"/>
        <w:sz w:val="16"/>
        <w:szCs w:val="16"/>
      </w:rPr>
      <w:t>19</w:t>
    </w:r>
    <w:r w:rsidR="001610E5" w:rsidRPr="001610E5">
      <w:rPr>
        <w:b w:val="0"/>
        <w:sz w:val="16"/>
        <w:szCs w:val="16"/>
      </w:rPr>
      <w:t xml:space="preserve">: </w:t>
    </w:r>
    <w:r w:rsidR="001610E5">
      <w:rPr>
        <w:b w:val="0"/>
        <w:sz w:val="16"/>
        <w:szCs w:val="16"/>
      </w:rPr>
      <w:t xml:space="preserve">Database </w:t>
    </w:r>
    <w:r w:rsidR="00EC56F5">
      <w:rPr>
        <w:b w:val="0"/>
        <w:sz w:val="16"/>
        <w:szCs w:val="16"/>
      </w:rPr>
      <w:t>s</w:t>
    </w:r>
    <w:r w:rsidR="001610E5" w:rsidRPr="001610E5">
      <w:rPr>
        <w:b w:val="0"/>
        <w:sz w:val="16"/>
        <w:szCs w:val="16"/>
      </w:rPr>
      <w:t xml:space="preserve">oftware Level 2 (Credit Value </w:t>
    </w:r>
    <w:r w:rsidR="001610E5">
      <w:rPr>
        <w:b w:val="0"/>
        <w:sz w:val="16"/>
        <w:szCs w:val="16"/>
      </w:rPr>
      <w:t>4</w:t>
    </w:r>
    <w:r w:rsidR="001610E5" w:rsidRPr="001610E5">
      <w:rPr>
        <w:b w:val="0"/>
        <w:sz w:val="16"/>
        <w:szCs w:val="16"/>
      </w:rPr>
      <w:t>)</w:t>
    </w:r>
    <w:r w:rsidR="001610E5" w:rsidRPr="001610E5">
      <w:rPr>
        <w:b w:val="0"/>
        <w:sz w:val="16"/>
        <w:szCs w:val="16"/>
      </w:rPr>
      <w:tab/>
    </w:r>
    <w:r w:rsidR="001610E5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1610E5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1610E5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EC56F5">
      <w:rPr>
        <w:rStyle w:val="PageNumber"/>
        <w:rFonts w:cs="Times New Roman"/>
        <w:b w:val="0"/>
        <w:bCs w:val="0"/>
        <w:noProof/>
        <w:sz w:val="24"/>
        <w:szCs w:val="20"/>
      </w:rPr>
      <w:t>2</w:t>
    </w:r>
    <w:r w:rsidR="001610E5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24B10" w14:textId="77777777" w:rsidR="00DC0645" w:rsidRDefault="00DC0645">
      <w:r>
        <w:separator/>
      </w:r>
    </w:p>
  </w:footnote>
  <w:footnote w:type="continuationSeparator" w:id="0">
    <w:p w14:paraId="1CD10745" w14:textId="77777777" w:rsidR="00DC0645" w:rsidRDefault="00DC0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4AE8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5EE5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2A46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283B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9C5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1451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4EB0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9E31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C8A6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0E1E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3"/>
  </w:num>
  <w:num w:numId="9">
    <w:abstractNumId w:val="15"/>
  </w:num>
  <w:num w:numId="10">
    <w:abstractNumId w:val="14"/>
  </w:num>
  <w:num w:numId="11">
    <w:abstractNumId w:val="12"/>
  </w:num>
  <w:num w:numId="12">
    <w:abstractNumId w:val="1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436B"/>
    <w:rsid w:val="00030280"/>
    <w:rsid w:val="000367A7"/>
    <w:rsid w:val="00044DC1"/>
    <w:rsid w:val="00051146"/>
    <w:rsid w:val="0008605C"/>
    <w:rsid w:val="00096494"/>
    <w:rsid w:val="000C7CDD"/>
    <w:rsid w:val="000D0160"/>
    <w:rsid w:val="000D74B0"/>
    <w:rsid w:val="000E6251"/>
    <w:rsid w:val="00105500"/>
    <w:rsid w:val="001175DC"/>
    <w:rsid w:val="00133FDC"/>
    <w:rsid w:val="0013462D"/>
    <w:rsid w:val="001376AD"/>
    <w:rsid w:val="00145A91"/>
    <w:rsid w:val="001515FB"/>
    <w:rsid w:val="00157885"/>
    <w:rsid w:val="0016056A"/>
    <w:rsid w:val="001610E5"/>
    <w:rsid w:val="0016340E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31393A"/>
    <w:rsid w:val="00314F3D"/>
    <w:rsid w:val="00341AD2"/>
    <w:rsid w:val="003474A3"/>
    <w:rsid w:val="00357358"/>
    <w:rsid w:val="00363BE9"/>
    <w:rsid w:val="00373247"/>
    <w:rsid w:val="003A2511"/>
    <w:rsid w:val="003B68A2"/>
    <w:rsid w:val="003C64F0"/>
    <w:rsid w:val="003F6221"/>
    <w:rsid w:val="003F7B3E"/>
    <w:rsid w:val="004035F9"/>
    <w:rsid w:val="0041566E"/>
    <w:rsid w:val="00461787"/>
    <w:rsid w:val="0046542A"/>
    <w:rsid w:val="004712C1"/>
    <w:rsid w:val="00476EBD"/>
    <w:rsid w:val="00483A47"/>
    <w:rsid w:val="0049283E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631522"/>
    <w:rsid w:val="00640664"/>
    <w:rsid w:val="00643A03"/>
    <w:rsid w:val="006639A0"/>
    <w:rsid w:val="0067431C"/>
    <w:rsid w:val="006776DC"/>
    <w:rsid w:val="00681AD7"/>
    <w:rsid w:val="00686F7D"/>
    <w:rsid w:val="006B253D"/>
    <w:rsid w:val="006B4C4E"/>
    <w:rsid w:val="006C5FEB"/>
    <w:rsid w:val="006C6D98"/>
    <w:rsid w:val="006F0306"/>
    <w:rsid w:val="006F2C49"/>
    <w:rsid w:val="00704141"/>
    <w:rsid w:val="00722992"/>
    <w:rsid w:val="007272D3"/>
    <w:rsid w:val="007360DE"/>
    <w:rsid w:val="00740FE3"/>
    <w:rsid w:val="00773F4F"/>
    <w:rsid w:val="00785B1A"/>
    <w:rsid w:val="00793346"/>
    <w:rsid w:val="00794A32"/>
    <w:rsid w:val="007C3645"/>
    <w:rsid w:val="007D4E46"/>
    <w:rsid w:val="007D5D7B"/>
    <w:rsid w:val="007E13F3"/>
    <w:rsid w:val="007E2D5E"/>
    <w:rsid w:val="007F3FA7"/>
    <w:rsid w:val="00832EED"/>
    <w:rsid w:val="008530CD"/>
    <w:rsid w:val="00856DEC"/>
    <w:rsid w:val="008624DD"/>
    <w:rsid w:val="0086284A"/>
    <w:rsid w:val="00863FC5"/>
    <w:rsid w:val="00870150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65A75"/>
    <w:rsid w:val="00973FDC"/>
    <w:rsid w:val="00974C2A"/>
    <w:rsid w:val="00990A6D"/>
    <w:rsid w:val="00990A72"/>
    <w:rsid w:val="009B355B"/>
    <w:rsid w:val="009B7D88"/>
    <w:rsid w:val="009E3F77"/>
    <w:rsid w:val="00A059C3"/>
    <w:rsid w:val="00A10480"/>
    <w:rsid w:val="00A2390B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B03E81"/>
    <w:rsid w:val="00B257EA"/>
    <w:rsid w:val="00B54F0B"/>
    <w:rsid w:val="00BA357B"/>
    <w:rsid w:val="00BB1A08"/>
    <w:rsid w:val="00BC48E9"/>
    <w:rsid w:val="00BD734F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D1748"/>
    <w:rsid w:val="00CE0B12"/>
    <w:rsid w:val="00CE3754"/>
    <w:rsid w:val="00CF0846"/>
    <w:rsid w:val="00CF0AAE"/>
    <w:rsid w:val="00CF0CC0"/>
    <w:rsid w:val="00CF21F9"/>
    <w:rsid w:val="00CF55DA"/>
    <w:rsid w:val="00CF56A5"/>
    <w:rsid w:val="00D11A9F"/>
    <w:rsid w:val="00D11DBD"/>
    <w:rsid w:val="00D14910"/>
    <w:rsid w:val="00D167E7"/>
    <w:rsid w:val="00D171C2"/>
    <w:rsid w:val="00D43726"/>
    <w:rsid w:val="00D76284"/>
    <w:rsid w:val="00DA78B6"/>
    <w:rsid w:val="00DB2430"/>
    <w:rsid w:val="00DC0645"/>
    <w:rsid w:val="00DD15CB"/>
    <w:rsid w:val="00DD376A"/>
    <w:rsid w:val="00DD4398"/>
    <w:rsid w:val="00DD4B83"/>
    <w:rsid w:val="00DF477E"/>
    <w:rsid w:val="00DF720A"/>
    <w:rsid w:val="00E14489"/>
    <w:rsid w:val="00E21495"/>
    <w:rsid w:val="00E764B7"/>
    <w:rsid w:val="00E85712"/>
    <w:rsid w:val="00E95412"/>
    <w:rsid w:val="00EA5EAC"/>
    <w:rsid w:val="00EC56F5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4E88"/>
    <w:rsid w:val="00F15611"/>
    <w:rsid w:val="00F36846"/>
    <w:rsid w:val="00F41394"/>
    <w:rsid w:val="00F520C2"/>
    <w:rsid w:val="00F60CF4"/>
    <w:rsid w:val="00F74E40"/>
    <w:rsid w:val="00FB4D1C"/>
    <w:rsid w:val="00FC18B1"/>
    <w:rsid w:val="00FC1A0A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3DFE511"/>
  <w15:chartTrackingRefBased/>
  <w15:docId w15:val="{0E430BDF-899B-40DE-B526-5CCF623D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paragraph" w:styleId="Header">
    <w:name w:val="header"/>
    <w:basedOn w:val="Normal"/>
    <w:rsid w:val="001610E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610E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61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0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2 ITQ 2009</vt:lpstr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19 - Database software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2021-06-17T15:36:00Z</dcterms:created>
  <dcterms:modified xsi:type="dcterms:W3CDTF">2021-06-17T15:36:00Z</dcterms:modified>
</cp:coreProperties>
</file>