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9192" w14:textId="77777777" w:rsidR="00360E20" w:rsidRDefault="00360E20" w:rsidP="00360E20">
      <w:pPr>
        <w:pStyle w:val="NormalBold"/>
        <w:jc w:val="center"/>
        <w:rPr>
          <w:sz w:val="28"/>
          <w:szCs w:val="28"/>
        </w:rPr>
      </w:pPr>
    </w:p>
    <w:p w14:paraId="400F4C28" w14:textId="77777777" w:rsidR="00360E20" w:rsidRDefault="00360E20" w:rsidP="00360E20">
      <w:pPr>
        <w:pStyle w:val="NormalBold"/>
        <w:jc w:val="center"/>
        <w:rPr>
          <w:sz w:val="28"/>
          <w:szCs w:val="28"/>
        </w:rPr>
      </w:pPr>
      <w:r>
        <w:pict w14:anchorId="18F71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25E96443" w14:textId="77777777" w:rsidR="00CF0CC0" w:rsidRDefault="00CF0CC0" w:rsidP="00DD15CB">
      <w:pPr>
        <w:pStyle w:val="NormalBold"/>
        <w:jc w:val="center"/>
        <w:rPr>
          <w:sz w:val="28"/>
          <w:szCs w:val="28"/>
        </w:rPr>
      </w:pPr>
      <w:r w:rsidRPr="00EA5EAC">
        <w:rPr>
          <w:sz w:val="28"/>
          <w:szCs w:val="28"/>
        </w:rPr>
        <w:t>Evidence Checklist and Evidence Guide for:</w:t>
      </w:r>
    </w:p>
    <w:p w14:paraId="05B82DFE" w14:textId="77777777" w:rsidR="0002290B" w:rsidRPr="006C45EF" w:rsidRDefault="0002290B" w:rsidP="0002290B">
      <w:pPr>
        <w:pStyle w:val="NormalBold"/>
        <w:jc w:val="center"/>
        <w:rPr>
          <w:sz w:val="28"/>
          <w:szCs w:val="28"/>
        </w:rPr>
      </w:pPr>
      <w:r w:rsidRPr="006C45EF">
        <w:rPr>
          <w:sz w:val="28"/>
          <w:szCs w:val="28"/>
        </w:rPr>
        <w:t>Unit 28: Design Software Level 2 (Credit Value 4)</w:t>
      </w:r>
    </w:p>
    <w:p w14:paraId="05C91FFA" w14:textId="77777777" w:rsidR="00686F7D" w:rsidRPr="00EA5EAC" w:rsidRDefault="00686F7D" w:rsidP="00DD15CB">
      <w:pPr>
        <w:pStyle w:val="NormalBold"/>
        <w:jc w:val="center"/>
        <w:rPr>
          <w:sz w:val="28"/>
          <w:szCs w:val="28"/>
        </w:rPr>
      </w:pPr>
    </w:p>
    <w:p w14:paraId="0FDC5DDD" w14:textId="77777777" w:rsidR="00CF0CC0" w:rsidRDefault="00CF0CC0" w:rsidP="00CF0CC0">
      <w:pPr>
        <w:rPr>
          <w:bCs/>
          <w:sz w:val="16"/>
        </w:rPr>
      </w:pPr>
    </w:p>
    <w:p w14:paraId="1409A8ED" w14:textId="77777777" w:rsidR="00EA5EAC" w:rsidRDefault="00EA5EAC" w:rsidP="00CF0CC0">
      <w:pPr>
        <w:rPr>
          <w:bCs/>
          <w:sz w:val="16"/>
        </w:rPr>
      </w:pPr>
    </w:p>
    <w:p w14:paraId="51A24411"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7C8EB6DD" w14:textId="77777777" w:rsidTr="0015645C">
        <w:trPr>
          <w:trHeight w:val="478"/>
        </w:trPr>
        <w:tc>
          <w:tcPr>
            <w:tcW w:w="2093" w:type="dxa"/>
            <w:tcBorders>
              <w:top w:val="nil"/>
              <w:left w:val="nil"/>
              <w:bottom w:val="nil"/>
              <w:right w:val="nil"/>
            </w:tcBorders>
            <w:vAlign w:val="bottom"/>
          </w:tcPr>
          <w:p w14:paraId="591A3450" w14:textId="77777777" w:rsidR="00EF4ABA" w:rsidRPr="00562684" w:rsidRDefault="00EF4ABA" w:rsidP="00145A91">
            <w:pPr>
              <w:pStyle w:val="normal0"/>
              <w:rPr>
                <w:rFonts w:cs="Arial"/>
                <w:b/>
                <w:bCs/>
                <w:lang w:val="en-GB" w:eastAsia="en-US"/>
              </w:rPr>
            </w:pPr>
            <w:r w:rsidRPr="00562684">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5D55CFBB" w14:textId="77777777" w:rsidR="00EF4ABA" w:rsidRPr="00562684"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400F1DA3" w14:textId="77777777" w:rsidR="00EF4ABA" w:rsidRPr="0015645C" w:rsidRDefault="00EF4ABA" w:rsidP="0015645C">
            <w:pPr>
              <w:pStyle w:val="normal0"/>
              <w:rPr>
                <w:rFonts w:cs="Arial"/>
                <w:bCs/>
                <w:lang w:val="en-GB" w:eastAsia="en-US"/>
              </w:rPr>
            </w:pPr>
          </w:p>
        </w:tc>
        <w:tc>
          <w:tcPr>
            <w:tcW w:w="2126" w:type="dxa"/>
            <w:tcBorders>
              <w:top w:val="nil"/>
              <w:left w:val="nil"/>
              <w:bottom w:val="nil"/>
              <w:right w:val="nil"/>
            </w:tcBorders>
            <w:vAlign w:val="bottom"/>
          </w:tcPr>
          <w:p w14:paraId="1EF0D4DA" w14:textId="77777777" w:rsidR="00EF4ABA" w:rsidRPr="00562684" w:rsidRDefault="00EF4ABA" w:rsidP="00145A91">
            <w:pPr>
              <w:pStyle w:val="normal0"/>
              <w:rPr>
                <w:rFonts w:cs="Arial"/>
                <w:b/>
                <w:bCs/>
                <w:lang w:val="en-GB" w:eastAsia="en-US"/>
              </w:rPr>
            </w:pPr>
            <w:r w:rsidRPr="00562684">
              <w:rPr>
                <w:rFonts w:cs="Arial"/>
                <w:b/>
                <w:bCs/>
                <w:lang w:val="en-GB" w:eastAsia="en-US"/>
              </w:rPr>
              <w:t>Centre Number:</w:t>
            </w:r>
          </w:p>
        </w:tc>
        <w:tc>
          <w:tcPr>
            <w:tcW w:w="4961" w:type="dxa"/>
            <w:tcBorders>
              <w:top w:val="nil"/>
              <w:left w:val="nil"/>
              <w:bottom w:val="dotted" w:sz="4" w:space="0" w:color="auto"/>
              <w:right w:val="nil"/>
            </w:tcBorders>
            <w:vAlign w:val="bottom"/>
          </w:tcPr>
          <w:p w14:paraId="1822727C" w14:textId="77777777" w:rsidR="00EF4ABA" w:rsidRPr="0015645C"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A0A48DB" w14:textId="77777777" w:rsidR="00CF0CC0" w:rsidRDefault="00CF0CC0" w:rsidP="00CF0CC0">
      <w:pPr>
        <w:pStyle w:val="normal0"/>
      </w:pPr>
    </w:p>
    <w:p w14:paraId="4799A3BE"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6C2B93FA" w14:textId="77777777" w:rsidR="0076732B" w:rsidRDefault="0076732B" w:rsidP="0076732B">
      <w:pPr>
        <w:pStyle w:val="normal0"/>
      </w:pPr>
      <w:r>
        <w:t xml:space="preserve">Completed evidence checklists </w:t>
      </w:r>
      <w:r>
        <w:rPr>
          <w:b/>
        </w:rPr>
        <w:t>must</w:t>
      </w:r>
      <w:r>
        <w:t xml:space="preserve"> be submitted with candidate work for each unit. No substitute is permitted.</w:t>
      </w:r>
    </w:p>
    <w:p w14:paraId="5ED8C37F" w14:textId="77777777" w:rsidR="0076732B" w:rsidRDefault="0076732B" w:rsidP="0076732B">
      <w:pPr>
        <w:pStyle w:val="normal0"/>
      </w:pPr>
    </w:p>
    <w:p w14:paraId="3CD0CBB5" w14:textId="77777777" w:rsidR="0076732B" w:rsidRDefault="0076732B" w:rsidP="0076732B">
      <w:pPr>
        <w:pStyle w:val="normal0"/>
      </w:pPr>
      <w:r>
        <w:t xml:space="preserve">Centre assessors </w:t>
      </w:r>
      <w:r>
        <w:rPr>
          <w:b/>
        </w:rPr>
        <w:t>must</w:t>
      </w:r>
      <w:r>
        <w:t xml:space="preserve"> assess the candidate’s work prior to submission.</w:t>
      </w:r>
    </w:p>
    <w:p w14:paraId="3123C029" w14:textId="77777777" w:rsidR="0076732B" w:rsidRDefault="0076732B" w:rsidP="0076732B">
      <w:pPr>
        <w:pStyle w:val="normal0"/>
      </w:pPr>
    </w:p>
    <w:p w14:paraId="438FC3D4" w14:textId="77777777" w:rsidR="0076732B" w:rsidRDefault="0076732B" w:rsidP="0076732B">
      <w:pPr>
        <w:pStyle w:val="normal0"/>
      </w:pPr>
      <w:r>
        <w:t>Only units that have been achieved should be submitted for moderation.</w:t>
      </w:r>
    </w:p>
    <w:p w14:paraId="7D587B2C" w14:textId="77777777" w:rsidR="0076732B" w:rsidRDefault="0076732B" w:rsidP="0076732B">
      <w:pPr>
        <w:pStyle w:val="normal0"/>
      </w:pPr>
    </w:p>
    <w:p w14:paraId="467A3B0C" w14:textId="77777777" w:rsidR="0076732B" w:rsidRPr="00066CC8" w:rsidRDefault="0076732B" w:rsidP="0076732B">
      <w:pPr>
        <w:rPr>
          <w:b/>
          <w:szCs w:val="24"/>
        </w:rPr>
      </w:pPr>
      <w:r w:rsidRPr="00066CC8">
        <w:rPr>
          <w:b/>
          <w:szCs w:val="24"/>
        </w:rPr>
        <w:t>Please note that where candidates are required to demonstrate amendments/replacements/moves/deletions, before and after evidence will need to be submitted.</w:t>
      </w:r>
    </w:p>
    <w:p w14:paraId="5A382322" w14:textId="77777777" w:rsidR="0076732B" w:rsidRPr="00D0758E" w:rsidRDefault="0076732B" w:rsidP="0076732B">
      <w:pPr>
        <w:rPr>
          <w:sz w:val="22"/>
        </w:rPr>
      </w:pPr>
    </w:p>
    <w:p w14:paraId="36A8BF25" w14:textId="77777777" w:rsidR="0076732B" w:rsidRDefault="0076732B" w:rsidP="0076732B">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066CC8">
        <w:rPr>
          <w:b/>
          <w:bCs/>
          <w:i/>
          <w:sz w:val="22"/>
          <w:szCs w:val="22"/>
        </w:rPr>
        <w:t>in bold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2B9C896" w14:textId="77777777" w:rsidR="00AC16C7" w:rsidRDefault="00AC16C7" w:rsidP="00557585">
      <w:pPr>
        <w:pStyle w:val="OCRBullet"/>
        <w:numPr>
          <w:ilvl w:val="1"/>
          <w:numId w:val="0"/>
        </w:numPr>
        <w:tabs>
          <w:tab w:val="num" w:pos="1080"/>
        </w:tabs>
        <w:sectPr w:rsidR="00AC16C7" w:rsidSect="00CF0846">
          <w:type w:val="continuous"/>
          <w:pgSz w:w="16838" w:h="11906" w:orient="landscape"/>
          <w:pgMar w:top="567" w:right="851" w:bottom="567" w:left="851" w:header="709" w:footer="709" w:gutter="0"/>
          <w:cols w:num="2" w:space="708"/>
          <w:docGrid w:linePitch="360"/>
        </w:sectPr>
      </w:pPr>
    </w:p>
    <w:p w14:paraId="2C50C350" w14:textId="77777777" w:rsidR="00AC16C7" w:rsidRPr="00AC16C7" w:rsidRDefault="00AC16C7" w:rsidP="00557585">
      <w:pPr>
        <w:pStyle w:val="OCRBullet"/>
        <w:numPr>
          <w:ilvl w:val="1"/>
          <w:numId w:val="0"/>
        </w:numPr>
        <w:tabs>
          <w:tab w:val="num" w:pos="1080"/>
        </w:tabs>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1B6947B9" w14:textId="77777777" w:rsidTr="00A3241A">
        <w:trPr>
          <w:trHeight w:val="552"/>
        </w:trPr>
        <w:tc>
          <w:tcPr>
            <w:tcW w:w="3936" w:type="dxa"/>
            <w:tcBorders>
              <w:bottom w:val="single" w:sz="4" w:space="0" w:color="auto"/>
              <w:right w:val="single" w:sz="4" w:space="0" w:color="auto"/>
            </w:tcBorders>
            <w:shd w:val="clear" w:color="auto" w:fill="D9D9D9"/>
            <w:vAlign w:val="center"/>
          </w:tcPr>
          <w:p w14:paraId="31619CF9" w14:textId="77777777" w:rsidR="00461787" w:rsidRPr="0076732B" w:rsidRDefault="005E5C27" w:rsidP="002C3526">
            <w:pPr>
              <w:pStyle w:val="criteria1"/>
              <w:framePr w:hSpace="0" w:wrap="auto" w:vAnchor="margin" w:hAnchor="text" w:xAlign="left" w:yAlign="inline"/>
              <w:rPr>
                <w:rFonts w:cs="Arial"/>
                <w:lang w:val="en-GB"/>
              </w:rPr>
            </w:pPr>
            <w:r w:rsidRPr="0076732B">
              <w:rPr>
                <w:rFonts w:cs="Arial"/>
                <w:lang w:val="en-GB"/>
              </w:rPr>
              <w:lastRenderedPageBreak/>
              <w:t>Criteria</w:t>
            </w:r>
          </w:p>
        </w:tc>
        <w:tc>
          <w:tcPr>
            <w:tcW w:w="6662" w:type="dxa"/>
            <w:tcBorders>
              <w:bottom w:val="single" w:sz="4" w:space="0" w:color="auto"/>
              <w:right w:val="single" w:sz="4" w:space="0" w:color="auto"/>
            </w:tcBorders>
            <w:shd w:val="clear" w:color="auto" w:fill="D9D9D9"/>
            <w:vAlign w:val="center"/>
          </w:tcPr>
          <w:p w14:paraId="08CFBCD3" w14:textId="77777777" w:rsidR="00461787" w:rsidRPr="0076732B" w:rsidRDefault="005E5C27" w:rsidP="002C3526">
            <w:pPr>
              <w:rPr>
                <w:b/>
                <w:i/>
                <w:sz w:val="22"/>
                <w:szCs w:val="22"/>
              </w:rPr>
            </w:pPr>
            <w:r w:rsidRPr="0076732B">
              <w:rPr>
                <w:b/>
                <w:sz w:val="22"/>
                <w:szCs w:val="22"/>
              </w:rPr>
              <w:t>Evidence</w:t>
            </w:r>
            <w:r w:rsidRPr="0076732B">
              <w:rPr>
                <w:b/>
                <w:i/>
                <w:sz w:val="22"/>
                <w:szCs w:val="22"/>
              </w:rPr>
              <w:t xml:space="preserve"> </w:t>
            </w:r>
            <w:r w:rsidRPr="0076732B">
              <w:rPr>
                <w:b/>
                <w:sz w:val="22"/>
                <w:szCs w:val="22"/>
              </w:rPr>
              <w:t>Requirements</w:t>
            </w:r>
            <w:r w:rsidRPr="0076732B">
              <w:rPr>
                <w:b/>
                <w:i/>
                <w:sz w:val="22"/>
                <w:szCs w:val="22"/>
              </w:rPr>
              <w:t xml:space="preserve"> </w:t>
            </w:r>
          </w:p>
        </w:tc>
        <w:tc>
          <w:tcPr>
            <w:tcW w:w="5137" w:type="dxa"/>
            <w:tcBorders>
              <w:left w:val="single" w:sz="4" w:space="0" w:color="auto"/>
            </w:tcBorders>
            <w:shd w:val="clear" w:color="auto" w:fill="D9D9D9"/>
            <w:vAlign w:val="center"/>
          </w:tcPr>
          <w:p w14:paraId="248B9F41" w14:textId="77777777" w:rsidR="00461787" w:rsidRPr="0076732B" w:rsidRDefault="002C3526" w:rsidP="002C3526">
            <w:pPr>
              <w:pStyle w:val="checklist2"/>
              <w:rPr>
                <w:i w:val="0"/>
                <w:sz w:val="22"/>
                <w:szCs w:val="22"/>
                <w:lang w:val="en-GB"/>
              </w:rPr>
            </w:pPr>
            <w:r w:rsidRPr="0076732B">
              <w:rPr>
                <w:i w:val="0"/>
                <w:sz w:val="22"/>
                <w:szCs w:val="22"/>
                <w:lang w:val="en-GB"/>
              </w:rPr>
              <w:t>Details/Page Number/Location of Evidence</w:t>
            </w:r>
          </w:p>
        </w:tc>
      </w:tr>
      <w:tr w:rsidR="00AC16C7" w14:paraId="0242AD52" w14:textId="77777777" w:rsidTr="001515FB">
        <w:trPr>
          <w:trHeight w:val="1943"/>
        </w:trPr>
        <w:tc>
          <w:tcPr>
            <w:tcW w:w="3936" w:type="dxa"/>
            <w:tcBorders>
              <w:top w:val="single" w:sz="4" w:space="0" w:color="auto"/>
              <w:bottom w:val="single" w:sz="4" w:space="0" w:color="auto"/>
              <w:right w:val="single" w:sz="4" w:space="0" w:color="auto"/>
            </w:tcBorders>
          </w:tcPr>
          <w:p w14:paraId="30F14625" w14:textId="77777777" w:rsidR="00AC16C7" w:rsidRPr="0076732B" w:rsidRDefault="00AC16C7" w:rsidP="0015645C">
            <w:pPr>
              <w:pStyle w:val="criteria1"/>
              <w:framePr w:hSpace="0" w:wrap="auto" w:vAnchor="margin" w:hAnchor="text" w:xAlign="left" w:yAlign="inline"/>
              <w:spacing w:before="40" w:after="240"/>
              <w:ind w:left="567" w:hanging="567"/>
              <w:rPr>
                <w:rFonts w:cs="Arial"/>
                <w:lang w:val="en-GB"/>
              </w:rPr>
            </w:pPr>
            <w:r w:rsidRPr="0076732B">
              <w:rPr>
                <w:rFonts w:cs="Arial"/>
                <w:lang w:val="en-GB"/>
              </w:rPr>
              <w:t xml:space="preserve">B1 </w:t>
            </w:r>
            <w:r w:rsidR="0076732B">
              <w:rPr>
                <w:rFonts w:cs="Arial"/>
                <w:lang w:val="en-GB"/>
              </w:rPr>
              <w:tab/>
            </w:r>
            <w:r w:rsidRPr="0076732B">
              <w:rPr>
                <w:rFonts w:cs="Arial"/>
                <w:lang w:val="en-GB"/>
              </w:rPr>
              <w:t xml:space="preserve">Obtain, </w:t>
            </w:r>
            <w:proofErr w:type="gramStart"/>
            <w:r w:rsidRPr="0076732B">
              <w:rPr>
                <w:rFonts w:cs="Arial"/>
                <w:lang w:val="en-GB"/>
              </w:rPr>
              <w:t>insert</w:t>
            </w:r>
            <w:proofErr w:type="gramEnd"/>
            <w:r w:rsidRPr="0076732B">
              <w:rPr>
                <w:rFonts w:cs="Arial"/>
                <w:lang w:val="en-GB"/>
              </w:rPr>
              <w:t xml:space="preserve"> and combine information for designs.</w:t>
            </w:r>
          </w:p>
          <w:p w14:paraId="331CCD4A"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B1.1 </w:t>
            </w:r>
            <w:r w:rsidR="0076732B">
              <w:rPr>
                <w:sz w:val="21"/>
                <w:szCs w:val="21"/>
              </w:rPr>
              <w:tab/>
            </w:r>
            <w:r w:rsidRPr="0076732B">
              <w:rPr>
                <w:sz w:val="21"/>
                <w:szCs w:val="21"/>
              </w:rPr>
              <w:t xml:space="preserve">Describe what designs are needed </w:t>
            </w:r>
          </w:p>
          <w:p w14:paraId="72FC4D2C"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B1.3 </w:t>
            </w:r>
            <w:r w:rsidR="0076732B">
              <w:rPr>
                <w:sz w:val="21"/>
                <w:szCs w:val="21"/>
              </w:rPr>
              <w:tab/>
            </w:r>
            <w:r w:rsidRPr="0076732B">
              <w:rPr>
                <w:sz w:val="21"/>
                <w:szCs w:val="21"/>
              </w:rPr>
              <w:t xml:space="preserve">Describe what copyright and other constraints apply to the use of designs </w:t>
            </w:r>
          </w:p>
          <w:p w14:paraId="54298127" w14:textId="77777777" w:rsidR="00AC16C7" w:rsidRPr="0076732B" w:rsidRDefault="00AC16C7" w:rsidP="0015645C">
            <w:pPr>
              <w:pStyle w:val="Default"/>
              <w:spacing w:before="40" w:after="240"/>
              <w:ind w:left="567" w:hanging="567"/>
              <w:rPr>
                <w:sz w:val="21"/>
                <w:szCs w:val="21"/>
              </w:rPr>
            </w:pPr>
            <w:r w:rsidRPr="006E13E3">
              <w:rPr>
                <w:sz w:val="21"/>
                <w:szCs w:val="21"/>
              </w:rPr>
              <w:t xml:space="preserve">B1.5 </w:t>
            </w:r>
            <w:r w:rsidR="0076732B" w:rsidRPr="006E13E3">
              <w:rPr>
                <w:sz w:val="21"/>
                <w:szCs w:val="21"/>
              </w:rPr>
              <w:tab/>
            </w:r>
            <w:r w:rsidRPr="006E13E3">
              <w:rPr>
                <w:sz w:val="21"/>
                <w:szCs w:val="21"/>
              </w:rPr>
              <w:t>Describe the context in which the designs will be used</w:t>
            </w:r>
            <w:r w:rsidRPr="0076732B">
              <w:rPr>
                <w:sz w:val="21"/>
                <w:szCs w:val="21"/>
              </w:rPr>
              <w:t xml:space="preserve"> </w:t>
            </w:r>
          </w:p>
          <w:p w14:paraId="574C8BDC" w14:textId="77777777" w:rsidR="00AC16C7" w:rsidRPr="0015645C" w:rsidRDefault="00AC16C7" w:rsidP="0015645C">
            <w:pPr>
              <w:pStyle w:val="Default"/>
              <w:spacing w:before="40" w:after="240"/>
              <w:ind w:left="567" w:hanging="567"/>
              <w:rPr>
                <w:sz w:val="21"/>
                <w:szCs w:val="21"/>
              </w:rPr>
            </w:pPr>
            <w:r w:rsidRPr="0015645C">
              <w:rPr>
                <w:sz w:val="21"/>
                <w:szCs w:val="21"/>
              </w:rPr>
              <w:t xml:space="preserve">B1.6 </w:t>
            </w:r>
            <w:r w:rsidR="0076732B" w:rsidRPr="0015645C">
              <w:rPr>
                <w:sz w:val="21"/>
                <w:szCs w:val="21"/>
              </w:rPr>
              <w:tab/>
            </w:r>
            <w:r w:rsidRPr="0015645C">
              <w:rPr>
                <w:sz w:val="21"/>
                <w:szCs w:val="21"/>
              </w:rPr>
              <w:t>Describe what file format to use for saving designs to suit</w:t>
            </w:r>
            <w:r w:rsidR="0015645C" w:rsidRPr="0015645C">
              <w:rPr>
                <w:sz w:val="21"/>
                <w:szCs w:val="21"/>
              </w:rPr>
              <w:t xml:space="preserve"> different presentation methods</w:t>
            </w:r>
          </w:p>
        </w:tc>
        <w:tc>
          <w:tcPr>
            <w:tcW w:w="6662" w:type="dxa"/>
            <w:tcBorders>
              <w:top w:val="single" w:sz="4" w:space="0" w:color="auto"/>
              <w:left w:val="single" w:sz="4" w:space="0" w:color="auto"/>
              <w:bottom w:val="single" w:sz="4" w:space="0" w:color="auto"/>
              <w:right w:val="single" w:sz="4" w:space="0" w:color="auto"/>
            </w:tcBorders>
          </w:tcPr>
          <w:p w14:paraId="2E9E56D5" w14:textId="77777777" w:rsidR="00AC16C7" w:rsidRPr="0076732B" w:rsidRDefault="00AC16C7" w:rsidP="0076732B">
            <w:pPr>
              <w:pStyle w:val="EvidenceTXT"/>
              <w:framePr w:hSpace="0" w:wrap="auto" w:vAnchor="margin" w:hAnchor="text" w:xAlign="left" w:yAlign="inline"/>
              <w:rPr>
                <w:sz w:val="22"/>
                <w:szCs w:val="22"/>
              </w:rPr>
            </w:pPr>
            <w:r w:rsidRPr="0076732B">
              <w:rPr>
                <w:sz w:val="22"/>
                <w:szCs w:val="22"/>
              </w:rPr>
              <w:t>B1</w:t>
            </w:r>
            <w:r w:rsidR="003B07CD" w:rsidRPr="0076732B">
              <w:rPr>
                <w:sz w:val="22"/>
                <w:szCs w:val="22"/>
              </w:rPr>
              <w:t xml:space="preserve">.1, 1.3, </w:t>
            </w:r>
            <w:r w:rsidRPr="0076732B">
              <w:rPr>
                <w:sz w:val="22"/>
                <w:szCs w:val="22"/>
              </w:rPr>
              <w:t>1.5 &amp; 1.6</w:t>
            </w:r>
            <w:r w:rsidR="006E13E3">
              <w:rPr>
                <w:sz w:val="22"/>
                <w:szCs w:val="22"/>
                <w:lang w:val="en-GB"/>
              </w:rPr>
              <w:t xml:space="preserve"> </w:t>
            </w:r>
            <w:r w:rsidRPr="0076732B">
              <w:rPr>
                <w:sz w:val="22"/>
                <w:szCs w:val="22"/>
              </w:rPr>
              <w:t xml:space="preserve"> Describe a minimum of two different types of presentations each containing two or more different designs.  Explain what copyright and other constraints are required, if any.  Explain the use of at least three different file formats.</w:t>
            </w:r>
          </w:p>
          <w:p w14:paraId="0B75F00A" w14:textId="77777777" w:rsidR="00AC16C7" w:rsidRPr="00562684" w:rsidRDefault="00AC16C7" w:rsidP="00DB65B2">
            <w:pPr>
              <w:pStyle w:val="normal0"/>
              <w:rPr>
                <w:rFonts w:cs="Arial"/>
                <w:lang w:val="en-GB" w:eastAsia="en-US"/>
              </w:rPr>
            </w:pPr>
          </w:p>
          <w:p w14:paraId="46866E1F" w14:textId="77777777" w:rsidR="00AC16C7" w:rsidRPr="0076732B" w:rsidRDefault="00AC16C7" w:rsidP="0076732B">
            <w:pPr>
              <w:rPr>
                <w:sz w:val="20"/>
              </w:rPr>
            </w:pPr>
            <w:r w:rsidRPr="0076732B">
              <w:rPr>
                <w:b/>
                <w:sz w:val="20"/>
              </w:rPr>
              <w:t>Examples:</w:t>
            </w:r>
            <w:r w:rsidRPr="0076732B">
              <w:rPr>
                <w:sz w:val="20"/>
              </w:rPr>
              <w:t xml:space="preserve">  Designs will vary according to the task for example: photos from a digital camera, scanned images, graphic elements, drawings, clip art.  Effect of copyright law (</w:t>
            </w:r>
            <w:proofErr w:type="gramStart"/>
            <w:r w:rsidRPr="0076732B">
              <w:rPr>
                <w:sz w:val="20"/>
              </w:rPr>
              <w:t>e.g.</w:t>
            </w:r>
            <w:proofErr w:type="gramEnd"/>
            <w:r w:rsidRPr="0076732B">
              <w:rPr>
                <w:sz w:val="20"/>
              </w:rPr>
              <w:t xml:space="preserve"> music downloads or use of other people’s images), acknowledgment of sources, avoiding plagiarism, permissions.  Contexts will vary according to the software and task, for example: on screen display, publishing on a web site, hard copy print out, digital file.  File formats will vary according to the content, for example jpg for Internet photo display, png for Internet drawing display, svg for graphic designs (the </w:t>
            </w:r>
            <w:smartTag w:uri="urn:schemas-microsoft-com:office:smarttags" w:element="stockticker">
              <w:r w:rsidRPr="0076732B">
                <w:rPr>
                  <w:sz w:val="20"/>
                </w:rPr>
                <w:t>ISO</w:t>
              </w:r>
            </w:smartTag>
            <w:r w:rsidRPr="0076732B">
              <w:rPr>
                <w:sz w:val="20"/>
              </w:rPr>
              <w:t xml:space="preserve"> standard most likely to be fully supported by web browsers):</w:t>
            </w:r>
          </w:p>
          <w:p w14:paraId="2E3B87D6" w14:textId="77777777" w:rsidR="00AC16C7" w:rsidRPr="0076732B" w:rsidRDefault="00AC16C7" w:rsidP="00AC16C7">
            <w:pPr>
              <w:numPr>
                <w:ilvl w:val="0"/>
                <w:numId w:val="14"/>
              </w:numPr>
              <w:rPr>
                <w:sz w:val="20"/>
              </w:rPr>
            </w:pPr>
            <w:r w:rsidRPr="0076732B">
              <w:rPr>
                <w:sz w:val="20"/>
              </w:rPr>
              <w:t>Digital picture format (</w:t>
            </w:r>
            <w:proofErr w:type="gramStart"/>
            <w:r w:rsidRPr="0076732B">
              <w:rPr>
                <w:sz w:val="20"/>
              </w:rPr>
              <w:t>e.g.</w:t>
            </w:r>
            <w:proofErr w:type="gramEnd"/>
            <w:r w:rsidRPr="0076732B">
              <w:rPr>
                <w:sz w:val="20"/>
              </w:rPr>
              <w:t xml:space="preserve"> jpeg and psd)</w:t>
            </w:r>
          </w:p>
          <w:p w14:paraId="3CD6D7C9" w14:textId="77777777" w:rsidR="00AC16C7" w:rsidRPr="0076732B" w:rsidRDefault="00AC16C7" w:rsidP="00AC16C7">
            <w:pPr>
              <w:numPr>
                <w:ilvl w:val="0"/>
                <w:numId w:val="14"/>
              </w:numPr>
              <w:rPr>
                <w:sz w:val="20"/>
              </w:rPr>
            </w:pPr>
            <w:r w:rsidRPr="0076732B">
              <w:rPr>
                <w:sz w:val="20"/>
              </w:rPr>
              <w:t>Bitmap or raster picture formats (</w:t>
            </w:r>
            <w:proofErr w:type="gramStart"/>
            <w:r w:rsidRPr="0076732B">
              <w:rPr>
                <w:sz w:val="20"/>
              </w:rPr>
              <w:t>e.g.</w:t>
            </w:r>
            <w:proofErr w:type="gramEnd"/>
            <w:r w:rsidRPr="0076732B">
              <w:rPr>
                <w:sz w:val="20"/>
              </w:rPr>
              <w:t xml:space="preserve"> raw bitmaps, bmp and compressed formats jpeg and png)</w:t>
            </w:r>
          </w:p>
          <w:p w14:paraId="192118F5" w14:textId="77777777" w:rsidR="00AC16C7" w:rsidRPr="0076732B" w:rsidRDefault="00AC16C7" w:rsidP="00AC16C7">
            <w:pPr>
              <w:widowControl w:val="0"/>
              <w:numPr>
                <w:ilvl w:val="0"/>
                <w:numId w:val="14"/>
              </w:numPr>
              <w:autoSpaceDE w:val="0"/>
              <w:autoSpaceDN w:val="0"/>
              <w:adjustRightInd w:val="0"/>
              <w:rPr>
                <w:sz w:val="20"/>
              </w:rPr>
            </w:pPr>
            <w:r w:rsidRPr="0076732B">
              <w:rPr>
                <w:sz w:val="20"/>
              </w:rPr>
              <w:t>Vector graphics (</w:t>
            </w:r>
            <w:proofErr w:type="gramStart"/>
            <w:r w:rsidRPr="0076732B">
              <w:rPr>
                <w:sz w:val="20"/>
              </w:rPr>
              <w:t>e.g.</w:t>
            </w:r>
            <w:proofErr w:type="gramEnd"/>
            <w:r w:rsidRPr="0076732B">
              <w:rPr>
                <w:sz w:val="20"/>
              </w:rPr>
              <w:t xml:space="preserve"> svg, wmf, eps, ai)</w:t>
            </w:r>
          </w:p>
          <w:p w14:paraId="25C727CD" w14:textId="77777777" w:rsidR="00AC16C7" w:rsidRPr="0076732B" w:rsidRDefault="00AC16C7" w:rsidP="00AC16C7">
            <w:pPr>
              <w:widowControl w:val="0"/>
              <w:numPr>
                <w:ilvl w:val="0"/>
                <w:numId w:val="14"/>
              </w:numPr>
              <w:autoSpaceDE w:val="0"/>
              <w:autoSpaceDN w:val="0"/>
              <w:adjustRightInd w:val="0"/>
              <w:rPr>
                <w:sz w:val="20"/>
              </w:rPr>
            </w:pPr>
            <w:r w:rsidRPr="0076732B">
              <w:rPr>
                <w:sz w:val="20"/>
              </w:rPr>
              <w:t>Open formats (</w:t>
            </w:r>
            <w:proofErr w:type="gramStart"/>
            <w:r w:rsidRPr="0076732B">
              <w:rPr>
                <w:sz w:val="20"/>
              </w:rPr>
              <w:t>e.g.</w:t>
            </w:r>
            <w:proofErr w:type="gramEnd"/>
            <w:r w:rsidRPr="0076732B">
              <w:rPr>
                <w:sz w:val="20"/>
              </w:rPr>
              <w:t xml:space="preserve"> html, odf, pdf and rtf)</w:t>
            </w:r>
          </w:p>
          <w:p w14:paraId="644EB12C" w14:textId="77777777" w:rsidR="00AC16C7" w:rsidRPr="0076732B" w:rsidRDefault="00AC16C7" w:rsidP="00AC16C7">
            <w:pPr>
              <w:widowControl w:val="0"/>
              <w:numPr>
                <w:ilvl w:val="0"/>
                <w:numId w:val="14"/>
              </w:numPr>
              <w:autoSpaceDE w:val="0"/>
              <w:autoSpaceDN w:val="0"/>
              <w:adjustRightInd w:val="0"/>
              <w:rPr>
                <w:sz w:val="20"/>
              </w:rPr>
            </w:pPr>
            <w:r w:rsidRPr="0076732B">
              <w:rPr>
                <w:sz w:val="20"/>
              </w:rPr>
              <w:t>Proprietary formats (</w:t>
            </w:r>
            <w:proofErr w:type="gramStart"/>
            <w:r w:rsidRPr="0076732B">
              <w:rPr>
                <w:sz w:val="20"/>
              </w:rPr>
              <w:t>e.g.</w:t>
            </w:r>
            <w:proofErr w:type="gramEnd"/>
            <w:r w:rsidRPr="0076732B">
              <w:rPr>
                <w:sz w:val="20"/>
              </w:rPr>
              <w:t xml:space="preserve"> pub and qxd)</w:t>
            </w:r>
          </w:p>
          <w:p w14:paraId="39EFCCB0" w14:textId="77777777" w:rsidR="00AC16C7" w:rsidRPr="004E624B" w:rsidRDefault="00AC16C7" w:rsidP="00AC16C7">
            <w:pPr>
              <w:widowControl w:val="0"/>
              <w:numPr>
                <w:ilvl w:val="0"/>
                <w:numId w:val="14"/>
              </w:numPr>
              <w:autoSpaceDE w:val="0"/>
              <w:autoSpaceDN w:val="0"/>
              <w:adjustRightInd w:val="0"/>
              <w:rPr>
                <w:i/>
              </w:rPr>
            </w:pPr>
            <w:r w:rsidRPr="0076732B">
              <w:rPr>
                <w:sz w:val="20"/>
              </w:rPr>
              <w:t>Method of compression (lossy, non-lossy).</w:t>
            </w:r>
          </w:p>
        </w:tc>
        <w:tc>
          <w:tcPr>
            <w:tcW w:w="5137" w:type="dxa"/>
            <w:tcBorders>
              <w:top w:val="single" w:sz="4" w:space="0" w:color="auto"/>
              <w:left w:val="single" w:sz="4" w:space="0" w:color="auto"/>
              <w:bottom w:val="single" w:sz="4" w:space="0" w:color="auto"/>
            </w:tcBorders>
          </w:tcPr>
          <w:p w14:paraId="3F8C3E66" w14:textId="77777777" w:rsidR="00AC16C7" w:rsidRPr="00A55AF5" w:rsidRDefault="00334C2B"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16C7" w14:paraId="7B2066CA" w14:textId="77777777" w:rsidTr="00AC16C7">
        <w:trPr>
          <w:trHeight w:val="416"/>
        </w:trPr>
        <w:tc>
          <w:tcPr>
            <w:tcW w:w="3936" w:type="dxa"/>
            <w:tcBorders>
              <w:top w:val="single" w:sz="4" w:space="0" w:color="auto"/>
              <w:bottom w:val="single" w:sz="4" w:space="0" w:color="auto"/>
              <w:right w:val="single" w:sz="4" w:space="0" w:color="auto"/>
            </w:tcBorders>
          </w:tcPr>
          <w:p w14:paraId="52FFC33B"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B1.2 </w:t>
            </w:r>
            <w:r w:rsidR="0076732B">
              <w:rPr>
                <w:sz w:val="21"/>
                <w:szCs w:val="21"/>
              </w:rPr>
              <w:tab/>
            </w:r>
            <w:r w:rsidRPr="0076732B">
              <w:rPr>
                <w:sz w:val="21"/>
                <w:szCs w:val="21"/>
              </w:rPr>
              <w:t xml:space="preserve">Obtain, </w:t>
            </w:r>
            <w:proofErr w:type="gramStart"/>
            <w:r w:rsidRPr="0076732B">
              <w:rPr>
                <w:sz w:val="21"/>
                <w:szCs w:val="21"/>
              </w:rPr>
              <w:t>input</w:t>
            </w:r>
            <w:proofErr w:type="gramEnd"/>
            <w:r w:rsidRPr="0076732B">
              <w:rPr>
                <w:sz w:val="21"/>
                <w:szCs w:val="21"/>
              </w:rPr>
              <w:t xml:space="preserve"> and prepare designs to meet needs </w:t>
            </w:r>
          </w:p>
          <w:p w14:paraId="38F1A13A"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B1.4 </w:t>
            </w:r>
            <w:r w:rsidR="0076732B">
              <w:rPr>
                <w:sz w:val="21"/>
                <w:szCs w:val="21"/>
              </w:rPr>
              <w:tab/>
            </w:r>
            <w:r w:rsidRPr="0076732B">
              <w:rPr>
                <w:sz w:val="21"/>
                <w:szCs w:val="21"/>
              </w:rPr>
              <w:t xml:space="preserve">Use appropriate techniques to organise and combine information of different types or from different sources </w:t>
            </w:r>
          </w:p>
          <w:p w14:paraId="28C3030A"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B1.7 </w:t>
            </w:r>
            <w:r w:rsidR="0076732B">
              <w:rPr>
                <w:sz w:val="21"/>
                <w:szCs w:val="21"/>
              </w:rPr>
              <w:tab/>
            </w:r>
            <w:r w:rsidRPr="0076732B">
              <w:rPr>
                <w:sz w:val="21"/>
                <w:szCs w:val="21"/>
              </w:rPr>
              <w:t>Store and retrieve files effectively, in line with local guidelines 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5C586FB9" w14:textId="77777777" w:rsidR="00AC16C7" w:rsidRPr="0076732B" w:rsidRDefault="003B07CD" w:rsidP="0076732B">
            <w:pPr>
              <w:pStyle w:val="EvidenceTXT"/>
              <w:framePr w:hSpace="0" w:wrap="auto" w:vAnchor="margin" w:hAnchor="text" w:xAlign="left" w:yAlign="inline"/>
              <w:rPr>
                <w:sz w:val="22"/>
                <w:szCs w:val="22"/>
              </w:rPr>
            </w:pPr>
            <w:r w:rsidRPr="0076732B">
              <w:rPr>
                <w:sz w:val="22"/>
                <w:szCs w:val="22"/>
              </w:rPr>
              <w:t xml:space="preserve">B1.2, </w:t>
            </w:r>
            <w:r w:rsidR="00AC16C7" w:rsidRPr="0076732B">
              <w:rPr>
                <w:sz w:val="22"/>
                <w:szCs w:val="22"/>
              </w:rPr>
              <w:t xml:space="preserve">1.4 &amp; 1.7 </w:t>
            </w:r>
            <w:r w:rsidR="006E13E3">
              <w:rPr>
                <w:sz w:val="22"/>
                <w:szCs w:val="22"/>
                <w:lang w:val="en-GB"/>
              </w:rPr>
              <w:t xml:space="preserve"> </w:t>
            </w:r>
            <w:r w:rsidR="00AC16C7" w:rsidRPr="0076732B">
              <w:rPr>
                <w:sz w:val="22"/>
                <w:szCs w:val="22"/>
              </w:rPr>
              <w:t xml:space="preserve">Provide evidence of at least two different preparations of designs and two different examples of combining information of different types or sources.  Include evidence of storing and retrieving from at least three different areas in the examples. </w:t>
            </w:r>
          </w:p>
          <w:p w14:paraId="47C2E4EC" w14:textId="77777777" w:rsidR="00AC16C7" w:rsidRPr="0052474C" w:rsidRDefault="00AC16C7" w:rsidP="00DB65B2">
            <w:pPr>
              <w:widowControl w:val="0"/>
              <w:autoSpaceDE w:val="0"/>
              <w:autoSpaceDN w:val="0"/>
              <w:adjustRightInd w:val="0"/>
              <w:rPr>
                <w:i/>
              </w:rPr>
            </w:pPr>
          </w:p>
          <w:p w14:paraId="1AD50DF9" w14:textId="77777777" w:rsidR="00AC16C7" w:rsidRPr="00DC15A0" w:rsidRDefault="00AC16C7" w:rsidP="0076732B">
            <w:pPr>
              <w:rPr>
                <w:sz w:val="20"/>
              </w:rPr>
            </w:pPr>
            <w:r w:rsidRPr="0076732B">
              <w:rPr>
                <w:b/>
                <w:sz w:val="20"/>
              </w:rPr>
              <w:t>Examples:</w:t>
            </w:r>
            <w:r w:rsidRPr="0076732B">
              <w:rPr>
                <w:sz w:val="20"/>
              </w:rPr>
              <w:t xml:space="preserve">  Prepare designs: size, </w:t>
            </w:r>
            <w:proofErr w:type="gramStart"/>
            <w:r w:rsidRPr="0076732B">
              <w:rPr>
                <w:sz w:val="20"/>
              </w:rPr>
              <w:t>crop</w:t>
            </w:r>
            <w:proofErr w:type="gramEnd"/>
            <w:r w:rsidRPr="0076732B">
              <w:rPr>
                <w:sz w:val="20"/>
              </w:rPr>
              <w:t xml:space="preserve"> and position.  Combine information: insert, size, position, wrap, order, group, import data, </w:t>
            </w:r>
            <w:proofErr w:type="gramStart"/>
            <w:r w:rsidRPr="0076732B">
              <w:rPr>
                <w:sz w:val="20"/>
              </w:rPr>
              <w:t>links</w:t>
            </w:r>
            <w:proofErr w:type="gramEnd"/>
            <w:r w:rsidRPr="0076732B">
              <w:rPr>
                <w:sz w:val="20"/>
              </w:rPr>
              <w:t xml:space="preserve"> and references to external data.  Store and retrieve: Files (</w:t>
            </w:r>
            <w:proofErr w:type="gramStart"/>
            <w:r w:rsidRPr="0076732B">
              <w:rPr>
                <w:sz w:val="20"/>
              </w:rPr>
              <w:t>e.g.</w:t>
            </w:r>
            <w:proofErr w:type="gramEnd"/>
            <w:r w:rsidRPr="0076732B">
              <w:rPr>
                <w:sz w:val="20"/>
              </w:rPr>
              <w:t xml:space="preserve"> create, name, open, save, save as, print, close, find, share); version control; import/export; file size; folders (e.g. create, name).</w:t>
            </w:r>
          </w:p>
        </w:tc>
        <w:tc>
          <w:tcPr>
            <w:tcW w:w="5137" w:type="dxa"/>
            <w:tcBorders>
              <w:top w:val="single" w:sz="4" w:space="0" w:color="auto"/>
              <w:left w:val="single" w:sz="4" w:space="0" w:color="auto"/>
              <w:bottom w:val="single" w:sz="4" w:space="0" w:color="auto"/>
            </w:tcBorders>
          </w:tcPr>
          <w:p w14:paraId="7A85D3EF" w14:textId="77777777" w:rsidR="00AC16C7" w:rsidRPr="00A55AF5" w:rsidRDefault="00334C2B"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25145409" w14:textId="77777777" w:rsidR="00283DAA" w:rsidRDefault="00283DAA" w:rsidP="00283DAA">
      <w:pPr>
        <w:pStyle w:val="OCRBullet"/>
        <w:numPr>
          <w:ilvl w:val="1"/>
          <w:numId w:val="0"/>
        </w:numPr>
        <w:tabs>
          <w:tab w:val="num" w:pos="1080"/>
        </w:tabs>
      </w:pPr>
    </w:p>
    <w:p w14:paraId="17E8B277" w14:textId="77777777" w:rsidR="00283DAA" w:rsidRPr="001C4E7B" w:rsidRDefault="00283DAA" w:rsidP="00283DAA">
      <w:pPr>
        <w:pStyle w:val="OCRBullet"/>
        <w:numPr>
          <w:ilvl w:val="1"/>
          <w:numId w:val="0"/>
        </w:numPr>
        <w:tabs>
          <w:tab w:val="num" w:pos="1080"/>
        </w:tabs>
        <w:rPr>
          <w:sz w:val="14"/>
        </w:rPr>
      </w:pPr>
    </w:p>
    <w:p w14:paraId="551346DC" w14:textId="77777777" w:rsidR="007D5D7B" w:rsidRPr="001C4E7B" w:rsidRDefault="003F6221" w:rsidP="007D5D7B">
      <w:pPr>
        <w:pStyle w:val="OCRBullet"/>
        <w:numPr>
          <w:ilvl w:val="1"/>
          <w:numId w:val="0"/>
        </w:numPr>
        <w:tabs>
          <w:tab w:val="num" w:pos="1080"/>
        </w:tabs>
        <w:rPr>
          <w:sz w:val="14"/>
        </w:rPr>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6E89D5BA" w14:textId="77777777" w:rsidTr="00A3241A">
        <w:trPr>
          <w:trHeight w:val="552"/>
        </w:trPr>
        <w:tc>
          <w:tcPr>
            <w:tcW w:w="3970" w:type="dxa"/>
            <w:tcBorders>
              <w:right w:val="single" w:sz="4" w:space="0" w:color="auto"/>
            </w:tcBorders>
            <w:shd w:val="clear" w:color="auto" w:fill="D9D9D9"/>
            <w:vAlign w:val="center"/>
          </w:tcPr>
          <w:p w14:paraId="5F9258A3" w14:textId="77777777" w:rsidR="00A671DF" w:rsidRPr="0076732B" w:rsidRDefault="00A671DF" w:rsidP="00E85712">
            <w:pPr>
              <w:pStyle w:val="OCRBullet"/>
              <w:numPr>
                <w:ilvl w:val="0"/>
                <w:numId w:val="0"/>
              </w:numPr>
              <w:tabs>
                <w:tab w:val="left" w:pos="720"/>
              </w:tabs>
              <w:spacing w:before="60"/>
              <w:rPr>
                <w:rFonts w:cs="Arial"/>
                <w:b/>
                <w:lang w:val="en-GB"/>
              </w:rPr>
            </w:pPr>
            <w:r w:rsidRPr="0076732B">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0C5F4294" w14:textId="77777777" w:rsidR="00A671DF" w:rsidRPr="0076732B" w:rsidRDefault="00A671DF" w:rsidP="00E85712">
            <w:pPr>
              <w:rPr>
                <w:b/>
                <w:sz w:val="22"/>
                <w:szCs w:val="22"/>
              </w:rPr>
            </w:pPr>
            <w:r w:rsidRPr="0076732B">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3D89E7AE" w14:textId="77777777" w:rsidR="00A671DF" w:rsidRPr="0076732B" w:rsidRDefault="00E85712" w:rsidP="00E85712">
            <w:pPr>
              <w:pStyle w:val="checklist2"/>
              <w:rPr>
                <w:sz w:val="22"/>
                <w:szCs w:val="22"/>
                <w:lang w:val="en-GB"/>
              </w:rPr>
            </w:pPr>
            <w:r w:rsidRPr="0076732B">
              <w:rPr>
                <w:i w:val="0"/>
                <w:sz w:val="22"/>
                <w:szCs w:val="22"/>
                <w:lang w:val="en-GB"/>
              </w:rPr>
              <w:t>Details/Page Number/Location of Evidence</w:t>
            </w:r>
          </w:p>
        </w:tc>
      </w:tr>
      <w:tr w:rsidR="00AC16C7" w14:paraId="36CA460F" w14:textId="77777777" w:rsidTr="00213BC1">
        <w:trPr>
          <w:trHeight w:val="1590"/>
        </w:trPr>
        <w:tc>
          <w:tcPr>
            <w:tcW w:w="3970" w:type="dxa"/>
            <w:tcBorders>
              <w:bottom w:val="single" w:sz="4" w:space="0" w:color="auto"/>
              <w:right w:val="single" w:sz="4" w:space="0" w:color="auto"/>
            </w:tcBorders>
          </w:tcPr>
          <w:p w14:paraId="38D92068" w14:textId="77777777" w:rsidR="00AC16C7" w:rsidRPr="0076732B" w:rsidRDefault="00AC16C7" w:rsidP="0015645C">
            <w:pPr>
              <w:pStyle w:val="criteria1"/>
              <w:framePr w:hSpace="0" w:wrap="auto" w:vAnchor="margin" w:hAnchor="text" w:xAlign="left" w:yAlign="inline"/>
              <w:spacing w:before="40" w:after="240"/>
              <w:ind w:left="567" w:hanging="567"/>
              <w:rPr>
                <w:rFonts w:cs="Arial"/>
                <w:lang w:val="en-GB"/>
              </w:rPr>
            </w:pPr>
            <w:r w:rsidRPr="0076732B">
              <w:rPr>
                <w:rFonts w:cs="Arial"/>
                <w:lang w:val="en-GB"/>
              </w:rPr>
              <w:t xml:space="preserve">B2 </w:t>
            </w:r>
            <w:r w:rsidR="0076732B">
              <w:rPr>
                <w:rFonts w:cs="Arial"/>
                <w:lang w:val="en-GB"/>
              </w:rPr>
              <w:tab/>
            </w:r>
            <w:r w:rsidRPr="0076732B">
              <w:rPr>
                <w:rFonts w:cs="Arial"/>
                <w:lang w:val="en-GB"/>
              </w:rPr>
              <w:t>Use design software tools to create, manipulate and edit designs.</w:t>
            </w:r>
          </w:p>
          <w:p w14:paraId="7CBCF58B" w14:textId="77777777" w:rsidR="00AC16C7" w:rsidRPr="0015645C" w:rsidRDefault="00AC16C7" w:rsidP="0015645C">
            <w:pPr>
              <w:pStyle w:val="Default"/>
              <w:spacing w:before="40" w:after="240"/>
              <w:ind w:left="567" w:hanging="567"/>
              <w:rPr>
                <w:sz w:val="21"/>
                <w:szCs w:val="21"/>
              </w:rPr>
            </w:pPr>
            <w:r w:rsidRPr="0015645C">
              <w:rPr>
                <w:sz w:val="21"/>
                <w:szCs w:val="21"/>
              </w:rPr>
              <w:t xml:space="preserve">B2.1 </w:t>
            </w:r>
            <w:r w:rsidR="0076732B" w:rsidRPr="0015645C">
              <w:rPr>
                <w:sz w:val="21"/>
                <w:szCs w:val="21"/>
              </w:rPr>
              <w:tab/>
            </w:r>
            <w:r w:rsidRPr="0015645C">
              <w:rPr>
                <w:sz w:val="21"/>
                <w:szCs w:val="21"/>
              </w:rPr>
              <w:t xml:space="preserve">Identify what technical factors affecting designs need to be </w:t>
            </w:r>
            <w:proofErr w:type="gramStart"/>
            <w:r w:rsidRPr="0015645C">
              <w:rPr>
                <w:sz w:val="21"/>
                <w:szCs w:val="21"/>
              </w:rPr>
              <w:t>taken into account</w:t>
            </w:r>
            <w:proofErr w:type="gramEnd"/>
            <w:r w:rsidRPr="0015645C">
              <w:rPr>
                <w:sz w:val="21"/>
                <w:szCs w:val="21"/>
              </w:rPr>
              <w:t xml:space="preserve"> and how to do so</w:t>
            </w:r>
          </w:p>
        </w:tc>
        <w:tc>
          <w:tcPr>
            <w:tcW w:w="6628" w:type="dxa"/>
            <w:tcBorders>
              <w:bottom w:val="single" w:sz="4" w:space="0" w:color="auto"/>
              <w:right w:val="single" w:sz="4" w:space="0" w:color="auto"/>
            </w:tcBorders>
          </w:tcPr>
          <w:p w14:paraId="7824C570" w14:textId="77777777" w:rsidR="00AC16C7" w:rsidRPr="0076732B" w:rsidRDefault="00AC16C7" w:rsidP="0076732B">
            <w:pPr>
              <w:pStyle w:val="EvidenceTXT"/>
              <w:framePr w:hSpace="0" w:wrap="auto" w:vAnchor="margin" w:hAnchor="text" w:xAlign="left" w:yAlign="inline"/>
              <w:rPr>
                <w:sz w:val="22"/>
                <w:szCs w:val="22"/>
              </w:rPr>
            </w:pPr>
            <w:r w:rsidRPr="0076732B">
              <w:rPr>
                <w:sz w:val="22"/>
                <w:szCs w:val="22"/>
              </w:rPr>
              <w:t xml:space="preserve">B2.1 </w:t>
            </w:r>
            <w:r w:rsidR="006E13E3">
              <w:rPr>
                <w:sz w:val="22"/>
                <w:szCs w:val="22"/>
                <w:lang w:val="en-GB"/>
              </w:rPr>
              <w:t xml:space="preserve"> </w:t>
            </w:r>
            <w:r w:rsidRPr="0076732B">
              <w:rPr>
                <w:sz w:val="22"/>
                <w:szCs w:val="22"/>
              </w:rPr>
              <w:t>Identify three examples of what technical factors affecting designs need to be taken into account and how to do so.</w:t>
            </w:r>
          </w:p>
          <w:p w14:paraId="35B741EA" w14:textId="77777777" w:rsidR="00AC16C7" w:rsidRPr="004E624B" w:rsidRDefault="00AC16C7" w:rsidP="00DB65B2">
            <w:pPr>
              <w:rPr>
                <w:i/>
              </w:rPr>
            </w:pPr>
          </w:p>
          <w:p w14:paraId="52687AF5" w14:textId="77777777" w:rsidR="00AC16C7" w:rsidRPr="00DC15A0" w:rsidRDefault="00AC16C7" w:rsidP="0076732B">
            <w:pPr>
              <w:rPr>
                <w:sz w:val="20"/>
              </w:rPr>
            </w:pPr>
            <w:r w:rsidRPr="0076732B">
              <w:rPr>
                <w:b/>
                <w:sz w:val="20"/>
              </w:rPr>
              <w:t>Examples:</w:t>
            </w:r>
            <w:r w:rsidRPr="0076732B">
              <w:rPr>
                <w:sz w:val="20"/>
              </w:rPr>
              <w:t xml:space="preserve">  Technical factors affecting designs: Page or canvas size; colour mode; file size and format; difference between screen and print resolution.</w:t>
            </w:r>
            <w:r w:rsidRPr="00DC15A0">
              <w:rPr>
                <w:sz w:val="20"/>
              </w:rPr>
              <w:t xml:space="preserve"> </w:t>
            </w:r>
          </w:p>
        </w:tc>
        <w:tc>
          <w:tcPr>
            <w:tcW w:w="5137" w:type="dxa"/>
            <w:tcBorders>
              <w:left w:val="single" w:sz="4" w:space="0" w:color="auto"/>
              <w:bottom w:val="single" w:sz="4" w:space="0" w:color="auto"/>
            </w:tcBorders>
          </w:tcPr>
          <w:p w14:paraId="0D41F7C0" w14:textId="77777777" w:rsidR="00AC16C7" w:rsidRPr="0015645C" w:rsidRDefault="00334C2B" w:rsidP="0015645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C16C7" w14:paraId="2F5563F6" w14:textId="77777777" w:rsidTr="00213BC1">
        <w:trPr>
          <w:trHeight w:val="1590"/>
        </w:trPr>
        <w:tc>
          <w:tcPr>
            <w:tcW w:w="3970" w:type="dxa"/>
            <w:tcBorders>
              <w:bottom w:val="single" w:sz="4" w:space="0" w:color="auto"/>
              <w:right w:val="single" w:sz="4" w:space="0" w:color="auto"/>
            </w:tcBorders>
          </w:tcPr>
          <w:p w14:paraId="08EE87F7"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B2.2 </w:t>
            </w:r>
            <w:r w:rsidR="0076732B">
              <w:rPr>
                <w:sz w:val="21"/>
                <w:szCs w:val="21"/>
              </w:rPr>
              <w:tab/>
            </w:r>
            <w:r w:rsidRPr="0076732B">
              <w:rPr>
                <w:sz w:val="21"/>
                <w:szCs w:val="21"/>
              </w:rPr>
              <w:t xml:space="preserve">Select and use suitable techniques to create designs </w:t>
            </w:r>
          </w:p>
          <w:p w14:paraId="41E2D264"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B2.3 </w:t>
            </w:r>
            <w:r w:rsidR="0076732B">
              <w:rPr>
                <w:sz w:val="21"/>
                <w:szCs w:val="21"/>
              </w:rPr>
              <w:tab/>
            </w:r>
            <w:r w:rsidRPr="0076732B">
              <w:rPr>
                <w:sz w:val="21"/>
                <w:szCs w:val="21"/>
              </w:rPr>
              <w:t xml:space="preserve">Use </w:t>
            </w:r>
            <w:proofErr w:type="gramStart"/>
            <w:r w:rsidRPr="0076732B">
              <w:rPr>
                <w:sz w:val="21"/>
                <w:szCs w:val="21"/>
              </w:rPr>
              <w:t>guide lines</w:t>
            </w:r>
            <w:proofErr w:type="gramEnd"/>
            <w:r w:rsidRPr="0076732B">
              <w:rPr>
                <w:sz w:val="21"/>
                <w:szCs w:val="21"/>
              </w:rPr>
              <w:t xml:space="preserve"> and dimensioning tools appropriately to enhance precision </w:t>
            </w:r>
          </w:p>
          <w:p w14:paraId="35AE20FE"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B2.4 </w:t>
            </w:r>
            <w:r w:rsidR="0076732B">
              <w:rPr>
                <w:sz w:val="21"/>
                <w:szCs w:val="21"/>
              </w:rPr>
              <w:tab/>
            </w:r>
            <w:r w:rsidRPr="0076732B">
              <w:rPr>
                <w:sz w:val="21"/>
                <w:szCs w:val="21"/>
              </w:rPr>
              <w:t xml:space="preserve">Select and use appropriate tools and techniques to manipulate and edit for designs </w:t>
            </w:r>
          </w:p>
          <w:p w14:paraId="743481DE" w14:textId="77777777" w:rsidR="00AC16C7" w:rsidRPr="0076732B" w:rsidRDefault="00AC16C7" w:rsidP="0015645C">
            <w:pPr>
              <w:pStyle w:val="Default"/>
              <w:spacing w:before="40" w:after="240"/>
              <w:ind w:left="567" w:hanging="567"/>
              <w:rPr>
                <w:sz w:val="21"/>
                <w:szCs w:val="21"/>
              </w:rPr>
            </w:pPr>
            <w:r w:rsidRPr="0076732B">
              <w:rPr>
                <w:sz w:val="21"/>
                <w:szCs w:val="21"/>
              </w:rPr>
              <w:t xml:space="preserve">B2.5 </w:t>
            </w:r>
            <w:r w:rsidR="0076732B">
              <w:rPr>
                <w:sz w:val="21"/>
                <w:szCs w:val="21"/>
              </w:rPr>
              <w:tab/>
            </w:r>
            <w:r w:rsidRPr="0076732B">
              <w:rPr>
                <w:sz w:val="21"/>
                <w:szCs w:val="21"/>
              </w:rPr>
              <w:t xml:space="preserve">Check designs meet needs, using IT tools and making corrections as necessary </w:t>
            </w:r>
          </w:p>
          <w:p w14:paraId="1D671A6F" w14:textId="77777777" w:rsidR="00AC16C7" w:rsidRPr="0076732B" w:rsidRDefault="00AC16C7" w:rsidP="0015645C">
            <w:pPr>
              <w:pStyle w:val="Default"/>
              <w:spacing w:before="40" w:after="240"/>
              <w:ind w:left="567" w:hanging="567"/>
              <w:rPr>
                <w:bCs/>
                <w:sz w:val="21"/>
                <w:szCs w:val="21"/>
              </w:rPr>
            </w:pPr>
            <w:r w:rsidRPr="0076732B">
              <w:rPr>
                <w:sz w:val="21"/>
                <w:szCs w:val="21"/>
              </w:rPr>
              <w:t xml:space="preserve">B2.6 </w:t>
            </w:r>
            <w:r w:rsidR="0076732B">
              <w:rPr>
                <w:sz w:val="21"/>
                <w:szCs w:val="21"/>
              </w:rPr>
              <w:tab/>
            </w:r>
            <w:r w:rsidRPr="0076732B">
              <w:rPr>
                <w:sz w:val="21"/>
                <w:szCs w:val="21"/>
              </w:rPr>
              <w:t xml:space="preserve">Identify and respond to quality problems with designs to make sure that they meet needs </w:t>
            </w:r>
          </w:p>
        </w:tc>
        <w:tc>
          <w:tcPr>
            <w:tcW w:w="6628" w:type="dxa"/>
            <w:tcBorders>
              <w:bottom w:val="single" w:sz="4" w:space="0" w:color="auto"/>
              <w:right w:val="single" w:sz="4" w:space="0" w:color="auto"/>
            </w:tcBorders>
          </w:tcPr>
          <w:p w14:paraId="176DE6AC" w14:textId="77777777" w:rsidR="00AC16C7" w:rsidRPr="0076732B" w:rsidRDefault="003B07CD" w:rsidP="0076732B">
            <w:pPr>
              <w:pStyle w:val="EvidenceTXT"/>
              <w:framePr w:hSpace="0" w:wrap="auto" w:vAnchor="margin" w:hAnchor="text" w:xAlign="left" w:yAlign="inline"/>
              <w:rPr>
                <w:sz w:val="22"/>
                <w:szCs w:val="22"/>
              </w:rPr>
            </w:pPr>
            <w:r w:rsidRPr="0076732B">
              <w:rPr>
                <w:sz w:val="22"/>
                <w:szCs w:val="22"/>
              </w:rPr>
              <w:t xml:space="preserve">B2.2, 2.3, 2.4, </w:t>
            </w:r>
            <w:r w:rsidR="00AC16C7" w:rsidRPr="0076732B">
              <w:rPr>
                <w:sz w:val="22"/>
                <w:szCs w:val="22"/>
              </w:rPr>
              <w:t>2.5 &amp; 2.6</w:t>
            </w:r>
            <w:r w:rsidR="006E13E3">
              <w:rPr>
                <w:sz w:val="22"/>
                <w:szCs w:val="22"/>
                <w:lang w:val="en-GB"/>
              </w:rPr>
              <w:t xml:space="preserve"> </w:t>
            </w:r>
            <w:r w:rsidR="00AC16C7" w:rsidRPr="0076732B">
              <w:rPr>
                <w:sz w:val="22"/>
                <w:szCs w:val="22"/>
              </w:rPr>
              <w:t xml:space="preserve"> Create a minimum of two different designs and use at least four different techniques.  One design should be created incorporating a different piece of software.  Use a minimum of six different manipulating and editing techniques.</w:t>
            </w:r>
            <w:r w:rsidR="00137C72" w:rsidRPr="0076732B">
              <w:rPr>
                <w:sz w:val="22"/>
                <w:szCs w:val="22"/>
              </w:rPr>
              <w:t xml:space="preserve"> C</w:t>
            </w:r>
            <w:r w:rsidR="00AC16C7" w:rsidRPr="0076732B">
              <w:rPr>
                <w:sz w:val="22"/>
                <w:szCs w:val="22"/>
              </w:rPr>
              <w:t>heck designs meet needs</w:t>
            </w:r>
            <w:r w:rsidR="00137C72" w:rsidRPr="0076732B">
              <w:rPr>
                <w:sz w:val="22"/>
                <w:szCs w:val="22"/>
              </w:rPr>
              <w:t>. I</w:t>
            </w:r>
            <w:r w:rsidR="00AC16C7" w:rsidRPr="0076732B">
              <w:rPr>
                <w:sz w:val="22"/>
                <w:szCs w:val="22"/>
              </w:rPr>
              <w:t>dentify and respond to quality problems with designs to make sure that they meet needs</w:t>
            </w:r>
            <w:r w:rsidR="0076732B">
              <w:rPr>
                <w:sz w:val="22"/>
                <w:szCs w:val="22"/>
              </w:rPr>
              <w:t>.</w:t>
            </w:r>
          </w:p>
          <w:p w14:paraId="6E371FDC" w14:textId="77777777" w:rsidR="00AC16C7" w:rsidRPr="004E624B" w:rsidRDefault="00AC16C7" w:rsidP="00DB65B2">
            <w:pPr>
              <w:rPr>
                <w:i/>
              </w:rPr>
            </w:pPr>
          </w:p>
          <w:p w14:paraId="53CE30C8" w14:textId="77777777" w:rsidR="00AC16C7" w:rsidRPr="0076732B" w:rsidRDefault="00AC16C7" w:rsidP="00AC16C7">
            <w:pPr>
              <w:rPr>
                <w:sz w:val="20"/>
              </w:rPr>
            </w:pPr>
            <w:r w:rsidRPr="0076732B">
              <w:rPr>
                <w:b/>
                <w:sz w:val="20"/>
              </w:rPr>
              <w:t>Examples:</w:t>
            </w:r>
            <w:r w:rsidRPr="0076732B">
              <w:rPr>
                <w:sz w:val="20"/>
              </w:rPr>
              <w:t xml:space="preserve">  Create designs: Draw basic shapes and adjust properties (</w:t>
            </w:r>
            <w:proofErr w:type="gramStart"/>
            <w:r w:rsidRPr="0076732B">
              <w:rPr>
                <w:sz w:val="20"/>
              </w:rPr>
              <w:t>e.g.</w:t>
            </w:r>
            <w:proofErr w:type="gramEnd"/>
            <w:r w:rsidRPr="0076732B">
              <w:rPr>
                <w:sz w:val="20"/>
              </w:rPr>
              <w:t xml:space="preserve"> line width, fill colour, transparency); download digital photos from a camera; scan and resize; add text and other elements such as lines, boxes and arrows; create more complicated designs using painting, drawing or image manipulation software.  Manipulate and editing techniques: Align, rotate, flip, arrange, cut, paste, resize, change font, text and colour, group, ungroup, change templates, filters to create special effects, </w:t>
            </w:r>
            <w:proofErr w:type="gramStart"/>
            <w:r w:rsidRPr="0076732B">
              <w:rPr>
                <w:sz w:val="20"/>
              </w:rPr>
              <w:t>orders</w:t>
            </w:r>
            <w:proofErr w:type="gramEnd"/>
            <w:r w:rsidRPr="0076732B">
              <w:rPr>
                <w:sz w:val="20"/>
              </w:rPr>
              <w:t xml:space="preserve"> and layers.  Check designs: Size, alignment and orientation, suitability of file format, appropriate choice of colour mode and use of filters, fitness for purpose.  Quality problems will vary according to the content, for example, levels, contrast, resolution.</w:t>
            </w:r>
          </w:p>
        </w:tc>
        <w:tc>
          <w:tcPr>
            <w:tcW w:w="5137" w:type="dxa"/>
            <w:tcBorders>
              <w:left w:val="single" w:sz="4" w:space="0" w:color="auto"/>
              <w:bottom w:val="single" w:sz="4" w:space="0" w:color="auto"/>
            </w:tcBorders>
          </w:tcPr>
          <w:p w14:paraId="28325E38" w14:textId="77777777" w:rsidR="00AC16C7" w:rsidRPr="0015645C" w:rsidRDefault="00334C2B" w:rsidP="0015645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9E89121" w14:textId="77777777" w:rsidR="00640664" w:rsidRPr="0076732B" w:rsidRDefault="00640664" w:rsidP="00640664">
      <w:pPr>
        <w:rPr>
          <w:b/>
          <w:bCs/>
          <w:sz w:val="22"/>
          <w:szCs w:val="22"/>
        </w:rPr>
      </w:pPr>
      <w:r w:rsidRPr="0076732B">
        <w:rPr>
          <w:b/>
          <w:bCs/>
          <w:sz w:val="22"/>
          <w:szCs w:val="22"/>
        </w:rPr>
        <w:t>I state that the evidence for this unit is included on the specified printouts (or saved electronic files) indicated above.</w:t>
      </w:r>
    </w:p>
    <w:p w14:paraId="6A14AB1A" w14:textId="77777777" w:rsidR="00640664" w:rsidRPr="0076732B"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606E8E3A" w14:textId="77777777" w:rsidTr="00EA5EAC">
        <w:trPr>
          <w:trHeight w:val="478"/>
        </w:trPr>
        <w:tc>
          <w:tcPr>
            <w:tcW w:w="2035" w:type="dxa"/>
            <w:tcBorders>
              <w:top w:val="nil"/>
              <w:left w:val="nil"/>
              <w:bottom w:val="nil"/>
              <w:right w:val="nil"/>
            </w:tcBorders>
            <w:vAlign w:val="bottom"/>
          </w:tcPr>
          <w:p w14:paraId="35F4F810" w14:textId="77777777" w:rsidR="00640664" w:rsidRPr="00562684" w:rsidRDefault="00640664" w:rsidP="00145A91">
            <w:pPr>
              <w:pStyle w:val="normal0"/>
              <w:rPr>
                <w:rFonts w:cs="Arial"/>
                <w:b/>
                <w:bCs/>
                <w:lang w:val="en-GB" w:eastAsia="en-US"/>
              </w:rPr>
            </w:pPr>
            <w:r w:rsidRPr="00562684">
              <w:rPr>
                <w:rFonts w:cs="Arial"/>
                <w:b/>
                <w:bCs/>
                <w:lang w:val="en-GB" w:eastAsia="en-US"/>
              </w:rPr>
              <w:t>Candidate Name:</w:t>
            </w:r>
          </w:p>
        </w:tc>
        <w:tc>
          <w:tcPr>
            <w:tcW w:w="5444" w:type="dxa"/>
            <w:tcBorders>
              <w:top w:val="nil"/>
              <w:left w:val="nil"/>
              <w:bottom w:val="dotted" w:sz="4" w:space="0" w:color="auto"/>
              <w:right w:val="nil"/>
            </w:tcBorders>
            <w:vAlign w:val="bottom"/>
          </w:tcPr>
          <w:p w14:paraId="11DD3BB5" w14:textId="77777777" w:rsidR="00640664" w:rsidRPr="00562684"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F484393" w14:textId="77777777" w:rsidR="00640664" w:rsidRPr="00562684" w:rsidRDefault="00640664" w:rsidP="00145A91">
            <w:pPr>
              <w:pStyle w:val="normal0"/>
              <w:rPr>
                <w:rFonts w:cs="Arial"/>
                <w:b/>
                <w:bCs/>
                <w:lang w:val="en-GB" w:eastAsia="en-US"/>
              </w:rPr>
            </w:pPr>
            <w:r w:rsidRPr="00562684">
              <w:rPr>
                <w:rFonts w:cs="Arial"/>
                <w:b/>
                <w:bCs/>
                <w:lang w:val="en-GB" w:eastAsia="en-US"/>
              </w:rPr>
              <w:t>Date:</w:t>
            </w:r>
          </w:p>
        </w:tc>
        <w:tc>
          <w:tcPr>
            <w:tcW w:w="6237" w:type="dxa"/>
            <w:tcBorders>
              <w:top w:val="nil"/>
              <w:left w:val="nil"/>
              <w:bottom w:val="dotted" w:sz="4" w:space="0" w:color="auto"/>
              <w:right w:val="nil"/>
            </w:tcBorders>
            <w:vAlign w:val="bottom"/>
          </w:tcPr>
          <w:p w14:paraId="425560C7" w14:textId="77777777" w:rsidR="00640664" w:rsidRPr="0015645C"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1EE7F9DD" w14:textId="77777777" w:rsidTr="00EA5EAC">
        <w:trPr>
          <w:trHeight w:val="478"/>
        </w:trPr>
        <w:tc>
          <w:tcPr>
            <w:tcW w:w="2035" w:type="dxa"/>
            <w:tcBorders>
              <w:top w:val="nil"/>
              <w:left w:val="nil"/>
              <w:bottom w:val="nil"/>
              <w:right w:val="nil"/>
            </w:tcBorders>
            <w:vAlign w:val="bottom"/>
          </w:tcPr>
          <w:p w14:paraId="0C534268" w14:textId="77777777" w:rsidR="00640664" w:rsidRPr="00562684" w:rsidRDefault="00640664" w:rsidP="00145A91">
            <w:pPr>
              <w:pStyle w:val="normal0"/>
              <w:rPr>
                <w:rFonts w:cs="Arial"/>
                <w:b/>
                <w:bCs/>
                <w:lang w:val="en-GB" w:eastAsia="en-US"/>
              </w:rPr>
            </w:pPr>
            <w:r w:rsidRPr="00562684">
              <w:rPr>
                <w:rFonts w:cs="Arial"/>
                <w:b/>
                <w:bCs/>
                <w:lang w:val="en-GB" w:eastAsia="en-US"/>
              </w:rPr>
              <w:t>Assessor Name:</w:t>
            </w:r>
          </w:p>
        </w:tc>
        <w:tc>
          <w:tcPr>
            <w:tcW w:w="5444" w:type="dxa"/>
            <w:tcBorders>
              <w:top w:val="nil"/>
              <w:left w:val="nil"/>
              <w:bottom w:val="dotted" w:sz="4" w:space="0" w:color="auto"/>
              <w:right w:val="nil"/>
            </w:tcBorders>
            <w:vAlign w:val="bottom"/>
          </w:tcPr>
          <w:p w14:paraId="71274281" w14:textId="77777777" w:rsidR="00640664" w:rsidRPr="00562684"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A2F4DF2" w14:textId="77777777" w:rsidR="00640664" w:rsidRPr="00562684" w:rsidRDefault="00640664" w:rsidP="00145A91">
            <w:pPr>
              <w:pStyle w:val="normal0"/>
              <w:rPr>
                <w:rFonts w:cs="Arial"/>
                <w:b/>
                <w:bCs/>
                <w:lang w:val="en-GB" w:eastAsia="en-US"/>
              </w:rPr>
            </w:pPr>
            <w:r w:rsidRPr="00562684">
              <w:rPr>
                <w:rFonts w:cs="Arial"/>
                <w:b/>
                <w:bCs/>
                <w:lang w:val="en-GB" w:eastAsia="en-US"/>
              </w:rPr>
              <w:t>Date:</w:t>
            </w:r>
          </w:p>
        </w:tc>
        <w:tc>
          <w:tcPr>
            <w:tcW w:w="6237" w:type="dxa"/>
            <w:tcBorders>
              <w:top w:val="nil"/>
              <w:left w:val="nil"/>
              <w:bottom w:val="dotted" w:sz="4" w:space="0" w:color="auto"/>
              <w:right w:val="nil"/>
            </w:tcBorders>
            <w:vAlign w:val="bottom"/>
          </w:tcPr>
          <w:p w14:paraId="53CDF2C9" w14:textId="77777777" w:rsidR="00640664" w:rsidRPr="0015645C" w:rsidRDefault="00360E2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4695BE4"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0CD9" w14:textId="77777777" w:rsidR="001F027C" w:rsidRDefault="001F027C">
      <w:r>
        <w:separator/>
      </w:r>
    </w:p>
  </w:endnote>
  <w:endnote w:type="continuationSeparator" w:id="0">
    <w:p w14:paraId="5514F00C" w14:textId="77777777" w:rsidR="001F027C" w:rsidRDefault="001F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758C" w14:textId="77777777" w:rsidR="0076732B" w:rsidRPr="0076732B" w:rsidRDefault="00360E20" w:rsidP="00360E20">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Pr>
        <w:b w:val="0"/>
        <w:sz w:val="16"/>
        <w:szCs w:val="16"/>
      </w:rPr>
      <w:tab/>
    </w:r>
    <w:r w:rsidR="0076732B" w:rsidRPr="0076732B">
      <w:rPr>
        <w:b w:val="0"/>
        <w:sz w:val="16"/>
        <w:szCs w:val="16"/>
      </w:rPr>
      <w:t xml:space="preserve">Evidence Checklist and Evidence Guide for: Unit </w:t>
    </w:r>
    <w:r w:rsidR="0076732B">
      <w:rPr>
        <w:b w:val="0"/>
        <w:sz w:val="16"/>
        <w:szCs w:val="16"/>
      </w:rPr>
      <w:t>28</w:t>
    </w:r>
    <w:r w:rsidR="0076732B" w:rsidRPr="0076732B">
      <w:rPr>
        <w:b w:val="0"/>
        <w:sz w:val="16"/>
        <w:szCs w:val="16"/>
      </w:rPr>
      <w:t xml:space="preserve">: </w:t>
    </w:r>
    <w:r w:rsidR="0015645C">
      <w:rPr>
        <w:b w:val="0"/>
        <w:sz w:val="16"/>
        <w:szCs w:val="16"/>
      </w:rPr>
      <w:t>Design s</w:t>
    </w:r>
    <w:r w:rsidR="0076732B">
      <w:rPr>
        <w:b w:val="0"/>
        <w:sz w:val="16"/>
        <w:szCs w:val="16"/>
      </w:rPr>
      <w:t>oftware Level 2 (Credit Value 4</w:t>
    </w:r>
    <w:r w:rsidR="0076732B" w:rsidRPr="0076732B">
      <w:rPr>
        <w:b w:val="0"/>
        <w:sz w:val="16"/>
        <w:szCs w:val="16"/>
      </w:rPr>
      <w:t>)</w:t>
    </w:r>
    <w:r w:rsidR="0076732B" w:rsidRPr="0076732B">
      <w:rPr>
        <w:b w:val="0"/>
        <w:sz w:val="16"/>
        <w:szCs w:val="16"/>
      </w:rPr>
      <w:tab/>
    </w:r>
    <w:r w:rsidR="0076732B">
      <w:rPr>
        <w:rStyle w:val="PageNumber"/>
        <w:rFonts w:cs="Times New Roman"/>
        <w:b w:val="0"/>
        <w:bCs w:val="0"/>
        <w:sz w:val="24"/>
        <w:szCs w:val="20"/>
      </w:rPr>
      <w:fldChar w:fldCharType="begin"/>
    </w:r>
    <w:r w:rsidR="0076732B">
      <w:rPr>
        <w:rStyle w:val="PageNumber"/>
        <w:rFonts w:cs="Times New Roman"/>
        <w:b w:val="0"/>
        <w:bCs w:val="0"/>
        <w:sz w:val="24"/>
        <w:szCs w:val="20"/>
      </w:rPr>
      <w:instrText xml:space="preserve"> PAGE </w:instrText>
    </w:r>
    <w:r w:rsidR="0076732B">
      <w:rPr>
        <w:rStyle w:val="PageNumber"/>
        <w:rFonts w:cs="Times New Roman"/>
        <w:b w:val="0"/>
        <w:bCs w:val="0"/>
        <w:sz w:val="24"/>
        <w:szCs w:val="20"/>
      </w:rPr>
      <w:fldChar w:fldCharType="separate"/>
    </w:r>
    <w:r w:rsidR="0015645C">
      <w:rPr>
        <w:rStyle w:val="PageNumber"/>
        <w:rFonts w:cs="Times New Roman"/>
        <w:b w:val="0"/>
        <w:bCs w:val="0"/>
        <w:noProof/>
        <w:sz w:val="24"/>
        <w:szCs w:val="20"/>
      </w:rPr>
      <w:t>1</w:t>
    </w:r>
    <w:r w:rsidR="0076732B">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B825" w14:textId="77777777" w:rsidR="001F027C" w:rsidRDefault="001F027C">
      <w:r>
        <w:separator/>
      </w:r>
    </w:p>
  </w:footnote>
  <w:footnote w:type="continuationSeparator" w:id="0">
    <w:p w14:paraId="24CCC6F5" w14:textId="77777777" w:rsidR="001F027C" w:rsidRDefault="001F0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E03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448C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7C03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0A94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F633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105C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FA3A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6EA1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C5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3E4BB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A54C8"/>
    <w:multiLevelType w:val="hybridMultilevel"/>
    <w:tmpl w:val="74963A5E"/>
    <w:lvl w:ilvl="0" w:tplc="2FBEEAB6">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14B1629"/>
    <w:multiLevelType w:val="hybridMultilevel"/>
    <w:tmpl w:val="AE06CE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A9748C"/>
    <w:multiLevelType w:val="hybridMultilevel"/>
    <w:tmpl w:val="D9701F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636228"/>
    <w:multiLevelType w:val="hybridMultilevel"/>
    <w:tmpl w:val="BC521D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lvlOverride w:ilvl="1"/>
    <w:lvlOverride w:ilvl="2"/>
    <w:lvlOverride w:ilvl="3"/>
    <w:lvlOverride w:ilvl="4"/>
    <w:lvlOverride w:ilvl="5"/>
    <w:lvlOverride w:ilvl="6"/>
    <w:lvlOverride w:ilvl="7"/>
    <w:lvlOverride w:ilvl="8"/>
  </w:num>
  <w:num w:numId="3">
    <w:abstractNumId w:val="15"/>
  </w:num>
  <w:num w:numId="4">
    <w:abstractNumId w:val="15"/>
  </w:num>
  <w:num w:numId="5">
    <w:abstractNumId w:val="15"/>
  </w:num>
  <w:num w:numId="6">
    <w:abstractNumId w:val="15"/>
  </w:num>
  <w:num w:numId="7">
    <w:abstractNumId w:val="15"/>
  </w:num>
  <w:num w:numId="8">
    <w:abstractNumId w:val="17"/>
  </w:num>
  <w:num w:numId="9">
    <w:abstractNumId w:val="19"/>
  </w:num>
  <w:num w:numId="10">
    <w:abstractNumId w:val="18"/>
  </w:num>
  <w:num w:numId="11">
    <w:abstractNumId w:val="16"/>
  </w:num>
  <w:num w:numId="12">
    <w:abstractNumId w:val="13"/>
  </w:num>
  <w:num w:numId="13">
    <w:abstractNumId w:val="11"/>
  </w:num>
  <w:num w:numId="14">
    <w:abstractNumId w:val="10"/>
  </w:num>
  <w:num w:numId="15">
    <w:abstractNumId w:val="14"/>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2290B"/>
    <w:rsid w:val="00030280"/>
    <w:rsid w:val="000367A7"/>
    <w:rsid w:val="00045D1F"/>
    <w:rsid w:val="00051146"/>
    <w:rsid w:val="00055431"/>
    <w:rsid w:val="00066CC8"/>
    <w:rsid w:val="00076BB6"/>
    <w:rsid w:val="0008605C"/>
    <w:rsid w:val="00096494"/>
    <w:rsid w:val="000C7CDD"/>
    <w:rsid w:val="000D0160"/>
    <w:rsid w:val="000D74B0"/>
    <w:rsid w:val="000E6251"/>
    <w:rsid w:val="00105500"/>
    <w:rsid w:val="001175DC"/>
    <w:rsid w:val="00133FDC"/>
    <w:rsid w:val="0013462D"/>
    <w:rsid w:val="001376AD"/>
    <w:rsid w:val="00137C72"/>
    <w:rsid w:val="00145A91"/>
    <w:rsid w:val="001515FB"/>
    <w:rsid w:val="0015645C"/>
    <w:rsid w:val="00157885"/>
    <w:rsid w:val="0016340E"/>
    <w:rsid w:val="001712CE"/>
    <w:rsid w:val="0019158E"/>
    <w:rsid w:val="001A67DA"/>
    <w:rsid w:val="001C4E7B"/>
    <w:rsid w:val="001D0960"/>
    <w:rsid w:val="001E40EF"/>
    <w:rsid w:val="001F027C"/>
    <w:rsid w:val="001F481E"/>
    <w:rsid w:val="00213BC1"/>
    <w:rsid w:val="00223ACC"/>
    <w:rsid w:val="0022466D"/>
    <w:rsid w:val="00233B12"/>
    <w:rsid w:val="002350FB"/>
    <w:rsid w:val="00245BA1"/>
    <w:rsid w:val="00251FF3"/>
    <w:rsid w:val="0026600C"/>
    <w:rsid w:val="00283DAA"/>
    <w:rsid w:val="002C3526"/>
    <w:rsid w:val="0031393A"/>
    <w:rsid w:val="00314F3D"/>
    <w:rsid w:val="00334C2B"/>
    <w:rsid w:val="003474A3"/>
    <w:rsid w:val="00357358"/>
    <w:rsid w:val="00360E20"/>
    <w:rsid w:val="00363BE9"/>
    <w:rsid w:val="00373247"/>
    <w:rsid w:val="003A2511"/>
    <w:rsid w:val="003B07CD"/>
    <w:rsid w:val="003B68A2"/>
    <w:rsid w:val="003C64F0"/>
    <w:rsid w:val="003F6221"/>
    <w:rsid w:val="003F7B3E"/>
    <w:rsid w:val="004035F9"/>
    <w:rsid w:val="00461787"/>
    <w:rsid w:val="0046542A"/>
    <w:rsid w:val="004712C1"/>
    <w:rsid w:val="00476EBD"/>
    <w:rsid w:val="00483A47"/>
    <w:rsid w:val="004A30B3"/>
    <w:rsid w:val="004B31FC"/>
    <w:rsid w:val="004C4A43"/>
    <w:rsid w:val="004C529F"/>
    <w:rsid w:val="004C62D3"/>
    <w:rsid w:val="004D604E"/>
    <w:rsid w:val="004D6573"/>
    <w:rsid w:val="004E659E"/>
    <w:rsid w:val="005174BC"/>
    <w:rsid w:val="005178F6"/>
    <w:rsid w:val="00532DDA"/>
    <w:rsid w:val="005408B7"/>
    <w:rsid w:val="0054329C"/>
    <w:rsid w:val="00557585"/>
    <w:rsid w:val="0056212E"/>
    <w:rsid w:val="00562684"/>
    <w:rsid w:val="0057118E"/>
    <w:rsid w:val="005E5C27"/>
    <w:rsid w:val="00631522"/>
    <w:rsid w:val="00640664"/>
    <w:rsid w:val="00643A03"/>
    <w:rsid w:val="0067431C"/>
    <w:rsid w:val="006776DC"/>
    <w:rsid w:val="00681AD7"/>
    <w:rsid w:val="00686F7D"/>
    <w:rsid w:val="006B253D"/>
    <w:rsid w:val="006B4C4E"/>
    <w:rsid w:val="006C6D98"/>
    <w:rsid w:val="006D70D6"/>
    <w:rsid w:val="006E13E3"/>
    <w:rsid w:val="006E5BA1"/>
    <w:rsid w:val="006F0306"/>
    <w:rsid w:val="006F2C49"/>
    <w:rsid w:val="00704141"/>
    <w:rsid w:val="00722992"/>
    <w:rsid w:val="007272D3"/>
    <w:rsid w:val="007360DE"/>
    <w:rsid w:val="00740FE3"/>
    <w:rsid w:val="0076732B"/>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55AF5"/>
    <w:rsid w:val="00A642F5"/>
    <w:rsid w:val="00A671DF"/>
    <w:rsid w:val="00A73594"/>
    <w:rsid w:val="00A77F61"/>
    <w:rsid w:val="00A80A10"/>
    <w:rsid w:val="00A828E0"/>
    <w:rsid w:val="00A82E39"/>
    <w:rsid w:val="00A91782"/>
    <w:rsid w:val="00AB1255"/>
    <w:rsid w:val="00AC0764"/>
    <w:rsid w:val="00AC16C7"/>
    <w:rsid w:val="00AC54A7"/>
    <w:rsid w:val="00AC620C"/>
    <w:rsid w:val="00AD72CD"/>
    <w:rsid w:val="00B03E81"/>
    <w:rsid w:val="00B257EA"/>
    <w:rsid w:val="00B54F0B"/>
    <w:rsid w:val="00B71E9D"/>
    <w:rsid w:val="00BA357B"/>
    <w:rsid w:val="00BB1A08"/>
    <w:rsid w:val="00BC48E9"/>
    <w:rsid w:val="00BD472A"/>
    <w:rsid w:val="00BD734F"/>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3439"/>
    <w:rsid w:val="00D171C2"/>
    <w:rsid w:val="00D40EE1"/>
    <w:rsid w:val="00D43726"/>
    <w:rsid w:val="00DA78B6"/>
    <w:rsid w:val="00DB65B2"/>
    <w:rsid w:val="00DC076F"/>
    <w:rsid w:val="00DC15A0"/>
    <w:rsid w:val="00DD15CB"/>
    <w:rsid w:val="00DD4398"/>
    <w:rsid w:val="00DD4B83"/>
    <w:rsid w:val="00DF44A5"/>
    <w:rsid w:val="00DF477E"/>
    <w:rsid w:val="00DF720A"/>
    <w:rsid w:val="00E14489"/>
    <w:rsid w:val="00E21495"/>
    <w:rsid w:val="00E764B7"/>
    <w:rsid w:val="00E85712"/>
    <w:rsid w:val="00E90FBC"/>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47B92"/>
    <w:rsid w:val="00F520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7AE77AD3"/>
  <w15:chartTrackingRefBased/>
  <w15:docId w15:val="{CF50173C-EF32-46F8-95FB-4CFC9354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NormalWeb">
    <w:name w:val="Normal (Web)"/>
    <w:basedOn w:val="Normal"/>
    <w:rsid w:val="00AC16C7"/>
    <w:pPr>
      <w:spacing w:before="96" w:line="360" w:lineRule="atLeast"/>
    </w:pPr>
    <w:rPr>
      <w:rFonts w:ascii="Times New Roman" w:hAnsi="Times New Roman"/>
      <w:szCs w:val="24"/>
      <w:lang w:eastAsia="en-GB"/>
    </w:rPr>
  </w:style>
  <w:style w:type="paragraph" w:styleId="Header">
    <w:name w:val="header"/>
    <w:basedOn w:val="Normal"/>
    <w:rsid w:val="0076732B"/>
    <w:pPr>
      <w:tabs>
        <w:tab w:val="center" w:pos="4153"/>
        <w:tab w:val="right" w:pos="8306"/>
      </w:tabs>
    </w:pPr>
  </w:style>
  <w:style w:type="paragraph" w:styleId="Footer">
    <w:name w:val="footer"/>
    <w:basedOn w:val="Normal"/>
    <w:rsid w:val="0076732B"/>
    <w:pPr>
      <w:tabs>
        <w:tab w:val="center" w:pos="4153"/>
        <w:tab w:val="right" w:pos="8306"/>
      </w:tabs>
    </w:pPr>
  </w:style>
  <w:style w:type="character" w:styleId="PageNumber">
    <w:name w:val="page number"/>
    <w:basedOn w:val="DefaultParagraphFont"/>
    <w:rsid w:val="00767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35344979">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28 - Design software Evidence checklist</dc:title>
  <dc:subject/>
  <dc:creator>OCR</dc:creator>
  <cp:keywords>Evidence checklist</cp:keywords>
  <cp:lastModifiedBy>Mary Bree</cp:lastModifiedBy>
  <cp:revision>2</cp:revision>
  <cp:lastPrinted>2010-07-17T18:41:00Z</cp:lastPrinted>
  <dcterms:created xsi:type="dcterms:W3CDTF">2021-08-02T09:00:00Z</dcterms:created>
  <dcterms:modified xsi:type="dcterms:W3CDTF">2021-08-02T09:00:00Z</dcterms:modified>
</cp:coreProperties>
</file>