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0E1A6" w14:textId="77777777" w:rsidR="003F31C5" w:rsidRDefault="003F31C5" w:rsidP="00DD15CB">
      <w:pPr>
        <w:pStyle w:val="NormalBold"/>
        <w:jc w:val="center"/>
        <w:rPr>
          <w:sz w:val="28"/>
          <w:szCs w:val="28"/>
        </w:rPr>
      </w:pPr>
    </w:p>
    <w:p w14:paraId="706D5C64" w14:textId="77777777" w:rsidR="003F31C5" w:rsidRDefault="008B5ECC" w:rsidP="003F31C5">
      <w:pPr>
        <w:pStyle w:val="NormalBold"/>
        <w:jc w:val="center"/>
        <w:rPr>
          <w:sz w:val="28"/>
          <w:szCs w:val="28"/>
        </w:rPr>
      </w:pPr>
      <w:r>
        <w:pict w14:anchorId="2DDE30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r w:rsidR="003F31C5">
        <w:rPr>
          <w:sz w:val="28"/>
          <w:szCs w:val="28"/>
        </w:rPr>
        <w:t>OCR Level 2 in IT User Skills ITQ</w:t>
      </w:r>
    </w:p>
    <w:p w14:paraId="2E7E6649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4226BF08" w14:textId="77777777" w:rsidR="009F49A5" w:rsidRPr="00EA5EAC" w:rsidRDefault="009F49A5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Unit 34: Using E-mail Level 2 (Credit Value 3)</w:t>
      </w:r>
    </w:p>
    <w:p w14:paraId="637B7ECE" w14:textId="77777777" w:rsidR="00CF0CC0" w:rsidRDefault="00CF0CC0" w:rsidP="00CF0CC0">
      <w:pPr>
        <w:rPr>
          <w:bCs/>
          <w:sz w:val="16"/>
        </w:rPr>
      </w:pPr>
    </w:p>
    <w:p w14:paraId="13BC8A11" w14:textId="77777777" w:rsidR="00EA5EAC" w:rsidRDefault="00EA5EAC" w:rsidP="00CF0CC0">
      <w:pPr>
        <w:rPr>
          <w:bCs/>
          <w:sz w:val="16"/>
        </w:rPr>
      </w:pPr>
    </w:p>
    <w:p w14:paraId="430970DD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890AD7" w14:paraId="2E930ACD" w14:textId="77777777" w:rsidTr="00890AD7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B9B16" w14:textId="77777777" w:rsidR="00EF4ABA" w:rsidRPr="004232F4" w:rsidRDefault="00EF4ABA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4232F4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0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5B97BCC" w14:textId="77777777" w:rsidR="00EF4ABA" w:rsidRPr="004232F4" w:rsidRDefault="003F31C5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0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F3505" w14:textId="77777777" w:rsidR="00EF4ABA" w:rsidRPr="00890AD7" w:rsidRDefault="00EF4ABA" w:rsidP="00890AD7">
            <w:pPr>
              <w:pStyle w:val="Normal1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20106" w14:textId="77777777" w:rsidR="00EF4ABA" w:rsidRPr="004232F4" w:rsidRDefault="00EF4ABA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4232F4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05DEE7E" w14:textId="77777777" w:rsidR="00EF4ABA" w:rsidRPr="00890AD7" w:rsidRDefault="003F31C5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5A1228B3" w14:textId="77777777" w:rsidR="00CF0CC0" w:rsidRDefault="00CF0CC0" w:rsidP="00CF0CC0">
      <w:pPr>
        <w:pStyle w:val="Normal1"/>
      </w:pPr>
    </w:p>
    <w:p w14:paraId="05B0352C" w14:textId="77777777" w:rsidR="0090659A" w:rsidRDefault="0090659A" w:rsidP="00CF0CC0">
      <w:pPr>
        <w:pStyle w:val="Normal1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53F479CD" w14:textId="77777777" w:rsidR="00CF0846" w:rsidRDefault="00CF0846" w:rsidP="00CF0846">
      <w:pPr>
        <w:pStyle w:val="Normal1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64F19CBD" w14:textId="77777777" w:rsidR="00CF0846" w:rsidRDefault="00CF0846" w:rsidP="00CF0846">
      <w:pPr>
        <w:pStyle w:val="Normal1"/>
      </w:pPr>
    </w:p>
    <w:p w14:paraId="2416F4C0" w14:textId="77777777" w:rsidR="00CF0846" w:rsidRDefault="00CF0846" w:rsidP="00E32273">
      <w:pPr>
        <w:pStyle w:val="Normal1"/>
      </w:pPr>
      <w:r>
        <w:t xml:space="preserve">Centre assessors </w:t>
      </w:r>
      <w:r w:rsidRPr="00E32273">
        <w:rPr>
          <w:b/>
        </w:rPr>
        <w:t>must</w:t>
      </w:r>
      <w:r>
        <w:t xml:space="preserve"> assess the candidate’s work prior to submission.</w:t>
      </w:r>
    </w:p>
    <w:p w14:paraId="1FB8276B" w14:textId="77777777" w:rsidR="00CF0846" w:rsidRDefault="00CF0846" w:rsidP="00E32273">
      <w:pPr>
        <w:pStyle w:val="Normal1"/>
      </w:pPr>
    </w:p>
    <w:p w14:paraId="76CCFA27" w14:textId="77777777" w:rsidR="00CF0846" w:rsidRDefault="00CF0846" w:rsidP="00E32273">
      <w:pPr>
        <w:pStyle w:val="Normal1"/>
      </w:pPr>
      <w:r>
        <w:t>Only units that have been achieved should be submitted for moderation.</w:t>
      </w:r>
    </w:p>
    <w:p w14:paraId="30A5928B" w14:textId="77777777" w:rsidR="00CF0846" w:rsidRDefault="00CF0846" w:rsidP="00E32273">
      <w:pPr>
        <w:pStyle w:val="Normal1"/>
      </w:pPr>
    </w:p>
    <w:p w14:paraId="5AF3B962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531BCB1A" w14:textId="77777777" w:rsidR="00CF0846" w:rsidRPr="00D70932" w:rsidRDefault="00CF0846" w:rsidP="00CF0846"/>
    <w:p w14:paraId="6C4B90DD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91454C">
        <w:rPr>
          <w:b/>
          <w:bCs/>
          <w:sz w:val="22"/>
          <w:szCs w:val="22"/>
        </w:rPr>
        <w:t>(</w:t>
      </w:r>
      <w:r w:rsidRPr="00E32273">
        <w:rPr>
          <w:b/>
          <w:bCs/>
          <w:i/>
          <w:sz w:val="22"/>
          <w:szCs w:val="22"/>
        </w:rPr>
        <w:t>in bold</w:t>
      </w:r>
      <w:r w:rsidR="00271B0D" w:rsidRPr="00E32273">
        <w:rPr>
          <w:b/>
          <w:bCs/>
          <w:i/>
          <w:sz w:val="22"/>
          <w:szCs w:val="22"/>
        </w:rPr>
        <w:t xml:space="preserve"> italics</w:t>
      </w:r>
      <w:r w:rsidRPr="0091454C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2A01681F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7A69B8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13042E3A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226E2D0E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77C33E96" w14:textId="77777777" w:rsidR="00CF0CC0" w:rsidRPr="001C4E7B" w:rsidRDefault="0056212E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  <w:r>
        <w:br w:type="page"/>
      </w:r>
    </w:p>
    <w:tbl>
      <w:tblPr>
        <w:tblW w:w="157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7058"/>
        <w:gridCol w:w="5137"/>
      </w:tblGrid>
      <w:tr w:rsidR="00461787" w14:paraId="0A9BE682" w14:textId="77777777" w:rsidTr="00E32273">
        <w:trPr>
          <w:trHeight w:val="396"/>
          <w:jc w:val="center"/>
        </w:trPr>
        <w:tc>
          <w:tcPr>
            <w:tcW w:w="35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44EBCB" w14:textId="77777777" w:rsidR="00461787" w:rsidRPr="00E32273" w:rsidRDefault="005E5C27" w:rsidP="001E345B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E32273">
              <w:rPr>
                <w:rFonts w:cs="Arial"/>
                <w:lang w:val="en-GB"/>
              </w:rPr>
              <w:t>Criteria</w:t>
            </w:r>
          </w:p>
        </w:tc>
        <w:tc>
          <w:tcPr>
            <w:tcW w:w="705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16826B" w14:textId="77777777" w:rsidR="00461787" w:rsidRPr="00E32273" w:rsidRDefault="005E5C27" w:rsidP="001E345B">
            <w:pPr>
              <w:rPr>
                <w:b/>
                <w:i/>
                <w:sz w:val="22"/>
                <w:szCs w:val="22"/>
              </w:rPr>
            </w:pPr>
            <w:r w:rsidRPr="00E32273">
              <w:rPr>
                <w:b/>
                <w:sz w:val="22"/>
                <w:szCs w:val="22"/>
              </w:rPr>
              <w:t>Evidence</w:t>
            </w:r>
            <w:r w:rsidRPr="00E32273">
              <w:rPr>
                <w:b/>
                <w:i/>
                <w:sz w:val="22"/>
                <w:szCs w:val="22"/>
              </w:rPr>
              <w:t xml:space="preserve"> </w:t>
            </w:r>
            <w:r w:rsidRPr="00E32273">
              <w:rPr>
                <w:b/>
                <w:sz w:val="22"/>
                <w:szCs w:val="22"/>
              </w:rPr>
              <w:t>Requirements</w:t>
            </w:r>
            <w:r w:rsidRPr="00E32273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5961B23" w14:textId="77777777" w:rsidR="00461787" w:rsidRPr="00E32273" w:rsidRDefault="002C3526" w:rsidP="001E345B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E32273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6B253D" w14:paraId="3F538922" w14:textId="77777777" w:rsidTr="001E345B">
        <w:trPr>
          <w:trHeight w:val="1628"/>
          <w:jc w:val="center"/>
        </w:trPr>
        <w:tc>
          <w:tcPr>
            <w:tcW w:w="3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C612" w14:textId="77777777" w:rsidR="005E5C27" w:rsidRPr="00E32273" w:rsidRDefault="005E5C27" w:rsidP="00890AD7">
            <w:pPr>
              <w:pStyle w:val="criteria1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lang w:val="en-GB"/>
              </w:rPr>
            </w:pPr>
            <w:r w:rsidRPr="00E32273">
              <w:rPr>
                <w:rFonts w:cs="Arial"/>
                <w:lang w:val="en-GB"/>
              </w:rPr>
              <w:t>B</w:t>
            </w:r>
            <w:proofErr w:type="gramStart"/>
            <w:r w:rsidRPr="00E32273">
              <w:rPr>
                <w:rFonts w:cs="Arial"/>
                <w:lang w:val="en-GB"/>
              </w:rPr>
              <w:t xml:space="preserve">1 </w:t>
            </w:r>
            <w:r w:rsidR="009F49A5" w:rsidRPr="00E32273">
              <w:rPr>
                <w:rFonts w:cs="Arial"/>
                <w:lang w:val="en-GB"/>
              </w:rPr>
              <w:t xml:space="preserve"> </w:t>
            </w:r>
            <w:r w:rsidR="00E32273">
              <w:rPr>
                <w:rFonts w:cs="Arial"/>
                <w:lang w:val="en-GB"/>
              </w:rPr>
              <w:tab/>
            </w:r>
            <w:proofErr w:type="gramEnd"/>
            <w:r w:rsidR="009F49A5" w:rsidRPr="00E32273">
              <w:rPr>
                <w:rFonts w:cs="Arial"/>
                <w:lang w:val="en-GB"/>
              </w:rPr>
              <w:t>Use e-mail software tools and techniques to compose and send messages</w:t>
            </w:r>
            <w:r w:rsidR="00890AD7">
              <w:rPr>
                <w:rFonts w:cs="Arial"/>
                <w:lang w:val="en-GB"/>
              </w:rPr>
              <w:t>.</w:t>
            </w:r>
          </w:p>
          <w:p w14:paraId="454966E6" w14:textId="77777777" w:rsidR="006B253D" w:rsidRPr="00E32273" w:rsidRDefault="009F49A5" w:rsidP="00890AD7">
            <w:pPr>
              <w:pStyle w:val="criteria2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i/>
                <w:lang w:val="en-GB"/>
              </w:rPr>
            </w:pPr>
            <w:r w:rsidRPr="00E32273">
              <w:rPr>
                <w:rFonts w:cs="Arial"/>
                <w:lang w:val="en-GB"/>
              </w:rPr>
              <w:t xml:space="preserve">B1.1 </w:t>
            </w:r>
            <w:r w:rsidRPr="00E32273">
              <w:rPr>
                <w:rFonts w:cs="Arial"/>
                <w:lang w:val="en-GB"/>
              </w:rPr>
              <w:tab/>
              <w:t xml:space="preserve">Select and use software tools to compose and format e-mail messages, including attachments. </w:t>
            </w:r>
            <w:r w:rsidRPr="00E32273">
              <w:rPr>
                <w:rFonts w:cs="Arial"/>
                <w:i/>
                <w:lang w:val="en-GB"/>
              </w:rPr>
              <w:t xml:space="preserve"> </w:t>
            </w:r>
          </w:p>
        </w:tc>
        <w:tc>
          <w:tcPr>
            <w:tcW w:w="7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4E89" w14:textId="77777777" w:rsidR="002C3526" w:rsidRPr="00E32273" w:rsidRDefault="005E5C27" w:rsidP="00E32273">
            <w:pPr>
              <w:pStyle w:val="EvidenceTXT"/>
              <w:framePr w:wrap="around"/>
              <w:rPr>
                <w:sz w:val="22"/>
                <w:szCs w:val="22"/>
              </w:rPr>
            </w:pPr>
            <w:r w:rsidRPr="00E32273">
              <w:rPr>
                <w:sz w:val="22"/>
                <w:szCs w:val="22"/>
              </w:rPr>
              <w:t>B1.1</w:t>
            </w:r>
            <w:r w:rsidR="009F49A5" w:rsidRPr="00E32273">
              <w:rPr>
                <w:sz w:val="22"/>
                <w:szCs w:val="22"/>
              </w:rPr>
              <w:t xml:space="preserve"> </w:t>
            </w:r>
            <w:r w:rsidR="00E32273">
              <w:rPr>
                <w:sz w:val="22"/>
                <w:szCs w:val="22"/>
                <w:lang w:val="en-GB"/>
              </w:rPr>
              <w:t xml:space="preserve"> </w:t>
            </w:r>
            <w:r w:rsidR="009F49A5" w:rsidRPr="00E32273">
              <w:rPr>
                <w:sz w:val="22"/>
                <w:szCs w:val="22"/>
              </w:rPr>
              <w:t>Compose and format a minimum of two e-mails, using a minimum of three dif</w:t>
            </w:r>
            <w:r w:rsidR="00271B0D" w:rsidRPr="00E32273">
              <w:rPr>
                <w:sz w:val="22"/>
                <w:szCs w:val="22"/>
              </w:rPr>
              <w:t>ferent examples of formatting.</w:t>
            </w:r>
          </w:p>
          <w:p w14:paraId="2FBAB476" w14:textId="77777777" w:rsidR="00990A72" w:rsidRPr="00E32273" w:rsidRDefault="00990A72" w:rsidP="00E32273">
            <w:pPr>
              <w:pStyle w:val="EvidenceTXT"/>
              <w:framePr w:wrap="around"/>
              <w:rPr>
                <w:rFonts w:cs="Arial"/>
                <w:sz w:val="22"/>
                <w:szCs w:val="22"/>
                <w:lang w:val="en-GB"/>
              </w:rPr>
            </w:pPr>
          </w:p>
          <w:p w14:paraId="28A9F2C7" w14:textId="77777777" w:rsidR="002C3526" w:rsidRPr="004232F4" w:rsidRDefault="00CF0846" w:rsidP="001E345B">
            <w:pPr>
              <w:pStyle w:val="Examples"/>
              <w:rPr>
                <w:lang w:val="en-GB"/>
              </w:rPr>
            </w:pPr>
            <w:r w:rsidRPr="00E32273">
              <w:rPr>
                <w:b/>
                <w:lang w:val="en-GB"/>
              </w:rPr>
              <w:t>Examples</w:t>
            </w:r>
            <w:r w:rsidR="00E32273" w:rsidRPr="00E32273">
              <w:rPr>
                <w:b/>
                <w:lang w:val="en-GB"/>
              </w:rPr>
              <w:t>:</w:t>
            </w:r>
            <w:r w:rsidRPr="00271B0D">
              <w:rPr>
                <w:lang w:val="en-GB"/>
              </w:rPr>
              <w:t xml:space="preserve"> </w:t>
            </w:r>
            <w:r w:rsidR="009F49A5" w:rsidRPr="00271B0D">
              <w:rPr>
                <w:lang w:val="en-GB"/>
              </w:rPr>
              <w:t>Compose and format e-mail: Format text (font, size, colour); format paragraphs (alignment, bullets, numbered list), spell check, priority; format (rtf, plain text, html), draft, signature, page set up, backgrounds, sound, movie, hyperlink, work on- and offline.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382F4" w14:textId="77777777" w:rsidR="006B253D" w:rsidRPr="00890AD7" w:rsidRDefault="003F31C5" w:rsidP="00890AD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C3526" w14:paraId="0A640C51" w14:textId="77777777" w:rsidTr="001E345B">
        <w:trPr>
          <w:trHeight w:val="1603"/>
          <w:jc w:val="center"/>
        </w:trPr>
        <w:tc>
          <w:tcPr>
            <w:tcW w:w="3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A390" w14:textId="77777777" w:rsidR="002C3526" w:rsidRPr="00890AD7" w:rsidRDefault="009F49A5" w:rsidP="00890AD7">
            <w:pPr>
              <w:pStyle w:val="criteria2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lang w:val="en-GB"/>
              </w:rPr>
            </w:pPr>
            <w:r w:rsidRPr="00E32273">
              <w:rPr>
                <w:rFonts w:cs="Arial"/>
                <w:lang w:val="en-GB"/>
              </w:rPr>
              <w:t xml:space="preserve">B1.2 </w:t>
            </w:r>
            <w:r w:rsidRPr="00E32273">
              <w:rPr>
                <w:rFonts w:cs="Arial"/>
                <w:lang w:val="en-GB"/>
              </w:rPr>
              <w:tab/>
              <w:t>Determine the message size and how it can be reduced.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865B" w14:textId="77777777" w:rsidR="009F49A5" w:rsidRPr="00E32273" w:rsidRDefault="009F49A5" w:rsidP="00E32273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E32273">
              <w:rPr>
                <w:sz w:val="22"/>
                <w:szCs w:val="22"/>
              </w:rPr>
              <w:t xml:space="preserve">B1.2 </w:t>
            </w:r>
            <w:r w:rsidR="00E32273">
              <w:rPr>
                <w:sz w:val="22"/>
                <w:szCs w:val="22"/>
                <w:lang w:val="en-GB"/>
              </w:rPr>
              <w:t xml:space="preserve"> </w:t>
            </w:r>
            <w:r w:rsidR="00A3066C" w:rsidRPr="00E32273">
              <w:rPr>
                <w:sz w:val="22"/>
                <w:szCs w:val="22"/>
              </w:rPr>
              <w:t>P</w:t>
            </w:r>
            <w:r w:rsidRPr="00E32273">
              <w:rPr>
                <w:sz w:val="22"/>
                <w:szCs w:val="22"/>
              </w:rPr>
              <w:t>rovide a brief description of how to determine the message size and how it can be reduced.</w:t>
            </w:r>
          </w:p>
          <w:p w14:paraId="0CE23000" w14:textId="77777777" w:rsidR="009F49A5" w:rsidRDefault="009F49A5" w:rsidP="001E345B">
            <w:pPr>
              <w:rPr>
                <w:b/>
                <w:bCs/>
                <w:i/>
                <w:iCs/>
              </w:rPr>
            </w:pPr>
          </w:p>
          <w:p w14:paraId="5C58196F" w14:textId="77777777" w:rsidR="00990A72" w:rsidRPr="00271B0D" w:rsidRDefault="00271B0D" w:rsidP="00E32273">
            <w:pPr>
              <w:pStyle w:val="Examples"/>
              <w:rPr>
                <w:lang w:val="en-GB"/>
              </w:rPr>
            </w:pPr>
            <w:r w:rsidRPr="00E32273">
              <w:rPr>
                <w:b/>
                <w:lang w:val="en-GB"/>
              </w:rPr>
              <w:t>Examples</w:t>
            </w:r>
            <w:r w:rsidR="00E32273" w:rsidRPr="00E32273">
              <w:rPr>
                <w:b/>
                <w:lang w:val="en-GB"/>
              </w:rPr>
              <w:t>:</w:t>
            </w:r>
            <w:r>
              <w:rPr>
                <w:lang w:val="en-GB"/>
              </w:rPr>
              <w:t xml:space="preserve"> </w:t>
            </w:r>
            <w:r w:rsidR="00E32273">
              <w:rPr>
                <w:lang w:val="en-GB"/>
              </w:rPr>
              <w:t>M</w:t>
            </w:r>
            <w:r w:rsidR="009F49A5" w:rsidRPr="00271B0D">
              <w:rPr>
                <w:lang w:val="en-GB"/>
              </w:rPr>
              <w:t xml:space="preserve">essage size: Managing attachments; mailbox restrictions; methods to reduce size.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4A253" w14:textId="77777777" w:rsidR="002C3526" w:rsidRPr="00890AD7" w:rsidRDefault="003F31C5" w:rsidP="00890AD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9F49A5" w14:paraId="3A31BB3E" w14:textId="77777777" w:rsidTr="001E345B">
        <w:trPr>
          <w:trHeight w:val="1749"/>
          <w:jc w:val="center"/>
        </w:trPr>
        <w:tc>
          <w:tcPr>
            <w:tcW w:w="3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41D0" w14:textId="77777777" w:rsidR="009F49A5" w:rsidRPr="00E32273" w:rsidRDefault="009F49A5" w:rsidP="00890AD7">
            <w:pPr>
              <w:pStyle w:val="criteria2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lang w:val="en-GB"/>
              </w:rPr>
            </w:pPr>
            <w:r w:rsidRPr="00E32273">
              <w:rPr>
                <w:rFonts w:cs="Arial"/>
                <w:lang w:val="en-GB"/>
              </w:rPr>
              <w:t xml:space="preserve">B1.3 </w:t>
            </w:r>
            <w:r w:rsidR="00E32273" w:rsidRPr="00E32273">
              <w:rPr>
                <w:rFonts w:cs="Arial"/>
                <w:lang w:val="en-GB"/>
              </w:rPr>
              <w:tab/>
            </w:r>
            <w:r w:rsidRPr="00E32273">
              <w:rPr>
                <w:rFonts w:cs="Arial"/>
                <w:lang w:val="en-GB"/>
              </w:rPr>
              <w:t>Send e-mail messages to individuals and groups.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9FDB" w14:textId="77777777" w:rsidR="009F49A5" w:rsidRPr="00E32273" w:rsidRDefault="009F49A5" w:rsidP="00E32273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E32273">
              <w:rPr>
                <w:sz w:val="22"/>
                <w:szCs w:val="22"/>
              </w:rPr>
              <w:t>B1.3</w:t>
            </w:r>
            <w:r w:rsidR="00271B0D" w:rsidRPr="00E32273">
              <w:rPr>
                <w:sz w:val="22"/>
                <w:szCs w:val="22"/>
              </w:rPr>
              <w:t xml:space="preserve"> </w:t>
            </w:r>
            <w:r w:rsidR="00E32273">
              <w:rPr>
                <w:sz w:val="22"/>
                <w:szCs w:val="22"/>
                <w:lang w:val="en-GB"/>
              </w:rPr>
              <w:t xml:space="preserve"> </w:t>
            </w:r>
            <w:r w:rsidR="00271B0D" w:rsidRPr="00E32273">
              <w:rPr>
                <w:sz w:val="22"/>
                <w:szCs w:val="22"/>
              </w:rPr>
              <w:t>Send</w:t>
            </w:r>
            <w:r w:rsidRPr="00E32273">
              <w:rPr>
                <w:sz w:val="22"/>
                <w:szCs w:val="22"/>
              </w:rPr>
              <w:t xml:space="preserve"> e-mail</w:t>
            </w:r>
            <w:r w:rsidR="007A69B8" w:rsidRPr="00E32273">
              <w:rPr>
                <w:sz w:val="22"/>
                <w:szCs w:val="22"/>
              </w:rPr>
              <w:t>s</w:t>
            </w:r>
            <w:r w:rsidRPr="00E32273">
              <w:rPr>
                <w:sz w:val="22"/>
                <w:szCs w:val="22"/>
              </w:rPr>
              <w:t xml:space="preserve"> with an attached file to various people including individuals and groups.  At least one example should be in response to an e-mail received.</w:t>
            </w:r>
          </w:p>
          <w:p w14:paraId="46675F7D" w14:textId="77777777" w:rsidR="009F49A5" w:rsidRPr="00C5042E" w:rsidRDefault="009F49A5" w:rsidP="001E345B">
            <w:pPr>
              <w:tabs>
                <w:tab w:val="left" w:pos="5136"/>
              </w:tabs>
              <w:rPr>
                <w:sz w:val="12"/>
                <w:szCs w:val="19"/>
              </w:rPr>
            </w:pPr>
          </w:p>
          <w:p w14:paraId="06C70A77" w14:textId="77777777" w:rsidR="009F49A5" w:rsidRPr="00271B0D" w:rsidRDefault="009F49A5" w:rsidP="00E32273">
            <w:pPr>
              <w:pStyle w:val="Examples"/>
              <w:rPr>
                <w:lang w:val="en-GB"/>
              </w:rPr>
            </w:pPr>
            <w:r w:rsidRPr="00E32273">
              <w:rPr>
                <w:b/>
                <w:szCs w:val="19"/>
                <w:lang w:val="en-GB"/>
              </w:rPr>
              <w:t>Examples</w:t>
            </w:r>
            <w:r w:rsidR="00E32273" w:rsidRPr="00E32273">
              <w:rPr>
                <w:b/>
                <w:szCs w:val="19"/>
                <w:lang w:val="en-GB"/>
              </w:rPr>
              <w:t>:</w:t>
            </w:r>
            <w:r w:rsidRPr="00271B0D">
              <w:rPr>
                <w:szCs w:val="19"/>
                <w:lang w:val="en-GB"/>
              </w:rPr>
              <w:t xml:space="preserve"> </w:t>
            </w:r>
            <w:r w:rsidRPr="00271B0D">
              <w:rPr>
                <w:lang w:val="en-GB"/>
              </w:rPr>
              <w:t>Send e-mail: To, from, cc, bcc, subject; reply, reply all, forward, distribution list, reply with history; options, set message flags for priority, confidentiality, response request, vote.  Open message, open attachment.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938B8" w14:textId="77777777" w:rsidR="009F49A5" w:rsidRPr="00890AD7" w:rsidRDefault="003F31C5" w:rsidP="00890AD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9F49A5" w14:paraId="5931D9DF" w14:textId="77777777" w:rsidTr="001E345B">
        <w:trPr>
          <w:trHeight w:val="1505"/>
          <w:jc w:val="center"/>
        </w:trPr>
        <w:tc>
          <w:tcPr>
            <w:tcW w:w="3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0F8B" w14:textId="77777777" w:rsidR="009F49A5" w:rsidRPr="00890AD7" w:rsidRDefault="009F49A5" w:rsidP="00890AD7">
            <w:pPr>
              <w:pStyle w:val="criteria2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lang w:val="en-GB"/>
              </w:rPr>
            </w:pPr>
            <w:r w:rsidRPr="00E32273">
              <w:rPr>
                <w:rFonts w:cs="Arial"/>
                <w:lang w:val="en-GB"/>
              </w:rPr>
              <w:t>B1.4</w:t>
            </w:r>
            <w:r w:rsidRPr="00890AD7">
              <w:rPr>
                <w:rFonts w:cs="Arial"/>
                <w:lang w:val="en-GB"/>
              </w:rPr>
              <w:t xml:space="preserve"> </w:t>
            </w:r>
            <w:r w:rsidRPr="00890AD7">
              <w:rPr>
                <w:rFonts w:cs="Arial"/>
                <w:lang w:val="en-GB"/>
              </w:rPr>
              <w:tab/>
            </w:r>
            <w:r w:rsidRPr="00E32273">
              <w:rPr>
                <w:rFonts w:cs="Arial"/>
                <w:lang w:val="en-GB"/>
              </w:rPr>
              <w:t>Describe how to stay safe and respect others when using e-mail.</w:t>
            </w:r>
            <w:r w:rsidRPr="00890AD7">
              <w:rPr>
                <w:rFonts w:cs="Arial"/>
                <w:lang w:val="en-GB"/>
              </w:rPr>
              <w:t xml:space="preserve"> 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0F0E" w14:textId="77777777" w:rsidR="009F49A5" w:rsidRPr="00E32273" w:rsidRDefault="009F49A5" w:rsidP="00E32273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E32273">
              <w:rPr>
                <w:sz w:val="22"/>
                <w:szCs w:val="22"/>
              </w:rPr>
              <w:t xml:space="preserve">B1.4 </w:t>
            </w:r>
            <w:r w:rsidR="00E32273">
              <w:rPr>
                <w:sz w:val="22"/>
                <w:szCs w:val="22"/>
                <w:lang w:val="en-GB"/>
              </w:rPr>
              <w:t xml:space="preserve"> </w:t>
            </w:r>
            <w:r w:rsidR="00A3066C" w:rsidRPr="00E32273">
              <w:rPr>
                <w:sz w:val="22"/>
                <w:szCs w:val="22"/>
              </w:rPr>
              <w:t>P</w:t>
            </w:r>
            <w:r w:rsidRPr="00E32273">
              <w:rPr>
                <w:sz w:val="22"/>
                <w:szCs w:val="22"/>
              </w:rPr>
              <w:t>rovide a brief description on how to stay safe and res</w:t>
            </w:r>
            <w:r w:rsidR="00271B0D" w:rsidRPr="00E32273">
              <w:rPr>
                <w:sz w:val="22"/>
                <w:szCs w:val="22"/>
              </w:rPr>
              <w:t>pect others when using e-mail.</w:t>
            </w:r>
          </w:p>
          <w:p w14:paraId="0B7C5179" w14:textId="77777777" w:rsidR="009F49A5" w:rsidRDefault="009F49A5" w:rsidP="001E345B">
            <w:pPr>
              <w:tabs>
                <w:tab w:val="left" w:pos="5136"/>
              </w:tabs>
              <w:rPr>
                <w:b/>
                <w:bCs/>
                <w:i/>
                <w:iCs/>
              </w:rPr>
            </w:pPr>
          </w:p>
          <w:p w14:paraId="3B4E4A13" w14:textId="77777777" w:rsidR="009F49A5" w:rsidRPr="001E345B" w:rsidRDefault="00271B0D" w:rsidP="00E32273">
            <w:pPr>
              <w:pStyle w:val="Examples"/>
              <w:rPr>
                <w:lang w:val="en-GB"/>
              </w:rPr>
            </w:pPr>
            <w:r w:rsidRPr="00E32273">
              <w:rPr>
                <w:b/>
              </w:rPr>
              <w:t>Examples</w:t>
            </w:r>
            <w:r w:rsidR="00E32273" w:rsidRPr="00E32273">
              <w:rPr>
                <w:b/>
                <w:lang w:val="en-GB"/>
              </w:rPr>
              <w:t>:</w:t>
            </w:r>
            <w:r w:rsidRPr="00271B0D">
              <w:t xml:space="preserve"> </w:t>
            </w:r>
            <w:r w:rsidR="00E32273">
              <w:rPr>
                <w:lang w:val="en-GB"/>
              </w:rPr>
              <w:t>Staying</w:t>
            </w:r>
            <w:r w:rsidR="009F49A5" w:rsidRPr="00271B0D">
              <w:t xml:space="preserve"> safe: Avoid inappropriate disclosure of personal information, avoid misuse of images, use appropriate language, respect confidentiality, use copy lists with discrimination. 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CA0CE" w14:textId="77777777" w:rsidR="009F49A5" w:rsidRPr="00890AD7" w:rsidRDefault="003F31C5" w:rsidP="00890AD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9F49A5" w14:paraId="00EDA37C" w14:textId="77777777" w:rsidTr="001E345B">
        <w:trPr>
          <w:trHeight w:val="1160"/>
          <w:jc w:val="center"/>
        </w:trPr>
        <w:tc>
          <w:tcPr>
            <w:tcW w:w="3540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8803473" w14:textId="77777777" w:rsidR="009F49A5" w:rsidRPr="00890AD7" w:rsidRDefault="009F49A5" w:rsidP="00890AD7">
            <w:pPr>
              <w:pStyle w:val="criteria2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lang w:val="en-GB"/>
              </w:rPr>
            </w:pPr>
            <w:r w:rsidRPr="00E32273">
              <w:rPr>
                <w:rFonts w:cs="Arial"/>
                <w:lang w:val="en-GB"/>
              </w:rPr>
              <w:t xml:space="preserve">B1.5 </w:t>
            </w:r>
            <w:r w:rsidR="00B43D3C" w:rsidRPr="00E32273">
              <w:rPr>
                <w:rFonts w:cs="Arial"/>
                <w:lang w:val="en-GB"/>
              </w:rPr>
              <w:tab/>
            </w:r>
            <w:r w:rsidRPr="00E32273">
              <w:rPr>
                <w:rFonts w:cs="Arial"/>
                <w:lang w:val="en-GB"/>
              </w:rPr>
              <w:t>Use an address book to organise contact information</w:t>
            </w:r>
            <w:r w:rsidRPr="00890AD7">
              <w:rPr>
                <w:rFonts w:cs="Arial"/>
                <w:lang w:val="en-GB"/>
              </w:rPr>
              <w:t>.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903F6" w14:textId="77777777" w:rsidR="009F49A5" w:rsidRPr="00E32273" w:rsidRDefault="00B43D3C" w:rsidP="001E345B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E32273">
              <w:rPr>
                <w:sz w:val="22"/>
                <w:szCs w:val="22"/>
              </w:rPr>
              <w:t>B1.5</w:t>
            </w:r>
            <w:r w:rsidR="00E32273">
              <w:rPr>
                <w:sz w:val="22"/>
                <w:szCs w:val="22"/>
                <w:lang w:val="en-GB"/>
              </w:rPr>
              <w:t xml:space="preserve"> </w:t>
            </w:r>
            <w:r w:rsidRPr="00E32273">
              <w:rPr>
                <w:sz w:val="22"/>
                <w:szCs w:val="22"/>
              </w:rPr>
              <w:t xml:space="preserve"> </w:t>
            </w:r>
            <w:r w:rsidR="007A69B8" w:rsidRPr="00E32273">
              <w:rPr>
                <w:sz w:val="22"/>
                <w:szCs w:val="22"/>
              </w:rPr>
              <w:t>Add at least two contacts and a distribution list to your address book</w:t>
            </w:r>
          </w:p>
          <w:p w14:paraId="6CC9A239" w14:textId="77777777" w:rsidR="00B43D3C" w:rsidRPr="00271B0D" w:rsidRDefault="00B43D3C" w:rsidP="001E345B">
            <w:pPr>
              <w:tabs>
                <w:tab w:val="left" w:pos="5136"/>
              </w:tabs>
            </w:pPr>
          </w:p>
          <w:p w14:paraId="0E6144D8" w14:textId="77777777" w:rsidR="009F49A5" w:rsidRPr="004232F4" w:rsidRDefault="00B43D3C" w:rsidP="00E32273">
            <w:pPr>
              <w:pStyle w:val="Examples"/>
              <w:rPr>
                <w:b/>
                <w:bCs/>
                <w:iCs/>
                <w:lang w:val="en-GB"/>
              </w:rPr>
            </w:pPr>
            <w:r w:rsidRPr="00E32273">
              <w:rPr>
                <w:b/>
                <w:lang w:val="en-GB"/>
              </w:rPr>
              <w:t>Examples</w:t>
            </w:r>
            <w:r w:rsidR="00E32273" w:rsidRPr="00E32273">
              <w:rPr>
                <w:b/>
                <w:lang w:val="en-GB"/>
              </w:rPr>
              <w:t>:</w:t>
            </w:r>
            <w:r w:rsidRPr="00271B0D">
              <w:rPr>
                <w:lang w:val="en-GB"/>
              </w:rPr>
              <w:t xml:space="preserve"> Address book: Add, edit, </w:t>
            </w:r>
            <w:proofErr w:type="gramStart"/>
            <w:r w:rsidRPr="00271B0D">
              <w:rPr>
                <w:lang w:val="en-GB"/>
              </w:rPr>
              <w:t>amend</w:t>
            </w:r>
            <w:proofErr w:type="gramEnd"/>
            <w:r w:rsidRPr="00271B0D">
              <w:rPr>
                <w:lang w:val="en-GB"/>
              </w:rPr>
              <w:t xml:space="preserve"> and delete contact entries; contacts list; distribution list; sort, display selected fields.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449AC7BE" w14:textId="77777777" w:rsidR="009F49A5" w:rsidRPr="00890AD7" w:rsidRDefault="003F31C5" w:rsidP="00890AD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7A58F42" w14:textId="77777777" w:rsidR="001E345B" w:rsidRDefault="001E345B" w:rsidP="00C42A8C">
      <w:pPr>
        <w:spacing w:after="480"/>
      </w:pPr>
    </w:p>
    <w:tbl>
      <w:tblPr>
        <w:tblW w:w="157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6946"/>
        <w:gridCol w:w="5137"/>
      </w:tblGrid>
      <w:tr w:rsidR="00283DAA" w14:paraId="7ACF1D4D" w14:textId="77777777" w:rsidTr="00E32273">
        <w:trPr>
          <w:trHeight w:val="426"/>
          <w:jc w:val="center"/>
        </w:trPr>
        <w:tc>
          <w:tcPr>
            <w:tcW w:w="36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A88396" w14:textId="77777777" w:rsidR="00283DAA" w:rsidRPr="00E32273" w:rsidRDefault="0046542A" w:rsidP="001E345B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E32273">
              <w:rPr>
                <w:lang w:eastAsia="x-none"/>
              </w:rPr>
              <w:lastRenderedPageBreak/>
              <w:br w:type="page"/>
            </w:r>
            <w:r w:rsidR="00283DAA" w:rsidRPr="00E32273">
              <w:rPr>
                <w:rFonts w:cs="Arial"/>
                <w:lang w:val="en-GB"/>
              </w:rPr>
              <w:t>Criteria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CD0003" w14:textId="77777777" w:rsidR="00283DAA" w:rsidRPr="00E32273" w:rsidRDefault="00283DAA" w:rsidP="001E345B">
            <w:pPr>
              <w:rPr>
                <w:b/>
                <w:i/>
                <w:sz w:val="22"/>
                <w:szCs w:val="22"/>
              </w:rPr>
            </w:pPr>
            <w:r w:rsidRPr="00E32273">
              <w:rPr>
                <w:b/>
                <w:sz w:val="22"/>
                <w:szCs w:val="22"/>
              </w:rPr>
              <w:t>Evidence</w:t>
            </w:r>
            <w:r w:rsidRPr="00E32273">
              <w:rPr>
                <w:b/>
                <w:i/>
                <w:sz w:val="22"/>
                <w:szCs w:val="22"/>
              </w:rPr>
              <w:t xml:space="preserve"> </w:t>
            </w:r>
            <w:r w:rsidRPr="00E32273">
              <w:rPr>
                <w:b/>
                <w:sz w:val="22"/>
                <w:szCs w:val="22"/>
              </w:rPr>
              <w:t>Requirements</w:t>
            </w:r>
            <w:r w:rsidRPr="00E32273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408649EF" w14:textId="77777777" w:rsidR="00283DAA" w:rsidRPr="00E32273" w:rsidRDefault="00283DAA" w:rsidP="001E345B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E32273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91454C" w14:paraId="20BCFAF1" w14:textId="77777777" w:rsidTr="00FA29A9">
        <w:trPr>
          <w:trHeight w:val="2140"/>
          <w:jc w:val="center"/>
        </w:trPr>
        <w:tc>
          <w:tcPr>
            <w:tcW w:w="3652" w:type="dxa"/>
            <w:tcBorders>
              <w:top w:val="single" w:sz="4" w:space="0" w:color="auto"/>
              <w:right w:val="single" w:sz="4" w:space="0" w:color="auto"/>
            </w:tcBorders>
          </w:tcPr>
          <w:p w14:paraId="76A41E1D" w14:textId="77777777" w:rsidR="0091454C" w:rsidRPr="00E32273" w:rsidRDefault="0091454C" w:rsidP="00890AD7">
            <w:pPr>
              <w:pStyle w:val="criteria1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lang w:val="en-GB"/>
              </w:rPr>
            </w:pPr>
            <w:r w:rsidRPr="00E32273">
              <w:rPr>
                <w:rFonts w:cs="Arial"/>
                <w:lang w:val="en-GB"/>
              </w:rPr>
              <w:t>B</w:t>
            </w:r>
            <w:proofErr w:type="gramStart"/>
            <w:r w:rsidRPr="00E32273">
              <w:rPr>
                <w:rFonts w:cs="Arial"/>
                <w:lang w:val="en-GB"/>
              </w:rPr>
              <w:t xml:space="preserve">2  </w:t>
            </w:r>
            <w:r w:rsidR="00E32273" w:rsidRPr="00E32273">
              <w:rPr>
                <w:rFonts w:cs="Arial"/>
                <w:lang w:val="en-GB"/>
              </w:rPr>
              <w:tab/>
            </w:r>
            <w:proofErr w:type="gramEnd"/>
            <w:r w:rsidRPr="00E32273">
              <w:rPr>
                <w:rFonts w:cs="Arial"/>
                <w:lang w:val="en-GB"/>
              </w:rPr>
              <w:t>Manage incoming e-mail effectively.</w:t>
            </w:r>
          </w:p>
          <w:p w14:paraId="11242437" w14:textId="77777777" w:rsidR="00E32273" w:rsidRPr="00890AD7" w:rsidRDefault="0091454C" w:rsidP="00890AD7">
            <w:pPr>
              <w:pStyle w:val="criteria2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lang w:val="en-GB"/>
              </w:rPr>
            </w:pPr>
            <w:r w:rsidRPr="00890AD7">
              <w:rPr>
                <w:rFonts w:cs="Arial"/>
                <w:lang w:val="en-GB"/>
              </w:rPr>
              <w:t xml:space="preserve">B2.1 </w:t>
            </w:r>
            <w:r w:rsidRPr="00890AD7">
              <w:rPr>
                <w:rFonts w:cs="Arial"/>
                <w:lang w:val="en-GB"/>
              </w:rPr>
              <w:tab/>
              <w:t>Follow guidelines and procedures for</w:t>
            </w:r>
            <w:r w:rsidR="00E32273" w:rsidRPr="00890AD7">
              <w:rPr>
                <w:rFonts w:cs="Arial"/>
                <w:lang w:val="en-GB"/>
              </w:rPr>
              <w:t xml:space="preserve"> </w:t>
            </w:r>
            <w:r w:rsidRPr="00890AD7">
              <w:rPr>
                <w:rFonts w:cs="Arial"/>
                <w:lang w:val="en-GB"/>
              </w:rPr>
              <w:t>using e-mail</w:t>
            </w:r>
          </w:p>
          <w:p w14:paraId="328E1830" w14:textId="77777777" w:rsidR="0091454C" w:rsidRPr="00E32273" w:rsidRDefault="0091454C" w:rsidP="00890AD7">
            <w:pPr>
              <w:pStyle w:val="criteria2"/>
              <w:framePr w:wrap="around"/>
              <w:spacing w:before="40" w:after="240"/>
              <w:ind w:left="618" w:hanging="618"/>
              <w:rPr>
                <w:rFonts w:cs="Arial"/>
                <w:lang w:val="en-GB"/>
              </w:rPr>
            </w:pPr>
            <w:r w:rsidRPr="00E32273">
              <w:rPr>
                <w:rFonts w:cs="Arial"/>
                <w:lang w:val="en-GB"/>
              </w:rPr>
              <w:t>B2.2</w:t>
            </w:r>
            <w:r w:rsidRPr="00E32273">
              <w:rPr>
                <w:rFonts w:cs="Arial"/>
                <w:lang w:val="en-GB"/>
              </w:rPr>
              <w:tab/>
              <w:t>Read and respond to e-mail messages appropriately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</w:tcPr>
          <w:p w14:paraId="1042CAD9" w14:textId="77777777" w:rsidR="0091454C" w:rsidRPr="004232F4" w:rsidRDefault="0091454C" w:rsidP="00E32273">
            <w:pPr>
              <w:pStyle w:val="EvidenceTXT"/>
              <w:framePr w:hSpace="0" w:wrap="auto" w:vAnchor="margin" w:hAnchor="text" w:xAlign="left" w:yAlign="inline"/>
              <w:rPr>
                <w:b w:val="0"/>
                <w:i w:val="0"/>
                <w:lang w:val="en-GB"/>
              </w:rPr>
            </w:pPr>
            <w:r w:rsidRPr="00E32273">
              <w:rPr>
                <w:sz w:val="22"/>
                <w:szCs w:val="22"/>
              </w:rPr>
              <w:t xml:space="preserve">B2.1 &amp; 2.2 </w:t>
            </w:r>
            <w:r w:rsidR="00E32273">
              <w:rPr>
                <w:sz w:val="22"/>
                <w:szCs w:val="22"/>
                <w:lang w:val="en-GB"/>
              </w:rPr>
              <w:t xml:space="preserve"> </w:t>
            </w:r>
            <w:r w:rsidRPr="00E32273">
              <w:rPr>
                <w:sz w:val="22"/>
                <w:szCs w:val="22"/>
              </w:rPr>
              <w:t>Read and respond to at least two emails following guidelines and procedures.</w:t>
            </w:r>
          </w:p>
          <w:p w14:paraId="6D6C9F67" w14:textId="77777777" w:rsidR="0091454C" w:rsidRPr="00E32273" w:rsidRDefault="0091454C" w:rsidP="001E345B">
            <w:pPr>
              <w:pStyle w:val="Examples"/>
              <w:rPr>
                <w:sz w:val="12"/>
                <w:szCs w:val="12"/>
                <w:lang w:val="en-GB"/>
              </w:rPr>
            </w:pPr>
          </w:p>
          <w:p w14:paraId="7B2C1193" w14:textId="77777777" w:rsidR="0091454C" w:rsidRPr="00271B0D" w:rsidRDefault="0091454C" w:rsidP="001E345B">
            <w:pPr>
              <w:pStyle w:val="Examples"/>
              <w:rPr>
                <w:i/>
                <w:sz w:val="24"/>
                <w:lang w:val="en-GB"/>
              </w:rPr>
            </w:pPr>
            <w:r w:rsidRPr="00E32273">
              <w:rPr>
                <w:b/>
                <w:lang w:val="en-GB"/>
              </w:rPr>
              <w:t>Examples</w:t>
            </w:r>
            <w:r w:rsidR="00E32273" w:rsidRPr="00E32273">
              <w:rPr>
                <w:b/>
                <w:lang w:val="en-GB"/>
              </w:rPr>
              <w:t>:</w:t>
            </w:r>
            <w:r w:rsidRPr="00271B0D">
              <w:rPr>
                <w:lang w:val="en-GB"/>
              </w:rPr>
              <w:t xml:space="preserve"> Guidelines and procedures: set by employer or organisation, security, copyright; netiquette; password protection.</w:t>
            </w:r>
          </w:p>
          <w:p w14:paraId="64AB289D" w14:textId="77777777" w:rsidR="0091454C" w:rsidRPr="004232F4" w:rsidRDefault="0091454C" w:rsidP="001E345B">
            <w:pPr>
              <w:pStyle w:val="Examples"/>
              <w:rPr>
                <w:b/>
                <w:lang w:val="en-GB"/>
              </w:rPr>
            </w:pPr>
            <w:r w:rsidRPr="00271B0D">
              <w:rPr>
                <w:lang w:val="en-GB"/>
              </w:rPr>
              <w:t xml:space="preserve">Examples - E-mail </w:t>
            </w:r>
            <w:proofErr w:type="gramStart"/>
            <w:r w:rsidRPr="00271B0D">
              <w:rPr>
                <w:lang w:val="en-GB"/>
              </w:rPr>
              <w:t>responses::</w:t>
            </w:r>
            <w:proofErr w:type="gramEnd"/>
            <w:r w:rsidRPr="00271B0D">
              <w:rPr>
                <w:lang w:val="en-GB"/>
              </w:rPr>
              <w:t xml:space="preserve"> decide on priorities, gather information needed to respond, decide when and who to copy in, what to do about attachments.</w:t>
            </w:r>
            <w:r w:rsidRPr="004232F4">
              <w:rPr>
                <w:lang w:val="en-GB"/>
              </w:rPr>
              <w:t xml:space="preserve"> 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154204C0" w14:textId="77777777" w:rsidR="0091454C" w:rsidRPr="00E32273" w:rsidRDefault="003F31C5" w:rsidP="00E32273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6542A" w14:paraId="40431911" w14:textId="77777777" w:rsidTr="001E345B">
        <w:trPr>
          <w:trHeight w:val="1371"/>
          <w:jc w:val="center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A414" w14:textId="77777777" w:rsidR="0046542A" w:rsidRPr="00E32273" w:rsidRDefault="00B43D3C" w:rsidP="00890AD7">
            <w:pPr>
              <w:pStyle w:val="criteria2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lang w:val="en-GB"/>
              </w:rPr>
            </w:pPr>
            <w:r w:rsidRPr="00E32273">
              <w:rPr>
                <w:rFonts w:cs="Arial"/>
                <w:lang w:val="en-GB"/>
              </w:rPr>
              <w:t xml:space="preserve">B2.3 </w:t>
            </w:r>
            <w:r w:rsidRPr="00E32273">
              <w:rPr>
                <w:rFonts w:cs="Arial"/>
                <w:lang w:val="en-GB"/>
              </w:rPr>
              <w:tab/>
              <w:t>Use e-mail software tools and techniques to automate responses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5367" w14:textId="77777777" w:rsidR="0046542A" w:rsidRPr="00E32273" w:rsidRDefault="009A230E" w:rsidP="00E32273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E32273">
              <w:rPr>
                <w:sz w:val="22"/>
                <w:szCs w:val="22"/>
              </w:rPr>
              <w:t>B2.3</w:t>
            </w:r>
            <w:r w:rsidR="00E32273">
              <w:rPr>
                <w:sz w:val="22"/>
                <w:szCs w:val="22"/>
                <w:lang w:val="en-GB"/>
              </w:rPr>
              <w:t xml:space="preserve"> </w:t>
            </w:r>
            <w:r w:rsidRPr="00E32273">
              <w:rPr>
                <w:sz w:val="22"/>
                <w:szCs w:val="22"/>
              </w:rPr>
              <w:t xml:space="preserve"> </w:t>
            </w:r>
            <w:r w:rsidR="0046542A" w:rsidRPr="00E32273">
              <w:rPr>
                <w:sz w:val="22"/>
                <w:szCs w:val="22"/>
              </w:rPr>
              <w:t xml:space="preserve">Provide </w:t>
            </w:r>
            <w:r w:rsidR="008926A0" w:rsidRPr="00E32273">
              <w:rPr>
                <w:sz w:val="22"/>
                <w:szCs w:val="22"/>
              </w:rPr>
              <w:t>a minimum of two example</w:t>
            </w:r>
            <w:r w:rsidR="007A69B8" w:rsidRPr="00E32273">
              <w:rPr>
                <w:sz w:val="22"/>
                <w:szCs w:val="22"/>
              </w:rPr>
              <w:t>s of using automated responses</w:t>
            </w:r>
            <w:r w:rsidR="008926A0" w:rsidRPr="00E32273">
              <w:rPr>
                <w:sz w:val="22"/>
                <w:szCs w:val="22"/>
              </w:rPr>
              <w:t>.</w:t>
            </w:r>
          </w:p>
          <w:p w14:paraId="2D8E82D7" w14:textId="77777777" w:rsidR="00990A72" w:rsidRPr="001E345B" w:rsidRDefault="00990A72" w:rsidP="001E345B">
            <w:pPr>
              <w:pStyle w:val="Examples"/>
              <w:rPr>
                <w:i/>
                <w:sz w:val="8"/>
                <w:lang w:val="en-GB"/>
              </w:rPr>
            </w:pPr>
          </w:p>
          <w:p w14:paraId="4F3E45A6" w14:textId="77777777" w:rsidR="0046542A" w:rsidRPr="00271B0D" w:rsidRDefault="00773F4F" w:rsidP="00E32273">
            <w:pPr>
              <w:pStyle w:val="Examples"/>
              <w:rPr>
                <w:lang w:val="en-GB"/>
              </w:rPr>
            </w:pPr>
            <w:r w:rsidRPr="00E32273">
              <w:rPr>
                <w:b/>
                <w:lang w:val="en-GB"/>
              </w:rPr>
              <w:t>Examples</w:t>
            </w:r>
            <w:r w:rsidR="00E32273">
              <w:rPr>
                <w:b/>
                <w:lang w:val="en-GB"/>
              </w:rPr>
              <w:t>:</w:t>
            </w:r>
            <w:r w:rsidR="00B43D3C" w:rsidRPr="00271B0D">
              <w:rPr>
                <w:lang w:val="en-GB"/>
              </w:rPr>
              <w:t xml:space="preserve"> Automate responses: rules, automatic replies, changing settings to deal with junk mail, out of office.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02DF74" w14:textId="77777777" w:rsidR="0046542A" w:rsidRPr="00E32273" w:rsidRDefault="003F31C5" w:rsidP="00E32273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6542A" w14:paraId="708805E7" w14:textId="77777777" w:rsidTr="001E345B">
        <w:trPr>
          <w:trHeight w:val="1204"/>
          <w:jc w:val="center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764B" w14:textId="77777777" w:rsidR="0046542A" w:rsidRPr="00E32273" w:rsidRDefault="008926A0" w:rsidP="00890AD7">
            <w:pPr>
              <w:pStyle w:val="criteria2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lang w:val="en-GB"/>
              </w:rPr>
            </w:pPr>
            <w:r w:rsidRPr="00E32273">
              <w:rPr>
                <w:rFonts w:cs="Arial"/>
                <w:lang w:val="en-GB"/>
              </w:rPr>
              <w:t>B2.4</w:t>
            </w:r>
            <w:r w:rsidRPr="00E32273">
              <w:rPr>
                <w:rFonts w:cs="Arial"/>
                <w:lang w:val="en-GB"/>
              </w:rPr>
              <w:tab/>
              <w:t>Describe how to archive e-mail messages, including attachments.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0245" w14:textId="77777777" w:rsidR="00B43D3C" w:rsidRPr="008926A0" w:rsidRDefault="008926A0" w:rsidP="00E32273">
            <w:pPr>
              <w:pStyle w:val="EvidenceTXT"/>
              <w:framePr w:hSpace="0" w:wrap="auto" w:vAnchor="margin" w:hAnchor="text" w:xAlign="left" w:yAlign="inline"/>
              <w:rPr>
                <w:b w:val="0"/>
                <w:i w:val="0"/>
              </w:rPr>
            </w:pPr>
            <w:r w:rsidRPr="00E32273">
              <w:rPr>
                <w:sz w:val="22"/>
                <w:szCs w:val="22"/>
              </w:rPr>
              <w:t xml:space="preserve">B2.4 </w:t>
            </w:r>
            <w:r w:rsidR="00E32273">
              <w:rPr>
                <w:sz w:val="22"/>
                <w:szCs w:val="22"/>
                <w:lang w:val="en-GB"/>
              </w:rPr>
              <w:t xml:space="preserve"> </w:t>
            </w:r>
            <w:r w:rsidR="00A3066C" w:rsidRPr="00E32273">
              <w:rPr>
                <w:sz w:val="22"/>
                <w:szCs w:val="22"/>
              </w:rPr>
              <w:t>P</w:t>
            </w:r>
            <w:r w:rsidRPr="00E32273">
              <w:rPr>
                <w:sz w:val="22"/>
                <w:szCs w:val="22"/>
              </w:rPr>
              <w:t>rovide a brief description</w:t>
            </w:r>
            <w:r w:rsidR="007A69B8" w:rsidRPr="00E32273">
              <w:rPr>
                <w:sz w:val="22"/>
                <w:szCs w:val="22"/>
              </w:rPr>
              <w:t xml:space="preserve"> of archiving email messages including attachments</w:t>
            </w:r>
            <w:r w:rsidRPr="00E32273">
              <w:rPr>
                <w:sz w:val="22"/>
                <w:szCs w:val="22"/>
              </w:rPr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C07E7" w14:textId="77777777" w:rsidR="0046542A" w:rsidRPr="00E32273" w:rsidRDefault="003F31C5" w:rsidP="00E32273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8926A0" w14:paraId="638A73AD" w14:textId="77777777" w:rsidTr="001E345B">
        <w:trPr>
          <w:trHeight w:val="1204"/>
          <w:jc w:val="center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58B8" w14:textId="77777777" w:rsidR="008926A0" w:rsidRPr="00E32273" w:rsidRDefault="00E32273" w:rsidP="00890AD7">
            <w:pPr>
              <w:pStyle w:val="criteria2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lang w:val="en-GB"/>
              </w:rPr>
            </w:pPr>
            <w:r w:rsidRPr="00E32273">
              <w:rPr>
                <w:rFonts w:cs="Arial"/>
                <w:lang w:val="en-GB"/>
              </w:rPr>
              <w:t>B2.5</w:t>
            </w:r>
            <w:r w:rsidRPr="00E32273">
              <w:rPr>
                <w:rFonts w:cs="Arial"/>
                <w:lang w:val="en-GB"/>
              </w:rPr>
              <w:tab/>
            </w:r>
            <w:r w:rsidR="008926A0" w:rsidRPr="00E32273">
              <w:rPr>
                <w:rFonts w:cs="Arial"/>
                <w:lang w:val="en-GB"/>
              </w:rPr>
              <w:t>Organise</w:t>
            </w:r>
            <w:r w:rsidR="0037231A" w:rsidRPr="00E32273">
              <w:rPr>
                <w:rFonts w:cs="Arial"/>
                <w:lang w:val="en-GB"/>
              </w:rPr>
              <w:t>,</w:t>
            </w:r>
            <w:r w:rsidR="008926A0" w:rsidRPr="00E32273">
              <w:rPr>
                <w:rFonts w:cs="Arial"/>
                <w:lang w:val="en-GB"/>
              </w:rPr>
              <w:t xml:space="preserve"> store</w:t>
            </w:r>
            <w:r w:rsidR="0037231A" w:rsidRPr="00E32273">
              <w:rPr>
                <w:rFonts w:cs="Arial"/>
                <w:lang w:val="en-GB"/>
              </w:rPr>
              <w:t xml:space="preserve"> and archive</w:t>
            </w:r>
            <w:r w:rsidR="008926A0" w:rsidRPr="00E32273">
              <w:rPr>
                <w:rFonts w:cs="Arial"/>
                <w:lang w:val="en-GB"/>
              </w:rPr>
              <w:t xml:space="preserve"> e-mail messages effectively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509B" w14:textId="77777777" w:rsidR="008926A0" w:rsidRPr="00E32273" w:rsidRDefault="008926A0" w:rsidP="00E32273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E32273">
              <w:rPr>
                <w:sz w:val="22"/>
                <w:szCs w:val="22"/>
              </w:rPr>
              <w:t>B2.5</w:t>
            </w:r>
            <w:r w:rsidR="00E32273">
              <w:rPr>
                <w:sz w:val="22"/>
                <w:szCs w:val="22"/>
                <w:lang w:val="en-GB"/>
              </w:rPr>
              <w:t xml:space="preserve"> </w:t>
            </w:r>
            <w:r w:rsidRPr="00E32273">
              <w:rPr>
                <w:sz w:val="22"/>
                <w:szCs w:val="22"/>
              </w:rPr>
              <w:t xml:space="preserve"> Provide a minimum of two examples</w:t>
            </w:r>
            <w:r w:rsidR="007A69B8" w:rsidRPr="00E32273">
              <w:rPr>
                <w:sz w:val="22"/>
                <w:szCs w:val="22"/>
              </w:rPr>
              <w:t xml:space="preserve"> of creating folders and organising messages</w:t>
            </w:r>
            <w:r w:rsidRPr="00E32273">
              <w:rPr>
                <w:sz w:val="22"/>
                <w:szCs w:val="22"/>
              </w:rPr>
              <w:t>.</w:t>
            </w:r>
          </w:p>
          <w:p w14:paraId="336801E8" w14:textId="77777777" w:rsidR="008926A0" w:rsidRPr="001E345B" w:rsidRDefault="008926A0" w:rsidP="001E345B">
            <w:pPr>
              <w:tabs>
                <w:tab w:val="left" w:pos="5136"/>
              </w:tabs>
              <w:rPr>
                <w:b/>
                <w:i/>
                <w:sz w:val="12"/>
              </w:rPr>
            </w:pPr>
          </w:p>
          <w:p w14:paraId="381DF294" w14:textId="77777777" w:rsidR="008926A0" w:rsidRPr="00271B0D" w:rsidRDefault="00E32273" w:rsidP="001E345B">
            <w:pPr>
              <w:pStyle w:val="Examples"/>
              <w:rPr>
                <w:lang w:val="en-GB"/>
              </w:rPr>
            </w:pPr>
            <w:r w:rsidRPr="00E32273">
              <w:rPr>
                <w:b/>
                <w:lang w:val="en-GB"/>
              </w:rPr>
              <w:t xml:space="preserve">Examples: </w:t>
            </w:r>
            <w:r w:rsidR="008926A0" w:rsidRPr="00271B0D">
              <w:rPr>
                <w:lang w:val="en-GB"/>
              </w:rPr>
              <w:t>Organise and store e-mail: folders, subfolders, delete unwanted messages, backup, address lists, move after sending, rules, archive folders; file compression.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FF4AD" w14:textId="77777777" w:rsidR="008926A0" w:rsidRPr="00E32273" w:rsidRDefault="003F31C5" w:rsidP="00E32273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8926A0" w14:paraId="6DA50CC5" w14:textId="77777777" w:rsidTr="001E345B">
        <w:trPr>
          <w:trHeight w:val="1204"/>
          <w:jc w:val="center"/>
        </w:trPr>
        <w:tc>
          <w:tcPr>
            <w:tcW w:w="365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84A42A" w14:textId="77777777" w:rsidR="008926A0" w:rsidRPr="00E32273" w:rsidRDefault="008926A0" w:rsidP="00890AD7">
            <w:pPr>
              <w:pStyle w:val="criteria2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lang w:val="en-GB"/>
              </w:rPr>
            </w:pPr>
            <w:r w:rsidRPr="00E32273">
              <w:rPr>
                <w:rFonts w:cs="Arial"/>
                <w:lang w:val="en-GB"/>
              </w:rPr>
              <w:t xml:space="preserve">B2.6 </w:t>
            </w:r>
            <w:r w:rsidRPr="00E32273">
              <w:rPr>
                <w:rFonts w:cs="Arial"/>
                <w:lang w:val="en-GB"/>
              </w:rPr>
              <w:tab/>
              <w:t>Respond appropriately to e-mail problems.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AC3CF" w14:textId="77777777" w:rsidR="008926A0" w:rsidRPr="00E32273" w:rsidRDefault="008926A0" w:rsidP="00E32273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E32273">
              <w:rPr>
                <w:sz w:val="22"/>
                <w:szCs w:val="22"/>
              </w:rPr>
              <w:t xml:space="preserve">B2.6 </w:t>
            </w:r>
            <w:r w:rsidR="00E32273">
              <w:rPr>
                <w:sz w:val="22"/>
                <w:szCs w:val="22"/>
                <w:lang w:val="en-GB"/>
              </w:rPr>
              <w:t xml:space="preserve"> </w:t>
            </w:r>
            <w:r w:rsidR="007A69B8" w:rsidRPr="00E32273">
              <w:rPr>
                <w:sz w:val="22"/>
                <w:szCs w:val="22"/>
              </w:rPr>
              <w:t>Respond to at least two email problems</w:t>
            </w:r>
            <w:r w:rsidRPr="00E32273">
              <w:rPr>
                <w:sz w:val="22"/>
                <w:szCs w:val="22"/>
              </w:rPr>
              <w:t>.</w:t>
            </w:r>
          </w:p>
          <w:p w14:paraId="1456D343" w14:textId="77777777" w:rsidR="008926A0" w:rsidRPr="001E345B" w:rsidRDefault="008926A0" w:rsidP="001E345B">
            <w:pPr>
              <w:tabs>
                <w:tab w:val="left" w:pos="5136"/>
              </w:tabs>
              <w:rPr>
                <w:b/>
                <w:i/>
                <w:sz w:val="10"/>
              </w:rPr>
            </w:pPr>
          </w:p>
          <w:p w14:paraId="61F37CDE" w14:textId="77777777" w:rsidR="008926A0" w:rsidRPr="00271B0D" w:rsidRDefault="00271B0D" w:rsidP="001E345B">
            <w:pPr>
              <w:pStyle w:val="Examples"/>
              <w:rPr>
                <w:lang w:val="en-GB"/>
              </w:rPr>
            </w:pPr>
            <w:r w:rsidRPr="00E32273">
              <w:rPr>
                <w:b/>
                <w:lang w:val="en-GB"/>
              </w:rPr>
              <w:t>Examples</w:t>
            </w:r>
            <w:r w:rsidR="00E32273" w:rsidRPr="00E32273">
              <w:rPr>
                <w:b/>
                <w:lang w:val="en-GB"/>
              </w:rPr>
              <w:t>:</w:t>
            </w:r>
            <w:r>
              <w:rPr>
                <w:lang w:val="en-GB"/>
              </w:rPr>
              <w:t xml:space="preserve"> </w:t>
            </w:r>
            <w:r w:rsidR="008926A0" w:rsidRPr="00271B0D">
              <w:rPr>
                <w:lang w:val="en-GB"/>
              </w:rPr>
              <w:t>E-mail problems: due to message size or number of attachments, messages from unknown users (SPAM, junk, chain-mails, ‘phishing’), viruses, messages intended to cause problems, mailbox full.</w:t>
            </w:r>
          </w:p>
          <w:p w14:paraId="550A2E15" w14:textId="77777777" w:rsidR="008926A0" w:rsidRPr="004232F4" w:rsidRDefault="008926A0" w:rsidP="001E345B">
            <w:pPr>
              <w:pStyle w:val="Examples"/>
              <w:rPr>
                <w:lang w:val="en-GB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0296C8E1" w14:textId="77777777" w:rsidR="008926A0" w:rsidRPr="00E32273" w:rsidRDefault="003F31C5" w:rsidP="00E32273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6FE7C1C6" w14:textId="77777777" w:rsidR="00990A72" w:rsidRPr="001E345B" w:rsidRDefault="00990A72">
      <w:pPr>
        <w:rPr>
          <w:b/>
          <w:sz w:val="16"/>
        </w:rPr>
      </w:pPr>
    </w:p>
    <w:p w14:paraId="2901C28A" w14:textId="77777777" w:rsidR="00640664" w:rsidRDefault="00640664" w:rsidP="00640664">
      <w:pPr>
        <w:rPr>
          <w:b/>
          <w:bCs/>
          <w:sz w:val="22"/>
          <w:szCs w:val="22"/>
        </w:rPr>
      </w:pPr>
      <w:r w:rsidRPr="00E32273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4390FA7B" w14:textId="77777777" w:rsidR="00E32273" w:rsidRPr="00E32273" w:rsidRDefault="00E32273" w:rsidP="00640664">
      <w:pPr>
        <w:rPr>
          <w:b/>
          <w:bCs/>
          <w:sz w:val="22"/>
          <w:szCs w:val="22"/>
        </w:rPr>
      </w:pPr>
    </w:p>
    <w:tbl>
      <w:tblPr>
        <w:tblW w:w="15276" w:type="dxa"/>
        <w:jc w:val="center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305981F5" w14:textId="77777777" w:rsidTr="00890AD7">
        <w:trPr>
          <w:trHeight w:val="415"/>
          <w:jc w:val="center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60C10" w14:textId="77777777" w:rsidR="00640664" w:rsidRPr="004232F4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4232F4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3699150" w14:textId="77777777" w:rsidR="00640664" w:rsidRPr="004232F4" w:rsidRDefault="003F31C5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8792F" w14:textId="77777777" w:rsidR="00640664" w:rsidRPr="004232F4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4232F4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E4DF916" w14:textId="77777777" w:rsidR="00640664" w:rsidRPr="00890AD7" w:rsidRDefault="003F31C5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49725D26" w14:textId="77777777" w:rsidTr="00890AD7">
        <w:trPr>
          <w:trHeight w:val="412"/>
          <w:jc w:val="center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B59FC" w14:textId="77777777" w:rsidR="00640664" w:rsidRPr="004232F4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4232F4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E180B6A" w14:textId="77777777" w:rsidR="00640664" w:rsidRPr="004232F4" w:rsidRDefault="003F31C5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AA685" w14:textId="77777777" w:rsidR="00640664" w:rsidRPr="004232F4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4232F4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B52FAF5" w14:textId="77777777" w:rsidR="00640664" w:rsidRPr="00890AD7" w:rsidRDefault="003F31C5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436C53F8" w14:textId="77777777" w:rsidR="00640664" w:rsidRPr="001E345B" w:rsidRDefault="00640664" w:rsidP="00640664">
      <w:pPr>
        <w:rPr>
          <w:sz w:val="6"/>
        </w:rPr>
      </w:pPr>
    </w:p>
    <w:sectPr w:rsidR="00640664" w:rsidRPr="001E345B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02403" w14:textId="77777777" w:rsidR="00EF7DAF" w:rsidRDefault="00EF7DAF">
      <w:r>
        <w:separator/>
      </w:r>
    </w:p>
  </w:endnote>
  <w:endnote w:type="continuationSeparator" w:id="0">
    <w:p w14:paraId="2C9A4033" w14:textId="77777777" w:rsidR="00EF7DAF" w:rsidRDefault="00EF7DAF">
      <w:r>
        <w:continuationSeparator/>
      </w:r>
    </w:p>
  </w:endnote>
  <w:endnote w:type="continuationNotice" w:id="1">
    <w:p w14:paraId="2160BC0C" w14:textId="77777777" w:rsidR="00EF7DAF" w:rsidRDefault="00EF7D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ED21" w14:textId="77777777" w:rsidR="0091454C" w:rsidRPr="00E32273" w:rsidRDefault="003F31C5" w:rsidP="003F31C5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1" w:name="_Hlk73519722"/>
    <w:r>
      <w:rPr>
        <w:b w:val="0"/>
        <w:sz w:val="16"/>
        <w:szCs w:val="16"/>
      </w:rPr>
      <w:t>© OCR June 2021 OCR Level 2 in IT User Skills ITQ</w:t>
    </w:r>
    <w:bookmarkEnd w:id="1"/>
    <w:r>
      <w:rPr>
        <w:b w:val="0"/>
        <w:sz w:val="16"/>
        <w:szCs w:val="16"/>
      </w:rPr>
      <w:tab/>
    </w:r>
    <w:r w:rsidR="00E32273" w:rsidRPr="008974EE">
      <w:rPr>
        <w:b w:val="0"/>
        <w:sz w:val="16"/>
        <w:szCs w:val="16"/>
      </w:rPr>
      <w:t>Evidence Checklist and Evidence Guide for:</w:t>
    </w:r>
    <w:r w:rsidR="00E32273">
      <w:rPr>
        <w:b w:val="0"/>
        <w:sz w:val="16"/>
        <w:szCs w:val="16"/>
      </w:rPr>
      <w:t xml:space="preserve"> </w:t>
    </w:r>
    <w:r w:rsidR="00E32273" w:rsidRPr="008974EE">
      <w:rPr>
        <w:b w:val="0"/>
        <w:sz w:val="16"/>
        <w:szCs w:val="16"/>
      </w:rPr>
      <w:t>Unit</w:t>
    </w:r>
    <w:r w:rsidR="00E32273">
      <w:rPr>
        <w:b w:val="0"/>
        <w:sz w:val="16"/>
        <w:szCs w:val="16"/>
      </w:rPr>
      <w:t xml:space="preserve"> 34</w:t>
    </w:r>
    <w:r w:rsidR="00E32273" w:rsidRPr="008974EE">
      <w:rPr>
        <w:b w:val="0"/>
        <w:sz w:val="16"/>
        <w:szCs w:val="16"/>
      </w:rPr>
      <w:t xml:space="preserve">: </w:t>
    </w:r>
    <w:r w:rsidR="00E32273">
      <w:rPr>
        <w:b w:val="0"/>
        <w:sz w:val="16"/>
        <w:szCs w:val="16"/>
      </w:rPr>
      <w:t xml:space="preserve">Using email </w:t>
    </w:r>
    <w:r w:rsidR="00E32273" w:rsidRPr="008974EE">
      <w:rPr>
        <w:b w:val="0"/>
        <w:sz w:val="16"/>
        <w:szCs w:val="16"/>
      </w:rPr>
      <w:t>Level 2 (Credit Value 3)</w:t>
    </w:r>
    <w:r w:rsidR="00E32273">
      <w:rPr>
        <w:b w:val="0"/>
        <w:sz w:val="16"/>
        <w:szCs w:val="16"/>
      </w:rPr>
      <w:tab/>
    </w:r>
    <w:r w:rsidR="00E32273">
      <w:rPr>
        <w:rStyle w:val="PageNumber"/>
        <w:rFonts w:cs="Times New Roman"/>
        <w:b w:val="0"/>
        <w:bCs w:val="0"/>
        <w:sz w:val="24"/>
        <w:szCs w:val="20"/>
      </w:rPr>
      <w:fldChar w:fldCharType="begin"/>
    </w:r>
    <w:r w:rsidR="00E32273">
      <w:rPr>
        <w:rStyle w:val="PageNumber"/>
        <w:rFonts w:cs="Times New Roman"/>
        <w:b w:val="0"/>
        <w:bCs w:val="0"/>
        <w:sz w:val="24"/>
        <w:szCs w:val="20"/>
      </w:rPr>
      <w:instrText xml:space="preserve"> PAGE </w:instrText>
    </w:r>
    <w:r w:rsidR="00E32273">
      <w:rPr>
        <w:rStyle w:val="PageNumber"/>
        <w:rFonts w:cs="Times New Roman"/>
        <w:b w:val="0"/>
        <w:bCs w:val="0"/>
        <w:sz w:val="24"/>
        <w:szCs w:val="20"/>
      </w:rPr>
      <w:fldChar w:fldCharType="separate"/>
    </w:r>
    <w:r w:rsidR="00890AD7">
      <w:rPr>
        <w:rStyle w:val="PageNumber"/>
        <w:rFonts w:cs="Times New Roman"/>
        <w:b w:val="0"/>
        <w:bCs w:val="0"/>
        <w:noProof/>
        <w:sz w:val="24"/>
        <w:szCs w:val="20"/>
      </w:rPr>
      <w:t>3</w:t>
    </w:r>
    <w:r w:rsidR="00E32273">
      <w:rPr>
        <w:rStyle w:val="PageNumber"/>
        <w:rFonts w:cs="Times New Roman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21A69" w14:textId="77777777" w:rsidR="00EF7DAF" w:rsidRDefault="00EF7DAF">
      <w:r>
        <w:separator/>
      </w:r>
    </w:p>
  </w:footnote>
  <w:footnote w:type="continuationSeparator" w:id="0">
    <w:p w14:paraId="654C3A15" w14:textId="77777777" w:rsidR="00EF7DAF" w:rsidRDefault="00EF7DAF">
      <w:r>
        <w:continuationSeparator/>
      </w:r>
    </w:p>
  </w:footnote>
  <w:footnote w:type="continuationNotice" w:id="1">
    <w:p w14:paraId="682B9AF7" w14:textId="77777777" w:rsidR="00EF7DAF" w:rsidRDefault="00EF7D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D386B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CC000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127E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8AB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08CD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FA6B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88A5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3EA6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BF48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B45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49A5"/>
    <w:rsid w:val="00031F6C"/>
    <w:rsid w:val="00051146"/>
    <w:rsid w:val="0008605C"/>
    <w:rsid w:val="00096494"/>
    <w:rsid w:val="000C1D8D"/>
    <w:rsid w:val="000C7CDD"/>
    <w:rsid w:val="000D74B0"/>
    <w:rsid w:val="000E6251"/>
    <w:rsid w:val="00105500"/>
    <w:rsid w:val="001175DC"/>
    <w:rsid w:val="00133FDC"/>
    <w:rsid w:val="0013462D"/>
    <w:rsid w:val="00145A91"/>
    <w:rsid w:val="00157885"/>
    <w:rsid w:val="0016340E"/>
    <w:rsid w:val="001712CE"/>
    <w:rsid w:val="0019158E"/>
    <w:rsid w:val="001A67DA"/>
    <w:rsid w:val="001C4E7B"/>
    <w:rsid w:val="001D0960"/>
    <w:rsid w:val="001E345B"/>
    <w:rsid w:val="001E40EF"/>
    <w:rsid w:val="001F481E"/>
    <w:rsid w:val="00213BC1"/>
    <w:rsid w:val="00223ACC"/>
    <w:rsid w:val="0022466D"/>
    <w:rsid w:val="00233B12"/>
    <w:rsid w:val="002350FB"/>
    <w:rsid w:val="00245BA1"/>
    <w:rsid w:val="00251FF3"/>
    <w:rsid w:val="0026600C"/>
    <w:rsid w:val="00271B0D"/>
    <w:rsid w:val="00283DAA"/>
    <w:rsid w:val="002C3526"/>
    <w:rsid w:val="002E6F61"/>
    <w:rsid w:val="0031393A"/>
    <w:rsid w:val="00314F3D"/>
    <w:rsid w:val="003237AC"/>
    <w:rsid w:val="003474A3"/>
    <w:rsid w:val="00357358"/>
    <w:rsid w:val="00363BE9"/>
    <w:rsid w:val="0037231A"/>
    <w:rsid w:val="00373247"/>
    <w:rsid w:val="003A2511"/>
    <w:rsid w:val="003B68A2"/>
    <w:rsid w:val="003C64F0"/>
    <w:rsid w:val="003F31C5"/>
    <w:rsid w:val="003F7B3E"/>
    <w:rsid w:val="004035F9"/>
    <w:rsid w:val="004232F4"/>
    <w:rsid w:val="00461787"/>
    <w:rsid w:val="0046542A"/>
    <w:rsid w:val="00476EBD"/>
    <w:rsid w:val="00483A47"/>
    <w:rsid w:val="004A30B3"/>
    <w:rsid w:val="004C4A43"/>
    <w:rsid w:val="004C529F"/>
    <w:rsid w:val="004C62D3"/>
    <w:rsid w:val="004D604E"/>
    <w:rsid w:val="004D6573"/>
    <w:rsid w:val="004E659E"/>
    <w:rsid w:val="005174BC"/>
    <w:rsid w:val="005178F6"/>
    <w:rsid w:val="00532DDA"/>
    <w:rsid w:val="005408B7"/>
    <w:rsid w:val="00542699"/>
    <w:rsid w:val="0054329C"/>
    <w:rsid w:val="00557585"/>
    <w:rsid w:val="0056212E"/>
    <w:rsid w:val="0057118E"/>
    <w:rsid w:val="00596884"/>
    <w:rsid w:val="005E5C27"/>
    <w:rsid w:val="00631522"/>
    <w:rsid w:val="00640664"/>
    <w:rsid w:val="00643A03"/>
    <w:rsid w:val="0067431C"/>
    <w:rsid w:val="006776DC"/>
    <w:rsid w:val="00681AD7"/>
    <w:rsid w:val="00687701"/>
    <w:rsid w:val="006B253D"/>
    <w:rsid w:val="006F0306"/>
    <w:rsid w:val="00704141"/>
    <w:rsid w:val="00722992"/>
    <w:rsid w:val="007272D3"/>
    <w:rsid w:val="007360DE"/>
    <w:rsid w:val="00737DBC"/>
    <w:rsid w:val="00740FE3"/>
    <w:rsid w:val="00773F4F"/>
    <w:rsid w:val="00785B1A"/>
    <w:rsid w:val="00793346"/>
    <w:rsid w:val="007A69B8"/>
    <w:rsid w:val="007B5F48"/>
    <w:rsid w:val="007C3645"/>
    <w:rsid w:val="007D4E46"/>
    <w:rsid w:val="007D5D7B"/>
    <w:rsid w:val="007E13F3"/>
    <w:rsid w:val="007E2D5E"/>
    <w:rsid w:val="007F3FA7"/>
    <w:rsid w:val="00832EED"/>
    <w:rsid w:val="00856DEC"/>
    <w:rsid w:val="008624DD"/>
    <w:rsid w:val="0086284A"/>
    <w:rsid w:val="008878D3"/>
    <w:rsid w:val="008908FF"/>
    <w:rsid w:val="00890AD7"/>
    <w:rsid w:val="0089110F"/>
    <w:rsid w:val="008926A0"/>
    <w:rsid w:val="008A4947"/>
    <w:rsid w:val="008B5ECC"/>
    <w:rsid w:val="008D6B45"/>
    <w:rsid w:val="008E31ED"/>
    <w:rsid w:val="008E4A7F"/>
    <w:rsid w:val="0090659A"/>
    <w:rsid w:val="0091454C"/>
    <w:rsid w:val="00917151"/>
    <w:rsid w:val="009513C7"/>
    <w:rsid w:val="009620A8"/>
    <w:rsid w:val="00962BC6"/>
    <w:rsid w:val="00973FDC"/>
    <w:rsid w:val="00974C2A"/>
    <w:rsid w:val="00990A6D"/>
    <w:rsid w:val="00990A72"/>
    <w:rsid w:val="009A230E"/>
    <w:rsid w:val="009B7D88"/>
    <w:rsid w:val="009E3F77"/>
    <w:rsid w:val="009F49A5"/>
    <w:rsid w:val="00A059C3"/>
    <w:rsid w:val="00A10480"/>
    <w:rsid w:val="00A3066C"/>
    <w:rsid w:val="00A31C61"/>
    <w:rsid w:val="00A3241A"/>
    <w:rsid w:val="00A4370C"/>
    <w:rsid w:val="00A46EAA"/>
    <w:rsid w:val="00A642F5"/>
    <w:rsid w:val="00A671DF"/>
    <w:rsid w:val="00A73594"/>
    <w:rsid w:val="00A77F61"/>
    <w:rsid w:val="00A80A10"/>
    <w:rsid w:val="00A82E39"/>
    <w:rsid w:val="00A91782"/>
    <w:rsid w:val="00AB1255"/>
    <w:rsid w:val="00AC0764"/>
    <w:rsid w:val="00AC54A7"/>
    <w:rsid w:val="00AD72CD"/>
    <w:rsid w:val="00B03E81"/>
    <w:rsid w:val="00B257EA"/>
    <w:rsid w:val="00B43D3C"/>
    <w:rsid w:val="00B54F0B"/>
    <w:rsid w:val="00B87A81"/>
    <w:rsid w:val="00BA357B"/>
    <w:rsid w:val="00BB1A08"/>
    <w:rsid w:val="00BC48E9"/>
    <w:rsid w:val="00C13BFF"/>
    <w:rsid w:val="00C20008"/>
    <w:rsid w:val="00C208DA"/>
    <w:rsid w:val="00C30584"/>
    <w:rsid w:val="00C42A8C"/>
    <w:rsid w:val="00C5042E"/>
    <w:rsid w:val="00C63E5A"/>
    <w:rsid w:val="00C71C9C"/>
    <w:rsid w:val="00C74FDD"/>
    <w:rsid w:val="00C82E3C"/>
    <w:rsid w:val="00CA5334"/>
    <w:rsid w:val="00CA69D5"/>
    <w:rsid w:val="00CD1748"/>
    <w:rsid w:val="00CE3754"/>
    <w:rsid w:val="00CF0846"/>
    <w:rsid w:val="00CF0AAE"/>
    <w:rsid w:val="00CF0CC0"/>
    <w:rsid w:val="00CF21F9"/>
    <w:rsid w:val="00D11A9F"/>
    <w:rsid w:val="00D11DBD"/>
    <w:rsid w:val="00D171C2"/>
    <w:rsid w:val="00D26615"/>
    <w:rsid w:val="00DA78B6"/>
    <w:rsid w:val="00DD15CB"/>
    <w:rsid w:val="00DD4398"/>
    <w:rsid w:val="00DD4B83"/>
    <w:rsid w:val="00DF477E"/>
    <w:rsid w:val="00DF5950"/>
    <w:rsid w:val="00DF720A"/>
    <w:rsid w:val="00E21495"/>
    <w:rsid w:val="00E32273"/>
    <w:rsid w:val="00E764B7"/>
    <w:rsid w:val="00E85712"/>
    <w:rsid w:val="00E95412"/>
    <w:rsid w:val="00EA5EAC"/>
    <w:rsid w:val="00ED02F4"/>
    <w:rsid w:val="00ED4EAF"/>
    <w:rsid w:val="00EE3880"/>
    <w:rsid w:val="00EF4ABA"/>
    <w:rsid w:val="00EF7DAF"/>
    <w:rsid w:val="00F00677"/>
    <w:rsid w:val="00F012A7"/>
    <w:rsid w:val="00F06D20"/>
    <w:rsid w:val="00F117F0"/>
    <w:rsid w:val="00F118DC"/>
    <w:rsid w:val="00F15611"/>
    <w:rsid w:val="00F36846"/>
    <w:rsid w:val="00F41394"/>
    <w:rsid w:val="00F520C2"/>
    <w:rsid w:val="00FA29A9"/>
    <w:rsid w:val="00FB4D1C"/>
    <w:rsid w:val="00FC0D3D"/>
    <w:rsid w:val="00FC18B1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432CC956"/>
  <w15:chartTrackingRefBased/>
  <w15:docId w15:val="{18A9AA23-26D2-4DFD-AD13-962D15FC1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1">
    <w:name w:val="Normal1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1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1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1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990A6D"/>
    <w:pPr>
      <w:framePr w:hSpace="180" w:wrap="around" w:vAnchor="text" w:hAnchor="margin" w:x="-176" w:y="-47"/>
    </w:pPr>
    <w:rPr>
      <w:b/>
      <w:bCs/>
      <w:i/>
      <w:iCs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990A6D"/>
    <w:rPr>
      <w:b/>
      <w:bCs/>
      <w:i/>
      <w:iCs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E6F61"/>
    <w:pPr>
      <w:tabs>
        <w:tab w:val="center" w:pos="4513"/>
        <w:tab w:val="right" w:pos="902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2E6F61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E6F61"/>
    <w:pPr>
      <w:tabs>
        <w:tab w:val="center" w:pos="4513"/>
        <w:tab w:val="right" w:pos="902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2E6F61"/>
    <w:rPr>
      <w:sz w:val="24"/>
      <w:lang w:eastAsia="en-US"/>
    </w:rPr>
  </w:style>
  <w:style w:type="paragraph" w:styleId="Revision">
    <w:name w:val="Revision"/>
    <w:hidden/>
    <w:uiPriority w:val="99"/>
    <w:semiHidden/>
    <w:rsid w:val="002E6F61"/>
    <w:rPr>
      <w:sz w:val="24"/>
      <w:lang w:eastAsia="en-US"/>
    </w:rPr>
  </w:style>
  <w:style w:type="character" w:styleId="PageNumber">
    <w:name w:val="page number"/>
    <w:basedOn w:val="DefaultParagraphFont"/>
    <w:rsid w:val="00E32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Layou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Layout Template</Template>
  <TotalTime>2</TotalTime>
  <Pages>3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Level 2 ITQ 2009</vt:lpstr>
    </vt:vector>
  </TitlesOfParts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2 - Unit 34 - Using email Evidence checklist</dc:title>
  <dc:subject/>
  <dc:creator>OCR</dc:creator>
  <cp:keywords>Evidence checklist</cp:keywords>
  <cp:lastModifiedBy>Mary Bree</cp:lastModifiedBy>
  <cp:revision>4</cp:revision>
  <cp:lastPrinted>2010-07-17T18:41:00Z</cp:lastPrinted>
  <dcterms:created xsi:type="dcterms:W3CDTF">2021-08-02T08:59:00Z</dcterms:created>
  <dcterms:modified xsi:type="dcterms:W3CDTF">2021-08-02T09:05:00Z</dcterms:modified>
</cp:coreProperties>
</file>