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D4DB0" w14:textId="77777777" w:rsidR="00E80679" w:rsidRDefault="00E80679" w:rsidP="004B0053">
      <w:pPr>
        <w:pStyle w:val="NormalBold"/>
        <w:jc w:val="center"/>
        <w:rPr>
          <w:sz w:val="28"/>
          <w:szCs w:val="28"/>
        </w:rPr>
      </w:pPr>
    </w:p>
    <w:p w14:paraId="2ABA11BC" w14:textId="77777777" w:rsidR="004B0053" w:rsidRDefault="004B0053" w:rsidP="004B0053">
      <w:pPr>
        <w:pStyle w:val="NormalBold"/>
        <w:jc w:val="center"/>
        <w:rPr>
          <w:sz w:val="28"/>
          <w:szCs w:val="28"/>
        </w:rPr>
      </w:pPr>
      <w:r>
        <w:pict w14:anchorId="5BEFF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752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5511111"/>
      <w:r>
        <w:rPr>
          <w:sz w:val="28"/>
          <w:szCs w:val="28"/>
        </w:rPr>
        <w:t>OCR Level 2 in IT User Skills ITQ</w:t>
      </w:r>
      <w:bookmarkEnd w:id="0"/>
    </w:p>
    <w:p w14:paraId="3F4726FF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27AFEC57" w14:textId="77777777" w:rsidR="002870FB" w:rsidRPr="00EA5EAC" w:rsidRDefault="002870FB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40: Using the Internet Level 2 (Credit Value 4)</w:t>
      </w:r>
    </w:p>
    <w:p w14:paraId="230A8812" w14:textId="77777777" w:rsidR="00CF0CC0" w:rsidRDefault="00CF0CC0" w:rsidP="00CF0CC0">
      <w:pPr>
        <w:rPr>
          <w:bCs/>
          <w:sz w:val="16"/>
        </w:rPr>
      </w:pPr>
    </w:p>
    <w:p w14:paraId="6612D26F" w14:textId="77777777" w:rsidR="00EA5EAC" w:rsidRDefault="00EA5EAC" w:rsidP="00CF0CC0">
      <w:pPr>
        <w:rPr>
          <w:bCs/>
          <w:sz w:val="16"/>
        </w:rPr>
      </w:pPr>
    </w:p>
    <w:p w14:paraId="7B1FD97E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0C41E6" w14:paraId="79AB2A32" w14:textId="77777777" w:rsidTr="000C41E6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7A991" w14:textId="77777777" w:rsidR="00EF4ABA" w:rsidRPr="004A006E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A006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bookmarkStart w:id="1" w:name="Text14"/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560DDA4" w14:textId="77777777" w:rsidR="00EF4ABA" w:rsidRPr="004A006E" w:rsidRDefault="00E80679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1"/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3BEBC" w14:textId="77777777" w:rsidR="00EF4ABA" w:rsidRPr="000C41E6" w:rsidRDefault="00EF4ABA" w:rsidP="000C41E6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90A30" w14:textId="77777777" w:rsidR="00EF4ABA" w:rsidRPr="004A006E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A006E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0E8AFC1" w14:textId="77777777" w:rsidR="00EF4ABA" w:rsidRPr="000C41E6" w:rsidRDefault="00E80679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367EAB04" w14:textId="77777777" w:rsidR="00CF0CC0" w:rsidRDefault="00CF0CC0" w:rsidP="00CF0CC0">
      <w:pPr>
        <w:pStyle w:val="normal0"/>
      </w:pPr>
    </w:p>
    <w:p w14:paraId="34737838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4CD7C5EC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0CD0D6D0" w14:textId="77777777" w:rsidR="00CF0846" w:rsidRDefault="00CF0846" w:rsidP="00CF0846">
      <w:pPr>
        <w:pStyle w:val="normal0"/>
      </w:pPr>
    </w:p>
    <w:p w14:paraId="42CDA881" w14:textId="77777777" w:rsidR="00CF0846" w:rsidRDefault="00CF0846" w:rsidP="0071414F">
      <w:pPr>
        <w:pStyle w:val="normal0"/>
      </w:pPr>
      <w:r>
        <w:t xml:space="preserve">Centre assessors </w:t>
      </w:r>
      <w:r w:rsidRPr="0071414F">
        <w:rPr>
          <w:b/>
        </w:rPr>
        <w:t>must</w:t>
      </w:r>
      <w:r>
        <w:t xml:space="preserve"> assess the candidate’s work prior to submission.</w:t>
      </w:r>
    </w:p>
    <w:p w14:paraId="66C62684" w14:textId="77777777" w:rsidR="00CF0846" w:rsidRDefault="00CF0846" w:rsidP="0071414F">
      <w:pPr>
        <w:pStyle w:val="normal0"/>
      </w:pPr>
    </w:p>
    <w:p w14:paraId="5AC084FF" w14:textId="77777777" w:rsidR="00CF0846" w:rsidRDefault="00CF0846" w:rsidP="0071414F">
      <w:pPr>
        <w:pStyle w:val="normal0"/>
      </w:pPr>
      <w:r>
        <w:t>Only units that have been achieved should be submitted for moderation.</w:t>
      </w:r>
    </w:p>
    <w:p w14:paraId="26BB0BD2" w14:textId="77777777" w:rsidR="00CF0846" w:rsidRDefault="00CF0846" w:rsidP="0071414F">
      <w:pPr>
        <w:pStyle w:val="normal0"/>
      </w:pPr>
    </w:p>
    <w:p w14:paraId="70C14151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40F3ABF3" w14:textId="77777777" w:rsidR="00CF0846" w:rsidRPr="00D70932" w:rsidRDefault="00CF0846" w:rsidP="00CF0846"/>
    <w:p w14:paraId="5F1855ED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2D709F">
        <w:rPr>
          <w:b/>
          <w:bCs/>
          <w:sz w:val="22"/>
          <w:szCs w:val="22"/>
        </w:rPr>
        <w:t>(</w:t>
      </w:r>
      <w:r w:rsidRPr="0071414F">
        <w:rPr>
          <w:b/>
          <w:bCs/>
          <w:i/>
          <w:sz w:val="22"/>
          <w:szCs w:val="22"/>
        </w:rPr>
        <w:t>in bold</w:t>
      </w:r>
      <w:r w:rsidR="00804771" w:rsidRPr="0071414F">
        <w:rPr>
          <w:b/>
          <w:bCs/>
          <w:i/>
          <w:sz w:val="22"/>
          <w:szCs w:val="22"/>
        </w:rPr>
        <w:t xml:space="preserve"> italics</w:t>
      </w:r>
      <w:r w:rsidRPr="002D709F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43A55E55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3A20B8AC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14597781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474A3B3F" w14:textId="77777777" w:rsidR="00CF0CC0" w:rsidRPr="001C4E7B" w:rsidRDefault="0056212E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  <w: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27926DE0" w14:textId="77777777" w:rsidTr="006A6BE1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5CFC040" w14:textId="77777777" w:rsidR="00461787" w:rsidRPr="006A6BE1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6A6BE1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0EFAFF" w14:textId="77777777" w:rsidR="00461787" w:rsidRPr="006A6BE1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6A6BE1">
              <w:rPr>
                <w:b/>
                <w:sz w:val="22"/>
                <w:szCs w:val="22"/>
              </w:rPr>
              <w:t>Evidence</w:t>
            </w:r>
            <w:r w:rsidRPr="006A6BE1">
              <w:rPr>
                <w:b/>
                <w:i/>
                <w:sz w:val="22"/>
                <w:szCs w:val="22"/>
              </w:rPr>
              <w:t xml:space="preserve"> </w:t>
            </w:r>
            <w:r w:rsidRPr="006A6BE1">
              <w:rPr>
                <w:b/>
                <w:sz w:val="22"/>
                <w:szCs w:val="22"/>
              </w:rPr>
              <w:t>Requirements</w:t>
            </w:r>
            <w:r w:rsidRPr="006A6BE1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6FBFAE66" w14:textId="77777777" w:rsidR="00461787" w:rsidRPr="006A6BE1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6A6BE1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C2557A" w14:paraId="30B73F68" w14:textId="77777777" w:rsidTr="0061696D">
        <w:trPr>
          <w:trHeight w:val="268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F6BA" w14:textId="77777777" w:rsidR="00C2557A" w:rsidRPr="00985211" w:rsidRDefault="00985211" w:rsidP="00985211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>B1</w:t>
            </w:r>
            <w:r w:rsidRPr="00985211">
              <w:rPr>
                <w:rFonts w:cs="Arial"/>
                <w:lang w:val="en-GB"/>
              </w:rPr>
              <w:tab/>
            </w:r>
            <w:r w:rsidR="00C2557A" w:rsidRPr="00985211">
              <w:rPr>
                <w:rFonts w:cs="Arial"/>
                <w:lang w:val="en-GB"/>
              </w:rPr>
              <w:t>Connect to the Internet</w:t>
            </w:r>
            <w:r w:rsidR="000C41E6">
              <w:rPr>
                <w:rFonts w:cs="Arial"/>
                <w:lang w:val="en-GB"/>
              </w:rPr>
              <w:t>.</w:t>
            </w:r>
          </w:p>
          <w:p w14:paraId="5C3F1AEE" w14:textId="77777777" w:rsidR="00C2557A" w:rsidRPr="00985211" w:rsidRDefault="00985211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B1.1</w:t>
            </w:r>
            <w:r>
              <w:rPr>
                <w:rFonts w:cs="Arial"/>
                <w:lang w:val="en-GB"/>
              </w:rPr>
              <w:tab/>
              <w:t>I</w:t>
            </w:r>
            <w:r w:rsidR="00C2557A" w:rsidRPr="00985211">
              <w:rPr>
                <w:rFonts w:cs="Arial"/>
                <w:lang w:val="en-GB"/>
              </w:rPr>
              <w:t>dentify different types of connection methods that can be used to access the Internet</w:t>
            </w:r>
          </w:p>
          <w:p w14:paraId="7BF902BC" w14:textId="77777777" w:rsidR="00C2557A" w:rsidRPr="00985211" w:rsidRDefault="00C2557A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>B1.2</w:t>
            </w:r>
            <w:r w:rsidRPr="00985211">
              <w:rPr>
                <w:rFonts w:cs="Arial"/>
                <w:lang w:val="en-GB"/>
              </w:rPr>
              <w:tab/>
              <w:t>Identify the benefits and drawbacks of the connection method used.</w:t>
            </w:r>
          </w:p>
          <w:p w14:paraId="1AEAE42E" w14:textId="77777777" w:rsidR="00C2557A" w:rsidRPr="00985211" w:rsidRDefault="00C2557A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>B1.3</w:t>
            </w:r>
            <w:r w:rsidRPr="00985211">
              <w:rPr>
                <w:rFonts w:cs="Arial"/>
                <w:lang w:val="en-GB"/>
              </w:rPr>
              <w:tab/>
              <w:t>Get online with an Internet connection</w:t>
            </w: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14:paraId="4040722E" w14:textId="77777777" w:rsidR="00C2557A" w:rsidRPr="0073729F" w:rsidRDefault="00C2557A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73729F">
              <w:rPr>
                <w:sz w:val="22"/>
                <w:szCs w:val="22"/>
              </w:rPr>
              <w:t>B1</w:t>
            </w:r>
            <w:r w:rsidR="002D709F" w:rsidRPr="0073729F">
              <w:rPr>
                <w:sz w:val="22"/>
                <w:szCs w:val="22"/>
              </w:rPr>
              <w:t>, 1.2, &amp; 1.3</w:t>
            </w:r>
            <w:r w:rsidR="0073729F">
              <w:rPr>
                <w:sz w:val="22"/>
                <w:szCs w:val="22"/>
                <w:lang w:val="en-GB"/>
              </w:rPr>
              <w:t xml:space="preserve"> </w:t>
            </w:r>
            <w:r w:rsidR="002D709F" w:rsidRPr="0073729F">
              <w:rPr>
                <w:sz w:val="22"/>
                <w:szCs w:val="22"/>
              </w:rPr>
              <w:t xml:space="preserve"> B</w:t>
            </w:r>
            <w:r w:rsidRPr="0073729F">
              <w:rPr>
                <w:sz w:val="22"/>
                <w:szCs w:val="22"/>
              </w:rPr>
              <w:t xml:space="preserve">riefly identify a </w:t>
            </w:r>
            <w:r w:rsidR="005951A5" w:rsidRPr="0073729F">
              <w:rPr>
                <w:sz w:val="22"/>
                <w:szCs w:val="22"/>
              </w:rPr>
              <w:t>minimum</w:t>
            </w:r>
            <w:r w:rsidRPr="0073729F">
              <w:rPr>
                <w:sz w:val="22"/>
                <w:szCs w:val="22"/>
              </w:rPr>
              <w:t xml:space="preserve"> of </w:t>
            </w:r>
            <w:r w:rsidR="00863305" w:rsidRPr="0073729F">
              <w:rPr>
                <w:sz w:val="22"/>
                <w:szCs w:val="22"/>
              </w:rPr>
              <w:t xml:space="preserve">three </w:t>
            </w:r>
            <w:r w:rsidRPr="0073729F">
              <w:rPr>
                <w:sz w:val="22"/>
                <w:szCs w:val="22"/>
              </w:rPr>
              <w:t>different connection methods and identify the benefits and drawbacks of each.</w:t>
            </w:r>
          </w:p>
          <w:p w14:paraId="036934C4" w14:textId="77777777" w:rsidR="00C2557A" w:rsidRPr="00804771" w:rsidRDefault="0073729F" w:rsidP="0073729F">
            <w:pPr>
              <w:pStyle w:val="Examples"/>
              <w:spacing w:after="80"/>
              <w:rPr>
                <w:lang w:val="en-GB"/>
              </w:rPr>
            </w:pPr>
            <w:r w:rsidRPr="0073729F">
              <w:rPr>
                <w:b/>
                <w:lang w:val="en-GB"/>
              </w:rPr>
              <w:t>Examples:</w:t>
            </w:r>
            <w:r w:rsidR="00C2557A" w:rsidRPr="00804771">
              <w:rPr>
                <w:lang w:val="en-GB"/>
              </w:rPr>
              <w:t xml:space="preserve">  Connection methods: LAN, VPN, modem, router, wireless, dial-up, broadband; cable, DSL; mobile phone with wireless application protocol (WAP) or 3rd Generation (3G) technology; intranet server (.eg. via parallel, s</w:t>
            </w:r>
            <w:r>
              <w:rPr>
                <w:lang w:val="en-GB"/>
              </w:rPr>
              <w:t>erial or USB connections).</w:t>
            </w:r>
          </w:p>
          <w:p w14:paraId="761A05D0" w14:textId="77777777" w:rsidR="00C2557A" w:rsidRPr="004A006E" w:rsidRDefault="00C2557A" w:rsidP="0073729F">
            <w:pPr>
              <w:pStyle w:val="Examples"/>
              <w:spacing w:after="80"/>
              <w:rPr>
                <w:lang w:val="en-GB"/>
              </w:rPr>
            </w:pPr>
            <w:r w:rsidRPr="00804771">
              <w:rPr>
                <w:lang w:val="en-GB"/>
              </w:rPr>
              <w:t>Benefits and drawbacks of connection methods: speed, stability, services offered by ISP, accessibility.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DE8C2" w14:textId="77777777" w:rsidR="00C2557A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1696D" w14:paraId="3B8F29E7" w14:textId="77777777" w:rsidTr="0061696D">
        <w:trPr>
          <w:trHeight w:val="1393"/>
        </w:trPr>
        <w:tc>
          <w:tcPr>
            <w:tcW w:w="3936" w:type="dxa"/>
            <w:tcBorders>
              <w:top w:val="single" w:sz="4" w:space="0" w:color="auto"/>
              <w:right w:val="single" w:sz="4" w:space="0" w:color="auto"/>
            </w:tcBorders>
          </w:tcPr>
          <w:p w14:paraId="010845F6" w14:textId="77777777" w:rsidR="0061696D" w:rsidRPr="00985211" w:rsidRDefault="0061696D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>B1.4</w:t>
            </w:r>
            <w:r w:rsidRPr="00985211">
              <w:rPr>
                <w:rFonts w:cs="Arial"/>
                <w:lang w:val="en-GB"/>
              </w:rPr>
              <w:tab/>
              <w:t>Use help facilities to solve Internet connection problems</w:t>
            </w: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14:paraId="3570A54A" w14:textId="77777777" w:rsidR="0061696D" w:rsidRPr="004A006E" w:rsidRDefault="0061696D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rFonts w:cs="Arial"/>
                <w:b w:val="0"/>
                <w:i w:val="0"/>
                <w:szCs w:val="20"/>
                <w:lang w:val="en-GB"/>
              </w:rPr>
            </w:pPr>
            <w:r w:rsidRPr="0073729F">
              <w:rPr>
                <w:sz w:val="22"/>
                <w:szCs w:val="22"/>
              </w:rPr>
              <w:t>B1.4</w:t>
            </w:r>
            <w:r w:rsidR="0073729F">
              <w:rPr>
                <w:sz w:val="22"/>
                <w:szCs w:val="22"/>
                <w:lang w:val="en-GB"/>
              </w:rPr>
              <w:t xml:space="preserve"> </w:t>
            </w:r>
            <w:r w:rsidRPr="0073729F">
              <w:rPr>
                <w:sz w:val="22"/>
                <w:szCs w:val="22"/>
              </w:rPr>
              <w:t xml:space="preserve"> Use help facilities for a specific need.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3D81E731" w14:textId="77777777" w:rsidR="0061696D" w:rsidRPr="006A6BE1" w:rsidRDefault="00E80679" w:rsidP="006A6BE1">
            <w:pPr>
              <w:rPr>
                <w:sz w:val="20"/>
                <w:highlight w:val="yellow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7E475A5B" w14:textId="77777777" w:rsidR="00985211" w:rsidRDefault="00985211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1262544A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p w14:paraId="61485ED7" w14:textId="77777777" w:rsidR="00C2557A" w:rsidRPr="001C4E7B" w:rsidRDefault="00C2557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283DAA" w14:paraId="6F9C60FC" w14:textId="77777777" w:rsidTr="006A6BE1">
        <w:trPr>
          <w:trHeight w:val="422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06B54A5" w14:textId="77777777" w:rsidR="00283DAA" w:rsidRPr="00985211" w:rsidRDefault="00283DAA" w:rsidP="00985211">
            <w:pPr>
              <w:pStyle w:val="criteria1"/>
              <w:framePr w:hSpace="0" w:wrap="auto" w:vAnchor="margin" w:hAnchor="text" w:xAlign="left" w:yAlign="inline"/>
              <w:ind w:left="567" w:hanging="567"/>
              <w:rPr>
                <w:rFonts w:cs="Arial"/>
                <w:sz w:val="21"/>
                <w:szCs w:val="21"/>
                <w:lang w:val="en-GB"/>
              </w:rPr>
            </w:pPr>
            <w:r w:rsidRPr="00985211">
              <w:rPr>
                <w:rFonts w:cs="Arial"/>
                <w:sz w:val="21"/>
                <w:szCs w:val="21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09AFF0E" w14:textId="77777777" w:rsidR="00283DAA" w:rsidRPr="006A6BE1" w:rsidRDefault="00283DAA" w:rsidP="00A3241A">
            <w:pPr>
              <w:rPr>
                <w:b/>
                <w:i/>
                <w:sz w:val="22"/>
                <w:szCs w:val="22"/>
              </w:rPr>
            </w:pPr>
            <w:r w:rsidRPr="006A6BE1">
              <w:rPr>
                <w:b/>
                <w:sz w:val="22"/>
                <w:szCs w:val="22"/>
              </w:rPr>
              <w:t>Evidence</w:t>
            </w:r>
            <w:r w:rsidRPr="006A6BE1">
              <w:rPr>
                <w:b/>
                <w:i/>
                <w:sz w:val="22"/>
                <w:szCs w:val="22"/>
              </w:rPr>
              <w:t xml:space="preserve"> </w:t>
            </w:r>
            <w:r w:rsidRPr="006A6BE1">
              <w:rPr>
                <w:b/>
                <w:sz w:val="22"/>
                <w:szCs w:val="22"/>
              </w:rPr>
              <w:t>Requirements</w:t>
            </w:r>
            <w:r w:rsidRPr="006A6BE1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75379001" w14:textId="77777777" w:rsidR="00283DAA" w:rsidRPr="006A6BE1" w:rsidRDefault="00283DAA" w:rsidP="00A3241A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6A6BE1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74ACB2A5" w14:textId="77777777" w:rsidTr="006A6BE1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8FAB" w14:textId="77777777" w:rsidR="00990A72" w:rsidRPr="00985211" w:rsidRDefault="00985211" w:rsidP="00985211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>B2</w:t>
            </w:r>
            <w:r w:rsidRPr="00985211">
              <w:rPr>
                <w:rFonts w:cs="Arial"/>
                <w:lang w:val="en-GB"/>
              </w:rPr>
              <w:tab/>
            </w:r>
            <w:r w:rsidR="00C2557A" w:rsidRPr="00985211">
              <w:rPr>
                <w:rFonts w:cs="Arial"/>
                <w:lang w:val="en-GB"/>
              </w:rPr>
              <w:t>Use browser software to navigate webpages effectively</w:t>
            </w:r>
            <w:r w:rsidR="000C41E6">
              <w:rPr>
                <w:rFonts w:cs="Arial"/>
                <w:lang w:val="en-GB"/>
              </w:rPr>
              <w:t>.</w:t>
            </w:r>
          </w:p>
          <w:p w14:paraId="37317128" w14:textId="77777777" w:rsidR="00C2557A" w:rsidRPr="00985211" w:rsidRDefault="00985211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B2.1</w:t>
            </w:r>
            <w:r>
              <w:rPr>
                <w:rFonts w:cs="Arial"/>
                <w:lang w:val="en-GB"/>
              </w:rPr>
              <w:tab/>
            </w:r>
            <w:r w:rsidR="00C2557A" w:rsidRPr="00985211">
              <w:rPr>
                <w:rFonts w:cs="Arial"/>
                <w:lang w:val="en-GB"/>
              </w:rPr>
              <w:t>Select and use browser tools</w:t>
            </w:r>
            <w:r w:rsidR="003B7D99" w:rsidRPr="00985211">
              <w:rPr>
                <w:rFonts w:cs="Arial"/>
                <w:lang w:val="en-GB"/>
              </w:rPr>
              <w:t xml:space="preserve"> to navigate web pages</w:t>
            </w:r>
          </w:p>
          <w:p w14:paraId="7ECEE3CB" w14:textId="77777777" w:rsidR="003B7D99" w:rsidRPr="00985211" w:rsidRDefault="003B7D99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>B2.2</w:t>
            </w:r>
            <w:r w:rsidRPr="00985211">
              <w:rPr>
                <w:rFonts w:cs="Arial"/>
                <w:lang w:val="en-GB"/>
              </w:rPr>
              <w:tab/>
            </w:r>
            <w:r w:rsidR="00985211">
              <w:rPr>
                <w:rFonts w:cs="Arial"/>
                <w:lang w:val="en-GB"/>
              </w:rPr>
              <w:t>I</w:t>
            </w:r>
            <w:r w:rsidRPr="00985211">
              <w:rPr>
                <w:rFonts w:cs="Arial"/>
                <w:lang w:val="en-GB"/>
              </w:rPr>
              <w:t>dentify when to change settings to aid navigation</w:t>
            </w:r>
          </w:p>
          <w:p w14:paraId="6205E1E6" w14:textId="77777777" w:rsidR="003B7D99" w:rsidRPr="00985211" w:rsidRDefault="003B7D99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>B2.3</w:t>
            </w:r>
            <w:r w:rsidRPr="00985211">
              <w:rPr>
                <w:rFonts w:cs="Arial"/>
                <w:lang w:val="en-GB"/>
              </w:rPr>
              <w:tab/>
            </w:r>
            <w:r w:rsidR="00985211">
              <w:rPr>
                <w:rFonts w:cs="Arial"/>
                <w:lang w:val="en-GB"/>
              </w:rPr>
              <w:t>A</w:t>
            </w:r>
            <w:r w:rsidRPr="00985211">
              <w:rPr>
                <w:rFonts w:cs="Arial"/>
                <w:lang w:val="en-GB"/>
              </w:rPr>
              <w:t>djust browser settings to optimise performance and meet needs</w:t>
            </w:r>
          </w:p>
        </w:tc>
        <w:tc>
          <w:tcPr>
            <w:tcW w:w="6662" w:type="dxa"/>
            <w:tcBorders>
              <w:left w:val="single" w:sz="4" w:space="0" w:color="auto"/>
              <w:right w:val="single" w:sz="4" w:space="0" w:color="auto"/>
            </w:tcBorders>
          </w:tcPr>
          <w:p w14:paraId="16B817D6" w14:textId="77777777" w:rsidR="003B7D99" w:rsidRPr="0073729F" w:rsidRDefault="003B7D99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73729F">
              <w:rPr>
                <w:sz w:val="22"/>
                <w:szCs w:val="22"/>
              </w:rPr>
              <w:t>B2.1</w:t>
            </w:r>
            <w:r w:rsidR="002D709F" w:rsidRPr="0073729F">
              <w:rPr>
                <w:sz w:val="22"/>
                <w:szCs w:val="22"/>
              </w:rPr>
              <w:t>, 2.2</w:t>
            </w:r>
            <w:r w:rsidRPr="0073729F">
              <w:rPr>
                <w:sz w:val="22"/>
                <w:szCs w:val="22"/>
              </w:rPr>
              <w:t xml:space="preserve"> &amp; 2.3</w:t>
            </w:r>
            <w:r w:rsidR="0073729F">
              <w:rPr>
                <w:sz w:val="22"/>
                <w:szCs w:val="22"/>
                <w:lang w:val="en-GB"/>
              </w:rPr>
              <w:t xml:space="preserve"> </w:t>
            </w:r>
            <w:r w:rsidRPr="0073729F">
              <w:rPr>
                <w:sz w:val="22"/>
                <w:szCs w:val="22"/>
              </w:rPr>
              <w:t xml:space="preserve"> Navigate through a minimum of four different webpages, altering the browser settings at least four times, to aid navigation.</w:t>
            </w:r>
          </w:p>
          <w:p w14:paraId="2F773A12" w14:textId="77777777" w:rsidR="0073729F" w:rsidRDefault="0046542A" w:rsidP="0073729F">
            <w:pPr>
              <w:pStyle w:val="Examples"/>
              <w:spacing w:after="80"/>
              <w:rPr>
                <w:lang w:val="en-GB"/>
              </w:rPr>
            </w:pPr>
            <w:r w:rsidRPr="0073729F">
              <w:rPr>
                <w:b/>
                <w:lang w:val="en-GB"/>
              </w:rPr>
              <w:t>Examples</w:t>
            </w:r>
            <w:r w:rsidR="0073729F">
              <w:rPr>
                <w:b/>
                <w:lang w:val="en-GB"/>
              </w:rPr>
              <w:t>:</w:t>
            </w:r>
            <w:r w:rsidRPr="00804771">
              <w:rPr>
                <w:lang w:val="en-GB"/>
              </w:rPr>
              <w:t xml:space="preserve"> </w:t>
            </w:r>
            <w:r w:rsidR="003B7D99" w:rsidRPr="00804771">
              <w:rPr>
                <w:lang w:val="en-GB"/>
              </w:rPr>
              <w:t xml:space="preserve">Browser tools: enter, back, forward, refresh, stop, history, bookmark, new window, new tab.  Toolbar, search bar, address bar; home, go </w:t>
            </w:r>
            <w:proofErr w:type="gramStart"/>
            <w:r w:rsidR="003B7D99" w:rsidRPr="00804771">
              <w:rPr>
                <w:lang w:val="en-GB"/>
              </w:rPr>
              <w:t>to,</w:t>
            </w:r>
            <w:proofErr w:type="gramEnd"/>
            <w:r w:rsidR="003B7D99" w:rsidRPr="00804771">
              <w:rPr>
                <w:lang w:val="en-GB"/>
              </w:rPr>
              <w:t xml:space="preserve"> follo</w:t>
            </w:r>
            <w:r w:rsidR="0073729F">
              <w:rPr>
                <w:lang w:val="en-GB"/>
              </w:rPr>
              <w:t>w link, URL, save web address.</w:t>
            </w:r>
          </w:p>
          <w:p w14:paraId="0BFB8967" w14:textId="77777777" w:rsidR="00283DAA" w:rsidRPr="004A006E" w:rsidRDefault="003B7D99" w:rsidP="0073729F">
            <w:pPr>
              <w:pStyle w:val="Examples"/>
              <w:spacing w:after="80"/>
              <w:rPr>
                <w:lang w:val="en-GB"/>
              </w:rPr>
            </w:pPr>
            <w:r w:rsidRPr="00804771">
              <w:rPr>
                <w:lang w:val="en-GB"/>
              </w:rPr>
              <w:t>Browser settings: homepage, autofill, cookies, security, pop-ups, appearance, privacy, search engine, toolbars, zoom, personalisation, accessibility; software updates, temporary file storage.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D2E51F" w14:textId="77777777" w:rsidR="006A6BE1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1696D" w14:paraId="1BD4B7A3" w14:textId="77777777" w:rsidTr="006A6BE1">
        <w:trPr>
          <w:trHeight w:val="1695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62B9" w14:textId="77777777" w:rsidR="0061696D" w:rsidRPr="00985211" w:rsidRDefault="0061696D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lastRenderedPageBreak/>
              <w:t>B2.4</w:t>
            </w:r>
            <w:r w:rsidRPr="00985211">
              <w:rPr>
                <w:rFonts w:cs="Arial"/>
                <w:lang w:val="en-GB"/>
              </w:rPr>
              <w:tab/>
              <w:t>Identify ways to improve browser performance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1391" w14:textId="77777777" w:rsidR="0061696D" w:rsidRPr="0073729F" w:rsidRDefault="0061696D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73729F">
              <w:rPr>
                <w:sz w:val="22"/>
                <w:szCs w:val="22"/>
              </w:rPr>
              <w:t>B2.4</w:t>
            </w:r>
            <w:r w:rsidR="0073729F">
              <w:rPr>
                <w:sz w:val="22"/>
                <w:szCs w:val="22"/>
                <w:lang w:val="en-GB"/>
              </w:rPr>
              <w:t xml:space="preserve">  </w:t>
            </w:r>
            <w:r w:rsidRPr="0073729F">
              <w:rPr>
                <w:sz w:val="22"/>
                <w:szCs w:val="22"/>
              </w:rPr>
              <w:t xml:space="preserve">Briefly describe a way </w:t>
            </w:r>
            <w:r w:rsidR="0073729F">
              <w:rPr>
                <w:sz w:val="22"/>
                <w:szCs w:val="22"/>
              </w:rPr>
              <w:t>to improve browser performance.</w:t>
            </w:r>
          </w:p>
          <w:p w14:paraId="54B1A300" w14:textId="77777777" w:rsidR="0061696D" w:rsidRPr="004A006E" w:rsidRDefault="0061696D" w:rsidP="0073729F">
            <w:pPr>
              <w:pStyle w:val="Examples"/>
              <w:spacing w:after="80"/>
              <w:rPr>
                <w:lang w:val="en-GB"/>
              </w:rPr>
            </w:pPr>
            <w:r w:rsidRPr="0073729F">
              <w:rPr>
                <w:b/>
                <w:lang w:val="en-GB"/>
              </w:rPr>
              <w:t>Examples</w:t>
            </w:r>
            <w:r w:rsidR="0073729F">
              <w:rPr>
                <w:b/>
                <w:lang w:val="en-GB"/>
              </w:rPr>
              <w:t>:</w:t>
            </w:r>
            <w:r w:rsidRPr="00804771">
              <w:rPr>
                <w:lang w:val="en-GB"/>
              </w:rPr>
              <w:t xml:space="preserve"> Browser performance: delete cache, delete temporary files, work offline, save websites.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C7249F" w14:textId="77777777" w:rsidR="0061696D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4A95B3D1" w14:textId="77777777" w:rsidR="00283DAA" w:rsidRDefault="00283DA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6C203D54" w14:textId="77777777" w:rsidR="00C2557A" w:rsidRDefault="00C2557A" w:rsidP="00283DAA">
      <w:pPr>
        <w:pStyle w:val="OCRBullet"/>
        <w:numPr>
          <w:ilvl w:val="1"/>
          <w:numId w:val="0"/>
        </w:numPr>
        <w:tabs>
          <w:tab w:val="num" w:pos="1080"/>
        </w:tabs>
      </w:pPr>
    </w:p>
    <w:p w14:paraId="2BDDA8A4" w14:textId="77777777" w:rsidR="007D5D7B" w:rsidRPr="001C4E7B" w:rsidRDefault="007D5D7B" w:rsidP="007D5D7B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671DF" w14:paraId="454FCE49" w14:textId="77777777" w:rsidTr="006A6BE1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719B6F6C" w14:textId="77777777" w:rsidR="00A671DF" w:rsidRPr="006A6BE1" w:rsidRDefault="00A671DF" w:rsidP="00E85712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6A6BE1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30E65E3" w14:textId="77777777" w:rsidR="00A671DF" w:rsidRPr="006A6BE1" w:rsidRDefault="00A671DF" w:rsidP="00E85712">
            <w:pPr>
              <w:rPr>
                <w:b/>
                <w:sz w:val="22"/>
                <w:szCs w:val="22"/>
              </w:rPr>
            </w:pPr>
            <w:r w:rsidRPr="006A6BE1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A67A5C9" w14:textId="77777777" w:rsidR="00A671DF" w:rsidRPr="006A6BE1" w:rsidRDefault="00E85712" w:rsidP="00E85712">
            <w:pPr>
              <w:pStyle w:val="checklist2"/>
              <w:rPr>
                <w:sz w:val="22"/>
                <w:szCs w:val="22"/>
                <w:lang w:val="en-GB"/>
              </w:rPr>
            </w:pPr>
            <w:r w:rsidRPr="006A6BE1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671DF" w14:paraId="438DDE30" w14:textId="77777777" w:rsidTr="00213BC1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21A99E30" w14:textId="77777777" w:rsidR="00990A72" w:rsidRPr="00985211" w:rsidRDefault="00985211" w:rsidP="00985211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</w:t>
            </w:r>
            <w:r>
              <w:rPr>
                <w:rFonts w:cs="Arial"/>
                <w:lang w:val="en-GB"/>
              </w:rPr>
              <w:tab/>
            </w:r>
            <w:r w:rsidR="003B7D99" w:rsidRPr="00985211">
              <w:rPr>
                <w:rFonts w:cs="Arial"/>
                <w:lang w:val="en-GB"/>
              </w:rPr>
              <w:t>Use browser tools to search for information from the Internet.</w:t>
            </w:r>
            <w:r w:rsidR="00A671DF" w:rsidRPr="00985211">
              <w:rPr>
                <w:rFonts w:cs="Arial"/>
                <w:lang w:val="en-GB"/>
              </w:rPr>
              <w:t xml:space="preserve"> </w:t>
            </w:r>
          </w:p>
          <w:p w14:paraId="03265ED9" w14:textId="77777777" w:rsidR="003B7D99" w:rsidRPr="00985211" w:rsidRDefault="003B7D99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 xml:space="preserve">B3.1 </w:t>
            </w:r>
            <w:r w:rsidRPr="00985211">
              <w:rPr>
                <w:rFonts w:cs="Arial"/>
                <w:lang w:val="en-GB"/>
              </w:rPr>
              <w:tab/>
              <w:t>Select and use appropriate techniques to locate information efficiently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72116247" w14:textId="77777777" w:rsidR="00990A72" w:rsidRPr="0073729F" w:rsidRDefault="003B7D99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73729F">
              <w:rPr>
                <w:sz w:val="22"/>
                <w:szCs w:val="22"/>
              </w:rPr>
              <w:t xml:space="preserve">B3.1 </w:t>
            </w:r>
            <w:r w:rsidR="0073729F">
              <w:rPr>
                <w:sz w:val="22"/>
                <w:szCs w:val="22"/>
                <w:lang w:val="en-GB"/>
              </w:rPr>
              <w:t xml:space="preserve"> </w:t>
            </w:r>
            <w:r w:rsidRPr="0073729F">
              <w:rPr>
                <w:sz w:val="22"/>
                <w:szCs w:val="22"/>
              </w:rPr>
              <w:t>Carry out a minimum of three different searches using a minimum of three different searching techniques.</w:t>
            </w:r>
          </w:p>
          <w:p w14:paraId="1FF42785" w14:textId="77777777" w:rsidR="00A671DF" w:rsidRPr="00804771" w:rsidRDefault="00213BC1" w:rsidP="0073729F">
            <w:pPr>
              <w:pStyle w:val="Examples"/>
              <w:spacing w:after="80"/>
              <w:rPr>
                <w:lang w:val="en-GB"/>
              </w:rPr>
            </w:pPr>
            <w:r w:rsidRPr="0073729F">
              <w:rPr>
                <w:b/>
                <w:lang w:val="en-GB"/>
              </w:rPr>
              <w:t>Examples</w:t>
            </w:r>
            <w:r w:rsidR="0073729F">
              <w:rPr>
                <w:b/>
                <w:lang w:val="en-GB"/>
              </w:rPr>
              <w:t>:</w:t>
            </w:r>
            <w:r w:rsidRPr="00804771">
              <w:rPr>
                <w:lang w:val="en-GB"/>
              </w:rPr>
              <w:t xml:space="preserve"> </w:t>
            </w:r>
            <w:r w:rsidR="003B7D99" w:rsidRPr="00804771">
              <w:rPr>
                <w:lang w:val="en-GB"/>
              </w:rPr>
              <w:t>Search techniques: search key words, quotation marks, search within results, relational operators, ‘find’ or search tool, turn questions into key words for an online query; choice of search engine, wild cards; Boolean operators.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749CEF1B" w14:textId="77777777" w:rsidR="00A671DF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671DF" w14:paraId="521EBECF" w14:textId="77777777" w:rsidTr="003B7D99">
        <w:trPr>
          <w:trHeight w:val="206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1A92F" w14:textId="77777777" w:rsidR="00A671DF" w:rsidRPr="00985211" w:rsidRDefault="00A671DF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985211">
              <w:rPr>
                <w:rFonts w:cs="Arial"/>
                <w:lang w:val="en-GB"/>
              </w:rPr>
              <w:t>B</w:t>
            </w:r>
            <w:r w:rsidR="003B7D99" w:rsidRPr="00985211">
              <w:rPr>
                <w:rFonts w:cs="Arial"/>
                <w:lang w:val="en-GB"/>
              </w:rPr>
              <w:t>3</w:t>
            </w:r>
            <w:r w:rsidRPr="00985211">
              <w:rPr>
                <w:rFonts w:cs="Arial"/>
                <w:lang w:val="en-GB"/>
              </w:rPr>
              <w:t>.2</w:t>
            </w:r>
            <w:r w:rsidR="003B7D99" w:rsidRPr="00985211">
              <w:rPr>
                <w:rFonts w:cs="Arial"/>
                <w:lang w:val="en-GB"/>
              </w:rPr>
              <w:tab/>
            </w:r>
            <w:r w:rsidR="00985211">
              <w:rPr>
                <w:rFonts w:cs="Arial"/>
                <w:lang w:val="en-GB"/>
              </w:rPr>
              <w:t>D</w:t>
            </w:r>
            <w:r w:rsidR="003B7D99" w:rsidRPr="00985211">
              <w:rPr>
                <w:rFonts w:cs="Arial"/>
                <w:lang w:val="en-GB"/>
              </w:rPr>
              <w:t>escribe how well information meets requirements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4506E" w14:textId="77777777" w:rsidR="00990A72" w:rsidRPr="0073729F" w:rsidRDefault="003B7D99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73729F">
              <w:rPr>
                <w:sz w:val="22"/>
                <w:szCs w:val="22"/>
              </w:rPr>
              <w:t xml:space="preserve">B3.2 </w:t>
            </w:r>
            <w:r w:rsidR="0073729F">
              <w:rPr>
                <w:sz w:val="22"/>
                <w:szCs w:val="22"/>
                <w:lang w:val="en-GB"/>
              </w:rPr>
              <w:t xml:space="preserve"> </w:t>
            </w:r>
            <w:r w:rsidRPr="0073729F">
              <w:rPr>
                <w:sz w:val="22"/>
                <w:szCs w:val="22"/>
              </w:rPr>
              <w:t>Identify the most appropriate site and describe how w</w:t>
            </w:r>
            <w:r w:rsidR="0073729F">
              <w:rPr>
                <w:sz w:val="22"/>
                <w:szCs w:val="22"/>
              </w:rPr>
              <w:t>ell it meets the requirements.</w:t>
            </w:r>
          </w:p>
          <w:p w14:paraId="4D5E7C6E" w14:textId="77777777" w:rsidR="00213BC1" w:rsidRPr="004A006E" w:rsidRDefault="00213BC1" w:rsidP="0073729F">
            <w:pPr>
              <w:pStyle w:val="Examples"/>
              <w:spacing w:after="80"/>
              <w:rPr>
                <w:lang w:val="en-GB"/>
              </w:rPr>
            </w:pPr>
            <w:r w:rsidRPr="0073729F">
              <w:rPr>
                <w:b/>
                <w:lang w:val="en-GB"/>
              </w:rPr>
              <w:t>Examples</w:t>
            </w:r>
            <w:r w:rsidR="0073729F">
              <w:rPr>
                <w:b/>
                <w:lang w:val="en-GB"/>
              </w:rPr>
              <w:t>:</w:t>
            </w:r>
            <w:r w:rsidR="0073729F" w:rsidRPr="0073729F">
              <w:rPr>
                <w:lang w:val="en-GB"/>
              </w:rPr>
              <w:t xml:space="preserve"> </w:t>
            </w:r>
            <w:r w:rsidR="003B7D99" w:rsidRPr="00804771">
              <w:rPr>
                <w:lang w:val="en-GB"/>
              </w:rPr>
              <w:t>Information requirements: reliability, accuracy, currency, sufficiency, synthesise information from a variety of sources.  Recognise intention and authority of provider, bias, level of detail; relevance.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D85417" w14:textId="77777777" w:rsidR="00A671DF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B7D99" w14:paraId="07886C55" w14:textId="77777777" w:rsidTr="003B7D99">
        <w:trPr>
          <w:trHeight w:val="206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AFDD8" w14:textId="77777777" w:rsidR="003B7D99" w:rsidRPr="00985211" w:rsidRDefault="00985211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B3.3</w:t>
            </w:r>
            <w:r>
              <w:rPr>
                <w:rFonts w:cs="Arial"/>
                <w:lang w:val="en-GB"/>
              </w:rPr>
              <w:tab/>
              <w:t>M</w:t>
            </w:r>
            <w:r w:rsidR="003B7D99" w:rsidRPr="00985211">
              <w:rPr>
                <w:rStyle w:val="criteria2Char"/>
                <w:lang w:val="en-GB"/>
              </w:rPr>
              <w:t>anage and use references to make it easier to find information another time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F77F" w14:textId="77777777" w:rsidR="003B7D99" w:rsidRDefault="003B7D99" w:rsidP="00E85712">
            <w:pPr>
              <w:rPr>
                <w:b/>
                <w:i/>
              </w:rPr>
            </w:pPr>
            <w:r w:rsidRPr="0073729F">
              <w:rPr>
                <w:b/>
                <w:bCs/>
                <w:i/>
                <w:iCs/>
                <w:sz w:val="22"/>
                <w:szCs w:val="22"/>
                <w:lang w:val="x-none"/>
              </w:rPr>
              <w:t xml:space="preserve">B3.3 </w:t>
            </w:r>
            <w:r w:rsidR="0073729F">
              <w:rPr>
                <w:b/>
                <w:bCs/>
                <w:i/>
                <w:iCs/>
                <w:sz w:val="22"/>
                <w:szCs w:val="22"/>
              </w:rPr>
              <w:t xml:space="preserve"> </w:t>
            </w:r>
            <w:r w:rsidRPr="0073729F">
              <w:rPr>
                <w:b/>
                <w:bCs/>
                <w:i/>
                <w:iCs/>
                <w:sz w:val="22"/>
                <w:szCs w:val="22"/>
                <w:lang w:val="x-none"/>
              </w:rPr>
              <w:t>Use at least three references to make it easier to find information another time</w:t>
            </w:r>
            <w:r w:rsidR="0073729F">
              <w:rPr>
                <w:b/>
                <w:i/>
              </w:rPr>
              <w:t>.</w:t>
            </w:r>
          </w:p>
          <w:p w14:paraId="777BAD88" w14:textId="77777777" w:rsidR="003B7D99" w:rsidRDefault="003B7D99" w:rsidP="00E85712">
            <w:pPr>
              <w:rPr>
                <w:b/>
                <w:i/>
              </w:rPr>
            </w:pPr>
          </w:p>
          <w:p w14:paraId="5EBD4373" w14:textId="77777777" w:rsidR="003B7D99" w:rsidRPr="00804771" w:rsidRDefault="003B7D99" w:rsidP="0073729F">
            <w:pPr>
              <w:pStyle w:val="Examples"/>
              <w:spacing w:after="80"/>
              <w:rPr>
                <w:lang w:val="en-GB"/>
              </w:rPr>
            </w:pPr>
            <w:r w:rsidRPr="0073729F">
              <w:rPr>
                <w:b/>
                <w:lang w:val="en-GB"/>
              </w:rPr>
              <w:t>Examples</w:t>
            </w:r>
            <w:r w:rsidR="0073729F">
              <w:rPr>
                <w:b/>
                <w:lang w:val="en-GB"/>
              </w:rPr>
              <w:t>:</w:t>
            </w:r>
            <w:r w:rsidRPr="00804771">
              <w:rPr>
                <w:lang w:val="en-GB"/>
              </w:rPr>
              <w:t xml:space="preserve"> References: history, favourites, bookmarks; links, log useful sites, RSS, data feeds, saved search results.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D17529" w14:textId="77777777" w:rsidR="003B7D99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3B7D99" w14:paraId="62DD7527" w14:textId="77777777" w:rsidTr="00FC18B1">
        <w:trPr>
          <w:trHeight w:val="2069"/>
        </w:trPr>
        <w:tc>
          <w:tcPr>
            <w:tcW w:w="3970" w:type="dxa"/>
            <w:tcBorders>
              <w:top w:val="single" w:sz="4" w:space="0" w:color="auto"/>
              <w:right w:val="single" w:sz="4" w:space="0" w:color="auto"/>
            </w:tcBorders>
          </w:tcPr>
          <w:p w14:paraId="17B0A278" w14:textId="77777777" w:rsidR="003B7D99" w:rsidRPr="00985211" w:rsidRDefault="004C25BA" w:rsidP="00985211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bCs/>
                <w:i/>
                <w:lang w:val="en-GB"/>
              </w:rPr>
            </w:pPr>
            <w:r w:rsidRPr="00985211">
              <w:rPr>
                <w:rFonts w:cs="Arial"/>
                <w:lang w:val="en-GB"/>
              </w:rPr>
              <w:lastRenderedPageBreak/>
              <w:t>B3.4</w:t>
            </w:r>
            <w:r w:rsidR="00985211">
              <w:rPr>
                <w:rFonts w:cs="Arial"/>
                <w:lang w:val="en-GB"/>
              </w:rPr>
              <w:tab/>
              <w:t>D</w:t>
            </w:r>
            <w:r w:rsidRPr="00985211">
              <w:rPr>
                <w:rFonts w:cs="Arial"/>
                <w:lang w:val="en-GB"/>
              </w:rPr>
              <w:t>ownload, organise and store different types of information from the Internet</w:t>
            </w:r>
          </w:p>
        </w:tc>
        <w:tc>
          <w:tcPr>
            <w:tcW w:w="6628" w:type="dxa"/>
            <w:tcBorders>
              <w:top w:val="single" w:sz="4" w:space="0" w:color="auto"/>
              <w:right w:val="single" w:sz="4" w:space="0" w:color="auto"/>
            </w:tcBorders>
          </w:tcPr>
          <w:p w14:paraId="6E5581CD" w14:textId="77777777" w:rsidR="003B7D99" w:rsidRPr="0073729F" w:rsidRDefault="004C25BA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73729F">
              <w:rPr>
                <w:sz w:val="22"/>
                <w:szCs w:val="22"/>
              </w:rPr>
              <w:t>B3.4</w:t>
            </w:r>
            <w:r w:rsidR="0073729F">
              <w:rPr>
                <w:sz w:val="22"/>
                <w:szCs w:val="22"/>
                <w:lang w:val="en-GB"/>
              </w:rPr>
              <w:t xml:space="preserve"> </w:t>
            </w:r>
            <w:r w:rsidRPr="0073729F">
              <w:rPr>
                <w:sz w:val="22"/>
                <w:szCs w:val="22"/>
              </w:rPr>
              <w:t xml:space="preserve"> </w:t>
            </w:r>
            <w:r w:rsidR="003B7D99" w:rsidRPr="0073729F">
              <w:rPr>
                <w:sz w:val="22"/>
                <w:szCs w:val="22"/>
              </w:rPr>
              <w:t xml:space="preserve">Download and save </w:t>
            </w:r>
            <w:r w:rsidR="00863305" w:rsidRPr="0073729F">
              <w:rPr>
                <w:sz w:val="22"/>
                <w:szCs w:val="22"/>
              </w:rPr>
              <w:t xml:space="preserve">three </w:t>
            </w:r>
            <w:r w:rsidR="003B7D99" w:rsidRPr="0073729F">
              <w:rPr>
                <w:sz w:val="22"/>
                <w:szCs w:val="22"/>
              </w:rPr>
              <w:t>different types of information from the Internet.</w:t>
            </w:r>
          </w:p>
          <w:p w14:paraId="616175C1" w14:textId="77777777" w:rsidR="003B7D99" w:rsidRPr="0073729F" w:rsidRDefault="004C25BA" w:rsidP="0073729F">
            <w:pPr>
              <w:pStyle w:val="Examples"/>
              <w:spacing w:after="80"/>
              <w:rPr>
                <w:lang w:val="en-GB"/>
              </w:rPr>
            </w:pPr>
            <w:r w:rsidRPr="0073729F">
              <w:rPr>
                <w:b/>
                <w:lang w:val="en-GB"/>
              </w:rPr>
              <w:t>Examples</w:t>
            </w:r>
            <w:r w:rsidR="0073729F">
              <w:rPr>
                <w:b/>
                <w:lang w:val="en-GB"/>
              </w:rPr>
              <w:t>:</w:t>
            </w:r>
            <w:r w:rsidRPr="00804771">
              <w:rPr>
                <w:lang w:val="en-GB"/>
              </w:rPr>
              <w:t xml:space="preserve"> Download information: Webpage, website; Images, text, numbers, sound, games, video, TV, music.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72EF56AF" w14:textId="77777777" w:rsidR="003B7D99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4E4437D" w14:textId="77777777" w:rsidR="004C25BA" w:rsidRPr="00985211" w:rsidRDefault="004C25BA" w:rsidP="004C25BA">
      <w:pPr>
        <w:pStyle w:val="OCRBullet"/>
        <w:numPr>
          <w:ilvl w:val="1"/>
          <w:numId w:val="0"/>
        </w:numPr>
        <w:tabs>
          <w:tab w:val="num" w:pos="1080"/>
        </w:tabs>
        <w:rPr>
          <w:sz w:val="24"/>
          <w:szCs w:val="24"/>
        </w:rPr>
      </w:pPr>
    </w:p>
    <w:p w14:paraId="23FE08F3" w14:textId="77777777" w:rsidR="00AD261B" w:rsidRPr="00985211" w:rsidRDefault="00AD261B" w:rsidP="004C25BA">
      <w:pPr>
        <w:pStyle w:val="OCRBullet"/>
        <w:numPr>
          <w:ilvl w:val="1"/>
          <w:numId w:val="0"/>
        </w:numPr>
        <w:tabs>
          <w:tab w:val="num" w:pos="1080"/>
        </w:tabs>
        <w:rPr>
          <w:sz w:val="24"/>
          <w:szCs w:val="24"/>
        </w:rPr>
      </w:pPr>
    </w:p>
    <w:p w14:paraId="63AA1363" w14:textId="77777777" w:rsidR="00AD261B" w:rsidRPr="00985211" w:rsidRDefault="00AD261B" w:rsidP="004C25BA">
      <w:pPr>
        <w:pStyle w:val="OCRBullet"/>
        <w:numPr>
          <w:ilvl w:val="1"/>
          <w:numId w:val="0"/>
        </w:numPr>
        <w:tabs>
          <w:tab w:val="num" w:pos="1080"/>
        </w:tabs>
        <w:rPr>
          <w:sz w:val="24"/>
          <w:szCs w:val="24"/>
        </w:rPr>
      </w:pPr>
    </w:p>
    <w:p w14:paraId="0EB6B740" w14:textId="77777777" w:rsidR="00A94BAE" w:rsidRPr="001C4E7B" w:rsidRDefault="00A94BAE" w:rsidP="004C25BA">
      <w:pPr>
        <w:pStyle w:val="OCRBullet"/>
        <w:numPr>
          <w:ilvl w:val="1"/>
          <w:numId w:val="0"/>
        </w:numPr>
        <w:tabs>
          <w:tab w:val="num" w:pos="1080"/>
        </w:tabs>
        <w:rPr>
          <w:sz w:val="14"/>
        </w:rPr>
      </w:pPr>
    </w:p>
    <w:tbl>
      <w:tblPr>
        <w:tblpPr w:leftFromText="180" w:rightFromText="180" w:vertAnchor="text" w:horzAnchor="margin" w:tblpX="-176" w:tblpY="-64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4C25BA" w14:paraId="60DE95A7" w14:textId="77777777" w:rsidTr="006A6BE1">
        <w:trPr>
          <w:trHeight w:val="410"/>
        </w:trPr>
        <w:tc>
          <w:tcPr>
            <w:tcW w:w="3970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12A0D683" w14:textId="77777777" w:rsidR="004C25BA" w:rsidRPr="006A6BE1" w:rsidRDefault="004C25BA" w:rsidP="0061726C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6A6BE1">
              <w:rPr>
                <w:rFonts w:cs="Arial"/>
                <w:b/>
                <w:lang w:val="en-GB"/>
              </w:rPr>
              <w:t>Criteria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F522546" w14:textId="77777777" w:rsidR="004C25BA" w:rsidRPr="006A6BE1" w:rsidRDefault="004C25BA" w:rsidP="0061726C">
            <w:pPr>
              <w:rPr>
                <w:b/>
                <w:sz w:val="22"/>
                <w:szCs w:val="22"/>
              </w:rPr>
            </w:pPr>
            <w:r w:rsidRPr="006A6BE1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D6CC56C" w14:textId="77777777" w:rsidR="004C25BA" w:rsidRPr="006A6BE1" w:rsidRDefault="004C25BA" w:rsidP="0061726C">
            <w:pPr>
              <w:pStyle w:val="checklist2"/>
              <w:rPr>
                <w:sz w:val="22"/>
                <w:szCs w:val="22"/>
                <w:lang w:val="en-GB"/>
              </w:rPr>
            </w:pPr>
            <w:r w:rsidRPr="006A6BE1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4C25BA" w14:paraId="45A1D380" w14:textId="77777777" w:rsidTr="0061726C">
        <w:trPr>
          <w:trHeight w:val="1590"/>
        </w:trPr>
        <w:tc>
          <w:tcPr>
            <w:tcW w:w="3970" w:type="dxa"/>
            <w:tcBorders>
              <w:bottom w:val="single" w:sz="4" w:space="0" w:color="auto"/>
              <w:right w:val="single" w:sz="4" w:space="0" w:color="auto"/>
            </w:tcBorders>
          </w:tcPr>
          <w:p w14:paraId="56200434" w14:textId="77777777" w:rsidR="004C25BA" w:rsidRPr="0073729F" w:rsidRDefault="0073729F" w:rsidP="0073729F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B4</w:t>
            </w:r>
            <w:r>
              <w:rPr>
                <w:rFonts w:cs="Arial"/>
                <w:lang w:val="en-GB"/>
              </w:rPr>
              <w:tab/>
            </w:r>
            <w:r w:rsidR="00383C5F" w:rsidRPr="0073729F">
              <w:rPr>
                <w:rFonts w:cs="Arial"/>
                <w:lang w:val="en-GB"/>
              </w:rPr>
              <w:t>Use browser software to communicate information online.</w:t>
            </w:r>
          </w:p>
          <w:p w14:paraId="254E253F" w14:textId="77777777" w:rsidR="004C25BA" w:rsidRPr="0073729F" w:rsidRDefault="0073729F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B4.1</w:t>
            </w:r>
            <w:r w:rsidR="00383C5F" w:rsidRPr="0073729F">
              <w:rPr>
                <w:rFonts w:cs="Arial"/>
                <w:lang w:val="en-GB"/>
              </w:rPr>
              <w:tab/>
              <w:t>Identify opportunities to create, post or publish material to websites</w:t>
            </w:r>
          </w:p>
          <w:p w14:paraId="41F79A02" w14:textId="77777777" w:rsidR="00383C5F" w:rsidRPr="0073729F" w:rsidRDefault="00383C5F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B4.4</w:t>
            </w:r>
            <w:r w:rsidRPr="0073729F">
              <w:rPr>
                <w:rFonts w:cs="Arial"/>
                <w:lang w:val="en-GB"/>
              </w:rPr>
              <w:tab/>
              <w:t>Submit information online</w:t>
            </w:r>
          </w:p>
        </w:tc>
        <w:tc>
          <w:tcPr>
            <w:tcW w:w="6628" w:type="dxa"/>
            <w:tcBorders>
              <w:bottom w:val="single" w:sz="4" w:space="0" w:color="auto"/>
              <w:right w:val="single" w:sz="4" w:space="0" w:color="auto"/>
            </w:tcBorders>
          </w:tcPr>
          <w:p w14:paraId="52DC1A70" w14:textId="77777777" w:rsidR="00383C5F" w:rsidRPr="0073729F" w:rsidRDefault="00383C5F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73729F">
              <w:rPr>
                <w:sz w:val="22"/>
                <w:szCs w:val="22"/>
              </w:rPr>
              <w:t>B</w:t>
            </w:r>
            <w:r w:rsidR="002D709F" w:rsidRPr="0073729F">
              <w:rPr>
                <w:sz w:val="22"/>
                <w:szCs w:val="22"/>
              </w:rPr>
              <w:t xml:space="preserve">4.1 &amp; </w:t>
            </w:r>
            <w:r w:rsidRPr="0073729F">
              <w:rPr>
                <w:sz w:val="22"/>
                <w:szCs w:val="22"/>
              </w:rPr>
              <w:t xml:space="preserve">4.4 </w:t>
            </w:r>
            <w:r w:rsidR="0073729F">
              <w:rPr>
                <w:sz w:val="22"/>
                <w:szCs w:val="22"/>
                <w:lang w:val="en-GB"/>
              </w:rPr>
              <w:t xml:space="preserve"> </w:t>
            </w:r>
            <w:r w:rsidR="00D607D5" w:rsidRPr="0073729F">
              <w:rPr>
                <w:sz w:val="22"/>
                <w:szCs w:val="22"/>
              </w:rPr>
              <w:t>At least three examples of p</w:t>
            </w:r>
            <w:r w:rsidRPr="0073729F">
              <w:rPr>
                <w:sz w:val="22"/>
                <w:szCs w:val="22"/>
              </w:rPr>
              <w:t xml:space="preserve">ost on an internet forum or fill in and submit web forms or reviews. </w:t>
            </w:r>
          </w:p>
          <w:p w14:paraId="60EF211D" w14:textId="77777777" w:rsidR="004C25BA" w:rsidRPr="00985211" w:rsidRDefault="00383C5F" w:rsidP="00985211">
            <w:pPr>
              <w:pStyle w:val="Examples"/>
              <w:spacing w:after="80"/>
              <w:rPr>
                <w:lang w:val="en-GB"/>
              </w:rPr>
            </w:pPr>
            <w:r w:rsidRPr="00985211">
              <w:rPr>
                <w:b/>
                <w:lang w:val="en-GB"/>
              </w:rPr>
              <w:t>Examples</w:t>
            </w:r>
            <w:r w:rsidR="00985211">
              <w:rPr>
                <w:b/>
                <w:lang w:val="en-GB"/>
              </w:rPr>
              <w:t>:</w:t>
            </w:r>
            <w:r w:rsidRPr="006A6BE1">
              <w:rPr>
                <w:lang w:val="en-GB"/>
              </w:rPr>
              <w:t xml:space="preserve"> Submit information: fill-in and submit web forms; ratings, reviews, recommendations; wikis; discussion forums; interactive sites; netiquette.</w:t>
            </w:r>
          </w:p>
        </w:tc>
        <w:tc>
          <w:tcPr>
            <w:tcW w:w="5137" w:type="dxa"/>
            <w:tcBorders>
              <w:left w:val="single" w:sz="4" w:space="0" w:color="auto"/>
              <w:bottom w:val="single" w:sz="4" w:space="0" w:color="auto"/>
            </w:tcBorders>
          </w:tcPr>
          <w:p w14:paraId="50D63AFD" w14:textId="77777777" w:rsidR="004C25BA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C25BA" w14:paraId="19F0734F" w14:textId="77777777" w:rsidTr="00A94BAE">
        <w:trPr>
          <w:trHeight w:val="1333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BBC4D" w14:textId="77777777" w:rsidR="00383C5F" w:rsidRPr="0073729F" w:rsidRDefault="004C25BA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</w:t>
            </w:r>
            <w:r w:rsidR="00383C5F" w:rsidRPr="0073729F">
              <w:rPr>
                <w:rFonts w:cs="Arial"/>
                <w:lang w:val="en-GB"/>
              </w:rPr>
              <w:t>4</w:t>
            </w:r>
            <w:r w:rsidRPr="0073729F">
              <w:rPr>
                <w:rFonts w:cs="Arial"/>
                <w:lang w:val="en-GB"/>
              </w:rPr>
              <w:t>.2</w:t>
            </w:r>
            <w:r w:rsidRPr="0073729F">
              <w:rPr>
                <w:rFonts w:cs="Arial"/>
                <w:lang w:val="en-GB"/>
              </w:rPr>
              <w:tab/>
            </w:r>
            <w:r w:rsidR="00383C5F" w:rsidRPr="0073729F">
              <w:rPr>
                <w:rFonts w:cs="Arial"/>
                <w:lang w:val="en-GB"/>
              </w:rPr>
              <w:t>Select and use appropriate tools and techniques to communicate information online</w:t>
            </w:r>
          </w:p>
          <w:p w14:paraId="4AB3B7E7" w14:textId="77777777" w:rsidR="004C25BA" w:rsidRPr="0073729F" w:rsidRDefault="004C25BA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30257" w14:textId="77777777" w:rsidR="00383C5F" w:rsidRPr="006A6BE1" w:rsidRDefault="00383C5F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bCs w:val="0"/>
                <w:i w:val="0"/>
                <w:iCs w:val="0"/>
              </w:rPr>
            </w:pPr>
            <w:r w:rsidRPr="0073729F">
              <w:rPr>
                <w:sz w:val="22"/>
                <w:szCs w:val="22"/>
              </w:rPr>
              <w:t xml:space="preserve">B4.2 </w:t>
            </w:r>
            <w:r w:rsidR="00985211">
              <w:rPr>
                <w:sz w:val="22"/>
                <w:szCs w:val="22"/>
                <w:lang w:val="en-GB"/>
              </w:rPr>
              <w:t xml:space="preserve"> </w:t>
            </w:r>
            <w:r w:rsidRPr="0073729F">
              <w:rPr>
                <w:sz w:val="22"/>
                <w:szCs w:val="22"/>
              </w:rPr>
              <w:t>Take part in an online group or discussion</w:t>
            </w:r>
          </w:p>
          <w:p w14:paraId="679DB33F" w14:textId="77777777" w:rsidR="004C25BA" w:rsidRPr="006A6BE1" w:rsidRDefault="00383C5F" w:rsidP="00985211">
            <w:pPr>
              <w:pStyle w:val="Examples"/>
              <w:spacing w:after="80"/>
              <w:rPr>
                <w:lang w:val="en-GB"/>
              </w:rPr>
            </w:pPr>
            <w:r w:rsidRPr="00985211">
              <w:rPr>
                <w:b/>
                <w:lang w:val="en-GB"/>
              </w:rPr>
              <w:t>Examples</w:t>
            </w:r>
            <w:r w:rsidR="00985211">
              <w:rPr>
                <w:b/>
                <w:lang w:val="en-GB"/>
              </w:rPr>
              <w:t>:</w:t>
            </w:r>
            <w:r w:rsidRPr="006A6BE1">
              <w:rPr>
                <w:lang w:val="en-GB"/>
              </w:rPr>
              <w:t xml:space="preserve"> Communicate information: saved information (</w:t>
            </w:r>
            <w:proofErr w:type="gramStart"/>
            <w:r w:rsidRPr="006A6BE1">
              <w:rPr>
                <w:lang w:val="en-GB"/>
              </w:rPr>
              <w:t>pod-casts</w:t>
            </w:r>
            <w:proofErr w:type="gramEnd"/>
            <w:r w:rsidRPr="006A6BE1">
              <w:rPr>
                <w:lang w:val="en-GB"/>
              </w:rPr>
              <w:t>, text, images), real time information (blogs, instant mess</w:t>
            </w:r>
            <w:r w:rsidR="00A66083" w:rsidRPr="006A6BE1">
              <w:rPr>
                <w:lang w:val="en-GB"/>
              </w:rPr>
              <w:t>aging), file transfer protocol [</w:t>
            </w:r>
            <w:r w:rsidRPr="006A6BE1">
              <w:rPr>
                <w:lang w:val="en-GB"/>
              </w:rPr>
              <w:t>FTP], hypertext transmission protocol [http], VOIP</w:t>
            </w:r>
            <w:r w:rsidR="00985211">
              <w:rPr>
                <w:i/>
                <w:lang w:val="en-GB"/>
              </w:rPr>
              <w:t>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26A9B" w14:textId="77777777" w:rsidR="004C25BA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C25BA" w14:paraId="416F56B1" w14:textId="77777777" w:rsidTr="00A94BAE">
        <w:trPr>
          <w:trHeight w:val="1519"/>
        </w:trPr>
        <w:tc>
          <w:tcPr>
            <w:tcW w:w="39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5D9D" w14:textId="77777777" w:rsidR="004C25BA" w:rsidRPr="0073729F" w:rsidRDefault="00383C5F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B4</w:t>
            </w:r>
            <w:r w:rsidR="004C25BA" w:rsidRPr="0073729F">
              <w:rPr>
                <w:rFonts w:cs="Arial"/>
                <w:lang w:val="en-GB"/>
              </w:rPr>
              <w:t>.3</w:t>
            </w:r>
            <w:r w:rsidR="004232B4" w:rsidRPr="0073729F">
              <w:rPr>
                <w:rFonts w:cs="Arial"/>
                <w:lang w:val="en-GB"/>
              </w:rPr>
              <w:tab/>
            </w:r>
            <w:r w:rsidR="004232B4">
              <w:rPr>
                <w:rFonts w:cs="Arial"/>
                <w:lang w:val="en-GB"/>
              </w:rPr>
              <w:t>U</w:t>
            </w:r>
            <w:r w:rsidRPr="0073729F">
              <w:rPr>
                <w:rFonts w:cs="Arial"/>
                <w:lang w:val="en-GB"/>
              </w:rPr>
              <w:t>se browser tools to share information sources with others</w:t>
            </w:r>
          </w:p>
        </w:tc>
        <w:tc>
          <w:tcPr>
            <w:tcW w:w="66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8278D" w14:textId="77777777" w:rsidR="00383C5F" w:rsidRPr="0073729F" w:rsidRDefault="00383C5F" w:rsidP="0073729F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73729F">
              <w:rPr>
                <w:sz w:val="22"/>
                <w:szCs w:val="22"/>
              </w:rPr>
              <w:t>B4</w:t>
            </w:r>
            <w:r w:rsidR="004C25BA" w:rsidRPr="0073729F">
              <w:rPr>
                <w:sz w:val="22"/>
                <w:szCs w:val="22"/>
              </w:rPr>
              <w:t xml:space="preserve">.3 </w:t>
            </w:r>
            <w:r w:rsidR="00985211">
              <w:rPr>
                <w:sz w:val="22"/>
                <w:szCs w:val="22"/>
                <w:lang w:val="en-GB"/>
              </w:rPr>
              <w:t xml:space="preserve"> </w:t>
            </w:r>
            <w:r w:rsidRPr="0073729F">
              <w:rPr>
                <w:sz w:val="22"/>
                <w:szCs w:val="22"/>
              </w:rPr>
              <w:t>Send at least two of the following: link, webpage, photograph, calendar or feeds.</w:t>
            </w:r>
          </w:p>
          <w:p w14:paraId="58E22C0E" w14:textId="77777777" w:rsidR="004C25BA" w:rsidRPr="00804771" w:rsidRDefault="00383C5F" w:rsidP="00985211">
            <w:pPr>
              <w:pStyle w:val="Examples"/>
              <w:spacing w:after="80"/>
              <w:rPr>
                <w:lang w:val="en-GB"/>
              </w:rPr>
            </w:pPr>
            <w:r w:rsidRPr="00985211">
              <w:rPr>
                <w:b/>
                <w:lang w:val="en-GB"/>
              </w:rPr>
              <w:t>Examples</w:t>
            </w:r>
            <w:r w:rsidR="00985211">
              <w:rPr>
                <w:b/>
                <w:lang w:val="en-GB"/>
              </w:rPr>
              <w:t>:</w:t>
            </w:r>
            <w:r w:rsidRPr="00804771">
              <w:rPr>
                <w:lang w:val="en-GB"/>
              </w:rPr>
              <w:t xml:space="preserve"> Share information: send link, send webpage, photographs, calendar, feeds.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C0FB23" w14:textId="77777777" w:rsidR="004C25BA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75D8A35" w14:textId="77777777" w:rsidR="00A94BAE" w:rsidRDefault="00A94BAE" w:rsidP="00A94BAE">
      <w:pPr>
        <w:pStyle w:val="OCRBullet"/>
        <w:numPr>
          <w:ilvl w:val="0"/>
          <w:numId w:val="0"/>
        </w:numPr>
        <w:tabs>
          <w:tab w:val="num" w:pos="1080"/>
        </w:tabs>
        <w:rPr>
          <w:sz w:val="14"/>
        </w:rPr>
      </w:pPr>
    </w:p>
    <w:p w14:paraId="0A8BFF27" w14:textId="77777777" w:rsidR="00A94BAE" w:rsidRPr="006A6BE1" w:rsidRDefault="00A94BAE" w:rsidP="00592F96">
      <w:pPr>
        <w:pStyle w:val="OCRBullet"/>
        <w:numPr>
          <w:ilvl w:val="0"/>
          <w:numId w:val="0"/>
        </w:numPr>
        <w:tabs>
          <w:tab w:val="num" w:pos="1080"/>
        </w:tabs>
        <w:spacing w:after="360"/>
      </w:pPr>
    </w:p>
    <w:tbl>
      <w:tblPr>
        <w:tblW w:w="157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6628"/>
        <w:gridCol w:w="5137"/>
      </w:tblGrid>
      <w:tr w:rsidR="00A94BAE" w:rsidRPr="006A6BE1" w14:paraId="35604738" w14:textId="77777777" w:rsidTr="006A6BE1">
        <w:trPr>
          <w:trHeight w:val="44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37C84439" w14:textId="77777777" w:rsidR="00A94BAE" w:rsidRPr="006A6BE1" w:rsidRDefault="00A94BAE" w:rsidP="00AD261B">
            <w:pPr>
              <w:pStyle w:val="OCRBullet"/>
              <w:numPr>
                <w:ilvl w:val="0"/>
                <w:numId w:val="0"/>
              </w:numPr>
              <w:tabs>
                <w:tab w:val="left" w:pos="720"/>
              </w:tabs>
              <w:spacing w:before="60"/>
              <w:rPr>
                <w:rFonts w:cs="Arial"/>
                <w:b/>
                <w:lang w:val="en-GB"/>
              </w:rPr>
            </w:pPr>
            <w:r w:rsidRPr="006A6BE1">
              <w:rPr>
                <w:rFonts w:cs="Arial"/>
                <w:b/>
                <w:lang w:val="en-GB"/>
              </w:rPr>
              <w:lastRenderedPageBreak/>
              <w:t>Criteria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EE1C5F" w14:textId="77777777" w:rsidR="00A94BAE" w:rsidRPr="006A6BE1" w:rsidRDefault="00A94BAE" w:rsidP="00AD261B">
            <w:pPr>
              <w:rPr>
                <w:b/>
                <w:sz w:val="22"/>
                <w:szCs w:val="22"/>
              </w:rPr>
            </w:pPr>
            <w:r w:rsidRPr="006A6BE1">
              <w:rPr>
                <w:b/>
                <w:sz w:val="22"/>
                <w:szCs w:val="22"/>
              </w:rPr>
              <w:t>Evidence Requirements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vAlign w:val="center"/>
          </w:tcPr>
          <w:p w14:paraId="01C31DF1" w14:textId="77777777" w:rsidR="00A94BAE" w:rsidRPr="006A6BE1" w:rsidRDefault="00A94BAE" w:rsidP="00AD261B">
            <w:pPr>
              <w:pStyle w:val="checklist2"/>
              <w:rPr>
                <w:sz w:val="22"/>
                <w:szCs w:val="22"/>
                <w:lang w:val="en-GB"/>
              </w:rPr>
            </w:pPr>
            <w:r w:rsidRPr="006A6BE1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A94BAE" w14:paraId="4A914250" w14:textId="77777777" w:rsidTr="006A6BE1">
        <w:trPr>
          <w:trHeight w:val="1268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99910AD" w14:textId="77777777" w:rsidR="00A94BAE" w:rsidRPr="0073729F" w:rsidRDefault="0073729F" w:rsidP="0073729F">
            <w:pPr>
              <w:pStyle w:val="criteria1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B5</w:t>
            </w:r>
            <w:r w:rsidRPr="0073729F">
              <w:rPr>
                <w:rFonts w:cs="Arial"/>
                <w:lang w:val="en-GB"/>
              </w:rPr>
              <w:tab/>
            </w:r>
            <w:r w:rsidR="00A94BAE" w:rsidRPr="0073729F">
              <w:rPr>
                <w:rFonts w:cs="Arial"/>
                <w:lang w:val="en-GB"/>
              </w:rPr>
              <w:t>Understand the need for safety and security practices when working online.</w:t>
            </w:r>
          </w:p>
          <w:p w14:paraId="1021ABD2" w14:textId="77777777" w:rsidR="00A94BAE" w:rsidRPr="0073729F" w:rsidRDefault="0073729F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B5.1</w:t>
            </w:r>
            <w:r w:rsidR="00A94BAE" w:rsidRPr="0073729F">
              <w:rPr>
                <w:rFonts w:cs="Arial"/>
                <w:lang w:val="en-GB"/>
              </w:rPr>
              <w:tab/>
              <w:t>Describe the threats to system performance when working online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6C94B23" w14:textId="77777777" w:rsidR="00A94BAE" w:rsidRPr="006A6BE1" w:rsidRDefault="00A94BAE" w:rsidP="006A6BE1">
            <w:pPr>
              <w:pStyle w:val="EvidenceTXT"/>
              <w:framePr w:wrap="around"/>
              <w:spacing w:before="40" w:after="240"/>
              <w:rPr>
                <w:sz w:val="22"/>
                <w:szCs w:val="22"/>
              </w:rPr>
            </w:pPr>
            <w:r w:rsidRPr="006A6BE1">
              <w:rPr>
                <w:sz w:val="22"/>
                <w:szCs w:val="22"/>
              </w:rPr>
              <w:t xml:space="preserve">B5.1 </w:t>
            </w:r>
            <w:r w:rsidR="006A6BE1" w:rsidRPr="006A6BE1">
              <w:rPr>
                <w:sz w:val="22"/>
                <w:szCs w:val="22"/>
              </w:rPr>
              <w:t xml:space="preserve"> </w:t>
            </w:r>
            <w:r w:rsidRPr="006A6BE1">
              <w:rPr>
                <w:sz w:val="22"/>
                <w:szCs w:val="22"/>
              </w:rPr>
              <w:t>Briefly describe the threats to system performance when working online.</w:t>
            </w:r>
          </w:p>
          <w:p w14:paraId="2354723B" w14:textId="77777777" w:rsidR="00A94BAE" w:rsidRPr="004A006E" w:rsidRDefault="006A6BE1" w:rsidP="006A6BE1">
            <w:pPr>
              <w:pStyle w:val="Examples"/>
              <w:spacing w:after="80"/>
              <w:rPr>
                <w:lang w:val="en-GB"/>
              </w:rPr>
            </w:pPr>
            <w:r w:rsidRPr="006A6BE1">
              <w:rPr>
                <w:b/>
                <w:lang w:val="en-GB"/>
              </w:rPr>
              <w:t>Examples:</w:t>
            </w:r>
            <w:r>
              <w:rPr>
                <w:lang w:val="en-GB"/>
              </w:rPr>
              <w:t xml:space="preserve"> </w:t>
            </w:r>
            <w:r w:rsidR="00A94BAE" w:rsidRPr="00804771">
              <w:rPr>
                <w:lang w:val="en-GB"/>
              </w:rPr>
              <w:t xml:space="preserve">Threats to system performance: unwanted e-mail (often referred to as “spam”), malicious programs (including viruses, worms, trojans, spyware, </w:t>
            </w:r>
            <w:proofErr w:type="gramStart"/>
            <w:r w:rsidR="00A94BAE" w:rsidRPr="00804771">
              <w:rPr>
                <w:lang w:val="en-GB"/>
              </w:rPr>
              <w:t>adware</w:t>
            </w:r>
            <w:proofErr w:type="gramEnd"/>
            <w:r w:rsidR="00A94BAE" w:rsidRPr="00804771">
              <w:rPr>
                <w:lang w:val="en-GB"/>
              </w:rPr>
              <w:t xml:space="preserve"> and rogue diallers) and hackers; hoaxes.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9AF064A" w14:textId="77777777" w:rsidR="00A94BAE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220DD" w14:paraId="36031593" w14:textId="77777777" w:rsidTr="00AD261B">
        <w:trPr>
          <w:trHeight w:val="1590"/>
          <w:jc w:val="center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1A9D399" w14:textId="77777777" w:rsidR="004220DD" w:rsidRPr="0073729F" w:rsidRDefault="004220DD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B5.2</w:t>
            </w:r>
            <w:r w:rsidR="0073729F">
              <w:rPr>
                <w:rFonts w:cs="Arial"/>
                <w:b/>
                <w:lang w:val="en-GB"/>
              </w:rPr>
              <w:tab/>
            </w:r>
            <w:r w:rsidRPr="0073729F">
              <w:rPr>
                <w:rFonts w:cs="Arial"/>
                <w:lang w:val="en-GB"/>
              </w:rPr>
              <w:t>Work responsibly and take appropriate precautions when working online</w:t>
            </w:r>
          </w:p>
        </w:tc>
        <w:tc>
          <w:tcPr>
            <w:tcW w:w="662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B277AF0" w14:textId="77777777" w:rsidR="004220DD" w:rsidRPr="006A6BE1" w:rsidRDefault="00CD1A10" w:rsidP="006A6BE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6A6BE1">
              <w:rPr>
                <w:sz w:val="22"/>
                <w:szCs w:val="22"/>
              </w:rPr>
              <w:t xml:space="preserve">B5.2 </w:t>
            </w:r>
            <w:r w:rsidR="006A6BE1" w:rsidRPr="006A6BE1">
              <w:rPr>
                <w:sz w:val="22"/>
                <w:szCs w:val="22"/>
              </w:rPr>
              <w:t xml:space="preserve"> </w:t>
            </w:r>
            <w:r w:rsidR="002D709F" w:rsidRPr="006A6BE1">
              <w:rPr>
                <w:sz w:val="22"/>
                <w:szCs w:val="22"/>
              </w:rPr>
              <w:t>D</w:t>
            </w:r>
            <w:r w:rsidR="004220DD" w:rsidRPr="006A6BE1">
              <w:rPr>
                <w:sz w:val="22"/>
                <w:szCs w:val="22"/>
              </w:rPr>
              <w:t xml:space="preserve">emonstrate </w:t>
            </w:r>
            <w:r w:rsidR="002D709F" w:rsidRPr="006A6BE1">
              <w:rPr>
                <w:sz w:val="22"/>
                <w:szCs w:val="22"/>
              </w:rPr>
              <w:t>working</w:t>
            </w:r>
            <w:r w:rsidR="004220DD" w:rsidRPr="006A6BE1">
              <w:rPr>
                <w:sz w:val="22"/>
                <w:szCs w:val="22"/>
              </w:rPr>
              <w:t xml:space="preserve"> responsibly and take appropriate safety and security precautions when working online.</w:t>
            </w:r>
          </w:p>
          <w:p w14:paraId="24A40150" w14:textId="77777777" w:rsidR="004220DD" w:rsidRPr="00804771" w:rsidRDefault="006A6BE1" w:rsidP="006A6BE1">
            <w:pPr>
              <w:pStyle w:val="Examples"/>
              <w:spacing w:after="80"/>
              <w:rPr>
                <w:lang w:val="en-GB"/>
              </w:rPr>
            </w:pPr>
            <w:r w:rsidRPr="006A6BE1">
              <w:rPr>
                <w:b/>
                <w:lang w:val="en-GB"/>
              </w:rPr>
              <w:t>Examples:</w:t>
            </w:r>
            <w:r w:rsidR="00CD1A10" w:rsidRPr="00804771">
              <w:rPr>
                <w:lang w:val="en-GB"/>
              </w:rPr>
              <w:t xml:space="preserve"> Safety precautions: firewall settings, Internet security settings; carry out security checks, report inappropriate behaviour; report security threats or breaches; netiquette, content filtering, avoid inappropriate disclosure of information, proxy servers.</w:t>
            </w:r>
          </w:p>
        </w:tc>
        <w:tc>
          <w:tcPr>
            <w:tcW w:w="513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2D30F69" w14:textId="77777777" w:rsidR="004220DD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94BAE" w14:paraId="33283E96" w14:textId="77777777" w:rsidTr="006A6BE1">
        <w:trPr>
          <w:trHeight w:val="1325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F5F677E" w14:textId="77777777" w:rsidR="00A94BAE" w:rsidRPr="0073729F" w:rsidRDefault="00A94BAE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B5</w:t>
            </w:r>
            <w:r w:rsidR="004220DD" w:rsidRPr="0073729F">
              <w:rPr>
                <w:rFonts w:cs="Arial"/>
                <w:lang w:val="en-GB"/>
              </w:rPr>
              <w:t>.3</w:t>
            </w:r>
            <w:r w:rsidRPr="0073729F">
              <w:rPr>
                <w:rFonts w:cs="Arial"/>
                <w:lang w:val="en-GB"/>
              </w:rPr>
              <w:tab/>
              <w:t>Describe the threats to informati</w:t>
            </w:r>
            <w:r w:rsidR="006A6BE1" w:rsidRPr="0073729F">
              <w:rPr>
                <w:rFonts w:cs="Arial"/>
                <w:lang w:val="en-GB"/>
              </w:rPr>
              <w:t>on security when working online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7A12245D" w14:textId="77777777" w:rsidR="00A94BAE" w:rsidRPr="006A6BE1" w:rsidRDefault="00A94BAE" w:rsidP="006A6BE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sz w:val="20"/>
                <w:lang w:val="en-GB"/>
              </w:rPr>
            </w:pPr>
            <w:r w:rsidRPr="006A6BE1">
              <w:rPr>
                <w:sz w:val="22"/>
                <w:szCs w:val="22"/>
              </w:rPr>
              <w:t xml:space="preserve">B5.2 </w:t>
            </w:r>
            <w:r w:rsidR="006A6BE1" w:rsidRPr="006A6BE1">
              <w:rPr>
                <w:sz w:val="22"/>
                <w:szCs w:val="22"/>
              </w:rPr>
              <w:t xml:space="preserve"> </w:t>
            </w:r>
            <w:r w:rsidR="004220DD" w:rsidRPr="006A6BE1">
              <w:rPr>
                <w:sz w:val="22"/>
                <w:szCs w:val="22"/>
              </w:rPr>
              <w:t>Briefly describe threats to</w:t>
            </w:r>
            <w:r w:rsidRPr="006A6BE1">
              <w:rPr>
                <w:sz w:val="22"/>
                <w:szCs w:val="22"/>
              </w:rPr>
              <w:t xml:space="preserve"> information security when working online.</w:t>
            </w:r>
          </w:p>
          <w:p w14:paraId="2509EA97" w14:textId="77777777" w:rsidR="00A94BAE" w:rsidRPr="00804771" w:rsidRDefault="006A6BE1" w:rsidP="006A6BE1">
            <w:pPr>
              <w:pStyle w:val="Examples"/>
              <w:spacing w:after="80"/>
              <w:rPr>
                <w:lang w:val="en-GB"/>
              </w:rPr>
            </w:pPr>
            <w:r w:rsidRPr="006A6BE1">
              <w:rPr>
                <w:b/>
                <w:lang w:val="en-GB"/>
              </w:rPr>
              <w:t>Examples:</w:t>
            </w:r>
            <w:r w:rsidR="00A94BAE" w:rsidRPr="00804771">
              <w:rPr>
                <w:lang w:val="en-GB"/>
              </w:rPr>
              <w:t xml:space="preserve"> Threats to information security: malicious programs (including viruses, worms, trojans, spyware, </w:t>
            </w:r>
            <w:proofErr w:type="gramStart"/>
            <w:r w:rsidR="00A94BAE" w:rsidRPr="00804771">
              <w:rPr>
                <w:lang w:val="en-GB"/>
              </w:rPr>
              <w:t>adware</w:t>
            </w:r>
            <w:proofErr w:type="gramEnd"/>
            <w:r w:rsidR="00A94BAE" w:rsidRPr="00804771">
              <w:rPr>
                <w:lang w:val="en-GB"/>
              </w:rPr>
              <w:t xml:space="preserve"> and rogue diallers), hackers, phishing and identity theft.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8795E6D" w14:textId="77777777" w:rsidR="00A94BAE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CD1A10" w14:paraId="18BB973B" w14:textId="77777777" w:rsidTr="006A6BE1">
        <w:trPr>
          <w:trHeight w:val="1544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9F5C2CE" w14:textId="77777777" w:rsidR="00CD1A10" w:rsidRPr="0073729F" w:rsidRDefault="00CD1A10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B5.4</w:t>
            </w:r>
            <w:r w:rsidRPr="0073729F">
              <w:rPr>
                <w:rFonts w:cs="Arial"/>
                <w:lang w:val="en-GB"/>
              </w:rPr>
              <w:tab/>
              <w:t>Manage personal access to online sources securely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543F2928" w14:textId="77777777" w:rsidR="00CD1A10" w:rsidRPr="006A6BE1" w:rsidRDefault="00CD1A10" w:rsidP="006A6BE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6A6BE1">
              <w:rPr>
                <w:sz w:val="22"/>
                <w:szCs w:val="22"/>
              </w:rPr>
              <w:t xml:space="preserve">B5.4 </w:t>
            </w:r>
            <w:r w:rsidR="006A6BE1" w:rsidRPr="006A6BE1">
              <w:rPr>
                <w:sz w:val="22"/>
                <w:szCs w:val="22"/>
              </w:rPr>
              <w:t xml:space="preserve"> </w:t>
            </w:r>
            <w:r w:rsidR="002D709F" w:rsidRPr="006A6BE1">
              <w:rPr>
                <w:sz w:val="22"/>
                <w:szCs w:val="22"/>
              </w:rPr>
              <w:t>D</w:t>
            </w:r>
            <w:r w:rsidRPr="006A6BE1">
              <w:rPr>
                <w:sz w:val="22"/>
                <w:szCs w:val="22"/>
              </w:rPr>
              <w:t>emonstrate manag</w:t>
            </w:r>
            <w:r w:rsidR="002D709F" w:rsidRPr="006A6BE1">
              <w:rPr>
                <w:sz w:val="22"/>
                <w:szCs w:val="22"/>
              </w:rPr>
              <w:t>ing</w:t>
            </w:r>
            <w:r w:rsidRPr="006A6BE1">
              <w:rPr>
                <w:sz w:val="22"/>
                <w:szCs w:val="22"/>
              </w:rPr>
              <w:t xml:space="preserve"> the security of personal information.</w:t>
            </w:r>
          </w:p>
          <w:p w14:paraId="161AD8F2" w14:textId="77777777" w:rsidR="00CD1A10" w:rsidRPr="00804771" w:rsidRDefault="006A6BE1" w:rsidP="006A6BE1">
            <w:pPr>
              <w:pStyle w:val="Examples"/>
              <w:spacing w:after="80"/>
              <w:rPr>
                <w:lang w:val="en-GB"/>
              </w:rPr>
            </w:pPr>
            <w:r w:rsidRPr="006A6BE1">
              <w:rPr>
                <w:rStyle w:val="ExamplesChar"/>
                <w:b/>
                <w:lang w:val="en-GB"/>
              </w:rPr>
              <w:t>Examples:</w:t>
            </w:r>
            <w:r w:rsidR="00CD1A10" w:rsidRPr="00804771">
              <w:rPr>
                <w:rStyle w:val="ExamplesChar"/>
                <w:lang w:val="en-GB"/>
              </w:rPr>
              <w:t xml:space="preserve"> </w:t>
            </w:r>
            <w:r w:rsidR="00CD1A10" w:rsidRPr="00804771">
              <w:rPr>
                <w:lang w:val="en-GB"/>
              </w:rPr>
              <w:t xml:space="preserve">Personal access: username and password/PIN selection and management, password strength, online identity/profile; Real name, pseudonym, avatar; What personal information to include, who can see the information, </w:t>
            </w:r>
            <w:r>
              <w:rPr>
                <w:lang w:val="en-GB"/>
              </w:rPr>
              <w:t>withhold personal information.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F018798" w14:textId="77777777" w:rsidR="00CD1A10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94BAE" w14:paraId="25E104CB" w14:textId="77777777" w:rsidTr="006A6BE1">
        <w:trPr>
          <w:trHeight w:val="1267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FA57112" w14:textId="77777777" w:rsidR="00A94BAE" w:rsidRPr="0073729F" w:rsidRDefault="00A94BAE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B5.5</w:t>
            </w:r>
            <w:r w:rsidRPr="0073729F">
              <w:rPr>
                <w:rFonts w:cs="Arial"/>
                <w:lang w:val="en-GB"/>
              </w:rPr>
              <w:tab/>
              <w:t>Describe the threats to user safety when working online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8EFBA0C" w14:textId="77777777" w:rsidR="00A94BAE" w:rsidRPr="006A6BE1" w:rsidRDefault="00A94BAE" w:rsidP="006A6BE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6A6BE1">
              <w:rPr>
                <w:sz w:val="22"/>
                <w:szCs w:val="22"/>
              </w:rPr>
              <w:t>B5.3</w:t>
            </w:r>
            <w:r w:rsidR="006A6BE1" w:rsidRPr="006A6BE1">
              <w:rPr>
                <w:sz w:val="22"/>
                <w:szCs w:val="22"/>
              </w:rPr>
              <w:t xml:space="preserve"> </w:t>
            </w:r>
            <w:r w:rsidRPr="006A6BE1">
              <w:rPr>
                <w:sz w:val="22"/>
                <w:szCs w:val="22"/>
              </w:rPr>
              <w:t xml:space="preserve"> Briefly describe the threats to user safety when working online</w:t>
            </w:r>
            <w:r w:rsidR="006A6BE1" w:rsidRPr="006A6BE1">
              <w:rPr>
                <w:sz w:val="22"/>
                <w:szCs w:val="22"/>
              </w:rPr>
              <w:t>.</w:t>
            </w:r>
          </w:p>
          <w:p w14:paraId="5FC13799" w14:textId="77777777" w:rsidR="00A94BAE" w:rsidRPr="00804771" w:rsidRDefault="006A6BE1" w:rsidP="006A6BE1">
            <w:pPr>
              <w:pStyle w:val="Examples"/>
              <w:spacing w:after="80"/>
              <w:rPr>
                <w:lang w:val="en-GB"/>
              </w:rPr>
            </w:pPr>
            <w:r w:rsidRPr="006A6BE1">
              <w:rPr>
                <w:b/>
                <w:lang w:val="en-GB"/>
              </w:rPr>
              <w:t>Examples:</w:t>
            </w:r>
            <w:r w:rsidR="00A94BAE" w:rsidRPr="00804771">
              <w:rPr>
                <w:lang w:val="en-GB"/>
              </w:rPr>
              <w:t xml:space="preserve"> Threats to user safety: abusive behaviour (“cyber bullying”), inappropriate behaviour and grooming; abuse of young people; false identities; financial deception.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27ECF3D" w14:textId="77777777" w:rsidR="00A94BAE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A94BAE" w14:paraId="41241F34" w14:textId="77777777" w:rsidTr="006A6BE1">
        <w:trPr>
          <w:trHeight w:val="1414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481AAF9" w14:textId="77777777" w:rsidR="00A94BAE" w:rsidRPr="0073729F" w:rsidRDefault="00A94BAE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lastRenderedPageBreak/>
              <w:t>B5.6</w:t>
            </w:r>
            <w:r w:rsidRPr="0073729F">
              <w:rPr>
                <w:rFonts w:cs="Arial"/>
                <w:lang w:val="en-GB"/>
              </w:rPr>
              <w:tab/>
            </w:r>
            <w:r w:rsidR="005F6F6E" w:rsidRPr="0073729F">
              <w:rPr>
                <w:rFonts w:cs="Arial"/>
                <w:lang w:val="en-GB"/>
              </w:rPr>
              <w:t>Describe how to minimise internet security risks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D88FA62" w14:textId="77777777" w:rsidR="00A94BAE" w:rsidRPr="006A6BE1" w:rsidRDefault="00A94BAE" w:rsidP="006A6BE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6A6BE1">
              <w:rPr>
                <w:sz w:val="22"/>
                <w:szCs w:val="22"/>
              </w:rPr>
              <w:t>B5.6</w:t>
            </w:r>
            <w:r w:rsidR="006A6BE1" w:rsidRPr="006A6BE1">
              <w:rPr>
                <w:sz w:val="22"/>
                <w:szCs w:val="22"/>
              </w:rPr>
              <w:t xml:space="preserve"> </w:t>
            </w:r>
            <w:r w:rsidRPr="006A6BE1">
              <w:rPr>
                <w:sz w:val="22"/>
                <w:szCs w:val="22"/>
              </w:rPr>
              <w:t xml:space="preserve"> </w:t>
            </w:r>
            <w:r w:rsidR="005F6F6E" w:rsidRPr="006A6BE1">
              <w:rPr>
                <w:sz w:val="22"/>
                <w:szCs w:val="22"/>
              </w:rPr>
              <w:t>Briefly d</w:t>
            </w:r>
            <w:r w:rsidRPr="006A6BE1">
              <w:rPr>
                <w:sz w:val="22"/>
                <w:szCs w:val="22"/>
              </w:rPr>
              <w:t>escribe how to minimise internet security risks</w:t>
            </w:r>
            <w:r w:rsidR="006A6BE1" w:rsidRPr="006A6BE1">
              <w:rPr>
                <w:sz w:val="22"/>
                <w:szCs w:val="22"/>
              </w:rPr>
              <w:t>.</w:t>
            </w:r>
          </w:p>
          <w:p w14:paraId="4AFA58F8" w14:textId="77777777" w:rsidR="005F6F6E" w:rsidRPr="006A6BE1" w:rsidRDefault="006A6BE1" w:rsidP="006A6BE1">
            <w:pPr>
              <w:pStyle w:val="Examples"/>
              <w:spacing w:after="80"/>
              <w:rPr>
                <w:lang w:val="en-GB"/>
              </w:rPr>
            </w:pPr>
            <w:r w:rsidRPr="006A6BE1">
              <w:rPr>
                <w:b/>
                <w:lang w:val="en-GB"/>
              </w:rPr>
              <w:t>Examples:</w:t>
            </w:r>
            <w:r>
              <w:rPr>
                <w:lang w:val="en-GB"/>
              </w:rPr>
              <w:t xml:space="preserve"> </w:t>
            </w:r>
            <w:r w:rsidR="005F6F6E" w:rsidRPr="00804771">
              <w:rPr>
                <w:lang w:val="en-GB"/>
              </w:rPr>
              <w:t xml:space="preserve">Minimise risk: virus-checking software, anti-spam software, firewall; treat messages, files, </w:t>
            </w:r>
            <w:proofErr w:type="gramStart"/>
            <w:r w:rsidR="005F6F6E" w:rsidRPr="00804771">
              <w:rPr>
                <w:lang w:val="en-GB"/>
              </w:rPr>
              <w:t>software</w:t>
            </w:r>
            <w:proofErr w:type="gramEnd"/>
            <w:r w:rsidR="005F6F6E" w:rsidRPr="00804771">
              <w:rPr>
                <w:lang w:val="en-GB"/>
              </w:rPr>
              <w:t xml:space="preserve"> and attachments from unknown sources with caution, internet settings, block sites, parental controls.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0133F3FF" w14:textId="77777777" w:rsidR="00A94BAE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220DD" w14:paraId="48A45FB8" w14:textId="77777777" w:rsidTr="0073729F">
        <w:trPr>
          <w:trHeight w:val="1832"/>
          <w:jc w:val="center"/>
        </w:trPr>
        <w:tc>
          <w:tcPr>
            <w:tcW w:w="39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1CDF61F" w14:textId="77777777" w:rsidR="00153DEE" w:rsidRPr="0073729F" w:rsidRDefault="0073729F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B5.7</w:t>
            </w:r>
            <w:r>
              <w:rPr>
                <w:rFonts w:cs="Arial"/>
                <w:lang w:val="en-GB"/>
              </w:rPr>
              <w:tab/>
            </w:r>
            <w:r w:rsidR="00153DEE" w:rsidRPr="0073729F">
              <w:rPr>
                <w:rFonts w:cs="Arial"/>
                <w:lang w:val="en-GB"/>
              </w:rPr>
              <w:t xml:space="preserve">Apply laws, </w:t>
            </w:r>
            <w:proofErr w:type="gramStart"/>
            <w:r w:rsidR="00153DEE" w:rsidRPr="0073729F">
              <w:rPr>
                <w:rFonts w:cs="Arial"/>
                <w:lang w:val="en-GB"/>
              </w:rPr>
              <w:t>guidelines</w:t>
            </w:r>
            <w:proofErr w:type="gramEnd"/>
            <w:r w:rsidR="00153DEE" w:rsidRPr="0073729F">
              <w:rPr>
                <w:rFonts w:cs="Arial"/>
                <w:lang w:val="en-GB"/>
              </w:rPr>
              <w:t xml:space="preserve"> and procedures for safe and secure Internet use</w:t>
            </w:r>
          </w:p>
          <w:p w14:paraId="7567B53C" w14:textId="77777777" w:rsidR="00153DEE" w:rsidRPr="0073729F" w:rsidRDefault="00153DEE" w:rsidP="0073729F">
            <w:pPr>
              <w:pStyle w:val="criteria2"/>
              <w:framePr w:hSpace="0" w:wrap="auto" w:vAnchor="margin" w:hAnchor="text" w:xAlign="left" w:yAlign="inline"/>
              <w:spacing w:before="40" w:after="240"/>
              <w:ind w:left="618" w:hanging="618"/>
              <w:rPr>
                <w:rFonts w:cs="Arial"/>
                <w:lang w:val="en-GB"/>
              </w:rPr>
            </w:pPr>
            <w:r w:rsidRPr="0073729F">
              <w:rPr>
                <w:rFonts w:cs="Arial"/>
                <w:lang w:val="en-GB"/>
              </w:rPr>
              <w:t>B5.8</w:t>
            </w:r>
            <w:r w:rsidRPr="0073729F">
              <w:rPr>
                <w:rFonts w:cs="Arial"/>
                <w:lang w:val="en-GB"/>
              </w:rPr>
              <w:tab/>
              <w:t>Explain the relevant laws affecting Internet users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26A0C4EC" w14:textId="77777777" w:rsidR="00153DEE" w:rsidRPr="006A6BE1" w:rsidRDefault="00153DEE" w:rsidP="006A6BE1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</w:rPr>
            </w:pPr>
            <w:r w:rsidRPr="006A6BE1">
              <w:rPr>
                <w:sz w:val="22"/>
                <w:szCs w:val="22"/>
              </w:rPr>
              <w:t>B5.7 &amp; 5.8</w:t>
            </w:r>
            <w:r w:rsidR="006A6BE1" w:rsidRPr="006A6BE1">
              <w:rPr>
                <w:sz w:val="22"/>
                <w:szCs w:val="22"/>
              </w:rPr>
              <w:t xml:space="preserve"> </w:t>
            </w:r>
            <w:r w:rsidRPr="006A6BE1">
              <w:rPr>
                <w:sz w:val="22"/>
                <w:szCs w:val="22"/>
              </w:rPr>
              <w:t xml:space="preserve"> </w:t>
            </w:r>
            <w:r w:rsidR="002D709F" w:rsidRPr="006A6BE1">
              <w:rPr>
                <w:sz w:val="22"/>
                <w:szCs w:val="22"/>
              </w:rPr>
              <w:t>D</w:t>
            </w:r>
            <w:r w:rsidRPr="006A6BE1">
              <w:rPr>
                <w:sz w:val="22"/>
                <w:szCs w:val="22"/>
              </w:rPr>
              <w:t>emonstrate follow</w:t>
            </w:r>
            <w:r w:rsidR="002D709F" w:rsidRPr="006A6BE1">
              <w:rPr>
                <w:sz w:val="22"/>
                <w:szCs w:val="22"/>
              </w:rPr>
              <w:t>ing</w:t>
            </w:r>
            <w:r w:rsidRPr="006A6BE1">
              <w:rPr>
                <w:sz w:val="22"/>
                <w:szCs w:val="22"/>
              </w:rPr>
              <w:t xml:space="preserve"> relevant laws, guidelines and procedures for the use of the Internet.</w:t>
            </w:r>
          </w:p>
          <w:p w14:paraId="00AF4A9C" w14:textId="77777777" w:rsidR="00153DEE" w:rsidRPr="00804771" w:rsidRDefault="006A6BE1" w:rsidP="00AD261B">
            <w:pPr>
              <w:pStyle w:val="Examples"/>
              <w:rPr>
                <w:lang w:val="en-GB"/>
              </w:rPr>
            </w:pPr>
            <w:r w:rsidRPr="006A6BE1">
              <w:rPr>
                <w:b/>
                <w:lang w:val="en-GB"/>
              </w:rPr>
              <w:t>Examples:</w:t>
            </w:r>
            <w:r w:rsidR="00153DEE" w:rsidRPr="00804771">
              <w:rPr>
                <w:lang w:val="en-GB"/>
              </w:rPr>
              <w:t xml:space="preserve"> Guidelines and procedures: Set by employer or organisation relating to Health and Safety, security; equal opportunities, disability.  </w:t>
            </w:r>
          </w:p>
          <w:p w14:paraId="5FCDF0FA" w14:textId="77777777" w:rsidR="004220DD" w:rsidRPr="006A6BE1" w:rsidRDefault="00153DEE" w:rsidP="006A6BE1">
            <w:pPr>
              <w:pStyle w:val="Examples"/>
              <w:spacing w:after="80"/>
              <w:rPr>
                <w:lang w:val="en-GB"/>
              </w:rPr>
            </w:pPr>
            <w:r w:rsidRPr="00804771">
              <w:rPr>
                <w:lang w:val="en-GB"/>
              </w:rPr>
              <w:t>Laws: relating to copyright, software download and licensing, digital rights, IPR, health and safety.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AA28A66" w14:textId="77777777" w:rsidR="004220DD" w:rsidRPr="006A6BE1" w:rsidRDefault="00E80679" w:rsidP="006A6BE1">
            <w:pPr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64F8E8A3" w14:textId="77777777" w:rsidR="00990A72" w:rsidRPr="006A6BE1" w:rsidRDefault="00990A72">
      <w:pPr>
        <w:rPr>
          <w:b/>
          <w:sz w:val="22"/>
          <w:szCs w:val="22"/>
        </w:rPr>
      </w:pPr>
    </w:p>
    <w:p w14:paraId="3C01AA67" w14:textId="77777777" w:rsidR="00640664" w:rsidRPr="006A6BE1" w:rsidRDefault="00640664" w:rsidP="00640664">
      <w:pPr>
        <w:rPr>
          <w:b/>
          <w:bCs/>
          <w:sz w:val="22"/>
          <w:szCs w:val="22"/>
        </w:rPr>
      </w:pPr>
      <w:r w:rsidRPr="006A6BE1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26F30E8E" w14:textId="77777777" w:rsidR="00640664" w:rsidRPr="006A6BE1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431158FD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22EF5" w14:textId="77777777" w:rsidR="00640664" w:rsidRPr="004A006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A006E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E5050E1" w14:textId="77777777" w:rsidR="00640664" w:rsidRPr="004A006E" w:rsidRDefault="00E80679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CCCF" w14:textId="77777777" w:rsidR="00640664" w:rsidRPr="004A006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A006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132D11D2" w14:textId="77777777" w:rsidR="00640664" w:rsidRPr="000C41E6" w:rsidRDefault="00E80679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2405DB2E" w14:textId="77777777" w:rsidTr="00EA5EAC">
        <w:trPr>
          <w:trHeight w:val="478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FC87E" w14:textId="77777777" w:rsidR="00640664" w:rsidRPr="004A006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A006E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260B3070" w14:textId="77777777" w:rsidR="00640664" w:rsidRPr="004A006E" w:rsidRDefault="00E80679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E080A" w14:textId="77777777" w:rsidR="00640664" w:rsidRPr="004A006E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4A006E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A9728D2" w14:textId="77777777" w:rsidR="00640664" w:rsidRPr="000C41E6" w:rsidRDefault="00E80679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0FB633DA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16B60A" w14:textId="77777777" w:rsidR="002863B1" w:rsidRDefault="002863B1">
      <w:r>
        <w:separator/>
      </w:r>
    </w:p>
  </w:endnote>
  <w:endnote w:type="continuationSeparator" w:id="0">
    <w:p w14:paraId="05AD9D73" w14:textId="77777777" w:rsidR="002863B1" w:rsidRDefault="00286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AF90" w14:textId="77777777" w:rsidR="0071414F" w:rsidRPr="0071414F" w:rsidRDefault="00E80679" w:rsidP="00E80679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2" w:name="_Hlk73519722"/>
    <w:bookmarkStart w:id="3" w:name="_Hlk75511360"/>
    <w:r>
      <w:rPr>
        <w:b w:val="0"/>
        <w:sz w:val="16"/>
        <w:szCs w:val="16"/>
      </w:rPr>
      <w:t>© OCR June 2021 OCR Level 2 in IT User Skills ITQ</w:t>
    </w:r>
    <w:bookmarkEnd w:id="2"/>
    <w:r>
      <w:rPr>
        <w:b w:val="0"/>
        <w:sz w:val="16"/>
        <w:szCs w:val="16"/>
      </w:rPr>
      <w:tab/>
    </w:r>
    <w:bookmarkEnd w:id="3"/>
    <w:r w:rsidR="0071414F">
      <w:rPr>
        <w:b w:val="0"/>
        <w:sz w:val="16"/>
        <w:szCs w:val="16"/>
      </w:rPr>
      <w:t>Evidence Checklist and Evidence Guide for: Unit 40: Using the Internet Level 2 (Credit Value 4)</w:t>
    </w:r>
    <w:r w:rsidR="0071414F">
      <w:rPr>
        <w:b w:val="0"/>
        <w:sz w:val="16"/>
        <w:szCs w:val="16"/>
      </w:rPr>
      <w:tab/>
    </w:r>
    <w:r w:rsidR="0071414F">
      <w:rPr>
        <w:rStyle w:val="PageNumber"/>
        <w:b w:val="0"/>
        <w:bCs w:val="0"/>
        <w:sz w:val="24"/>
        <w:szCs w:val="20"/>
      </w:rPr>
      <w:fldChar w:fldCharType="begin"/>
    </w:r>
    <w:r w:rsidR="0071414F">
      <w:rPr>
        <w:rStyle w:val="PageNumber"/>
        <w:b w:val="0"/>
        <w:bCs w:val="0"/>
        <w:sz w:val="24"/>
        <w:szCs w:val="20"/>
      </w:rPr>
      <w:instrText xml:space="preserve"> PAGE </w:instrText>
    </w:r>
    <w:r w:rsidR="0071414F">
      <w:rPr>
        <w:rStyle w:val="PageNumber"/>
        <w:b w:val="0"/>
        <w:bCs w:val="0"/>
        <w:sz w:val="24"/>
        <w:szCs w:val="20"/>
      </w:rPr>
      <w:fldChar w:fldCharType="separate"/>
    </w:r>
    <w:r w:rsidR="000C41E6">
      <w:rPr>
        <w:rStyle w:val="PageNumber"/>
        <w:b w:val="0"/>
        <w:bCs w:val="0"/>
        <w:noProof/>
        <w:sz w:val="24"/>
        <w:szCs w:val="20"/>
      </w:rPr>
      <w:t>7</w:t>
    </w:r>
    <w:r w:rsidR="0071414F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13A916" w14:textId="77777777" w:rsidR="002863B1" w:rsidRDefault="002863B1">
      <w:r>
        <w:separator/>
      </w:r>
    </w:p>
  </w:footnote>
  <w:footnote w:type="continuationSeparator" w:id="0">
    <w:p w14:paraId="1BFCCA40" w14:textId="77777777" w:rsidR="002863B1" w:rsidRDefault="00286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4F14A6"/>
    <w:multiLevelType w:val="hybridMultilevel"/>
    <w:tmpl w:val="918ADEC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2557A"/>
    <w:rsid w:val="00051146"/>
    <w:rsid w:val="0008605C"/>
    <w:rsid w:val="00096494"/>
    <w:rsid w:val="000C41E6"/>
    <w:rsid w:val="000C7CDD"/>
    <w:rsid w:val="000D74B0"/>
    <w:rsid w:val="000E6251"/>
    <w:rsid w:val="00105500"/>
    <w:rsid w:val="001175DC"/>
    <w:rsid w:val="00123336"/>
    <w:rsid w:val="00133FDC"/>
    <w:rsid w:val="0013462D"/>
    <w:rsid w:val="00145A91"/>
    <w:rsid w:val="00153DEE"/>
    <w:rsid w:val="00157885"/>
    <w:rsid w:val="0016340E"/>
    <w:rsid w:val="001712CE"/>
    <w:rsid w:val="0019158E"/>
    <w:rsid w:val="001915CD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509F4"/>
    <w:rsid w:val="00251FF3"/>
    <w:rsid w:val="0026600C"/>
    <w:rsid w:val="00283DAA"/>
    <w:rsid w:val="002863B1"/>
    <w:rsid w:val="002870FB"/>
    <w:rsid w:val="002C3526"/>
    <w:rsid w:val="002C7606"/>
    <w:rsid w:val="002C7B82"/>
    <w:rsid w:val="002D709F"/>
    <w:rsid w:val="0031393A"/>
    <w:rsid w:val="00314F3D"/>
    <w:rsid w:val="003474A3"/>
    <w:rsid w:val="00357358"/>
    <w:rsid w:val="00363BE9"/>
    <w:rsid w:val="00373247"/>
    <w:rsid w:val="00383C5F"/>
    <w:rsid w:val="003A2511"/>
    <w:rsid w:val="003B68A2"/>
    <w:rsid w:val="003B7D99"/>
    <w:rsid w:val="003C64F0"/>
    <w:rsid w:val="003F7B3E"/>
    <w:rsid w:val="004035F9"/>
    <w:rsid w:val="004220DD"/>
    <w:rsid w:val="004232B4"/>
    <w:rsid w:val="00441BCA"/>
    <w:rsid w:val="00461787"/>
    <w:rsid w:val="0046542A"/>
    <w:rsid w:val="00476EBD"/>
    <w:rsid w:val="00483A47"/>
    <w:rsid w:val="004A006E"/>
    <w:rsid w:val="004A30B3"/>
    <w:rsid w:val="004B0053"/>
    <w:rsid w:val="004C25BA"/>
    <w:rsid w:val="004C4A43"/>
    <w:rsid w:val="004C529F"/>
    <w:rsid w:val="004C62D3"/>
    <w:rsid w:val="004D604E"/>
    <w:rsid w:val="004D6573"/>
    <w:rsid w:val="004E659E"/>
    <w:rsid w:val="005174BC"/>
    <w:rsid w:val="005178F6"/>
    <w:rsid w:val="00532DDA"/>
    <w:rsid w:val="005408B7"/>
    <w:rsid w:val="0054329C"/>
    <w:rsid w:val="00557585"/>
    <w:rsid w:val="0056212E"/>
    <w:rsid w:val="0057118E"/>
    <w:rsid w:val="00592F96"/>
    <w:rsid w:val="005951A5"/>
    <w:rsid w:val="005E5C27"/>
    <w:rsid w:val="005F6F6E"/>
    <w:rsid w:val="0061696D"/>
    <w:rsid w:val="0061726C"/>
    <w:rsid w:val="00631522"/>
    <w:rsid w:val="00640664"/>
    <w:rsid w:val="00643A03"/>
    <w:rsid w:val="0067431C"/>
    <w:rsid w:val="006776DC"/>
    <w:rsid w:val="00681AD7"/>
    <w:rsid w:val="006A6BE1"/>
    <w:rsid w:val="006B253D"/>
    <w:rsid w:val="006F0306"/>
    <w:rsid w:val="00704141"/>
    <w:rsid w:val="0071414F"/>
    <w:rsid w:val="00722992"/>
    <w:rsid w:val="007272D3"/>
    <w:rsid w:val="007360DE"/>
    <w:rsid w:val="0073729F"/>
    <w:rsid w:val="00740FE3"/>
    <w:rsid w:val="00772CEB"/>
    <w:rsid w:val="00773F4F"/>
    <w:rsid w:val="00782EF8"/>
    <w:rsid w:val="00785B1A"/>
    <w:rsid w:val="00793346"/>
    <w:rsid w:val="007C3645"/>
    <w:rsid w:val="007D4E46"/>
    <w:rsid w:val="007D5D7B"/>
    <w:rsid w:val="007E13F3"/>
    <w:rsid w:val="007E2D5E"/>
    <w:rsid w:val="007F3FA7"/>
    <w:rsid w:val="00804771"/>
    <w:rsid w:val="00832EED"/>
    <w:rsid w:val="00856DEC"/>
    <w:rsid w:val="008624DD"/>
    <w:rsid w:val="0086284A"/>
    <w:rsid w:val="00863305"/>
    <w:rsid w:val="008878D3"/>
    <w:rsid w:val="008908FF"/>
    <w:rsid w:val="0089110F"/>
    <w:rsid w:val="008A4947"/>
    <w:rsid w:val="008B4EBA"/>
    <w:rsid w:val="008E31ED"/>
    <w:rsid w:val="008E4A7F"/>
    <w:rsid w:val="008E4EAC"/>
    <w:rsid w:val="0090659A"/>
    <w:rsid w:val="00917151"/>
    <w:rsid w:val="009620A8"/>
    <w:rsid w:val="00962BC6"/>
    <w:rsid w:val="00973FDC"/>
    <w:rsid w:val="00974C2A"/>
    <w:rsid w:val="00985211"/>
    <w:rsid w:val="00990A6D"/>
    <w:rsid w:val="00990A72"/>
    <w:rsid w:val="009B7D88"/>
    <w:rsid w:val="009E3F77"/>
    <w:rsid w:val="00A0149D"/>
    <w:rsid w:val="00A059C3"/>
    <w:rsid w:val="00A10480"/>
    <w:rsid w:val="00A31C61"/>
    <w:rsid w:val="00A3241A"/>
    <w:rsid w:val="00A4370C"/>
    <w:rsid w:val="00A46EAA"/>
    <w:rsid w:val="00A642F5"/>
    <w:rsid w:val="00A66083"/>
    <w:rsid w:val="00A671DF"/>
    <w:rsid w:val="00A73594"/>
    <w:rsid w:val="00A77F61"/>
    <w:rsid w:val="00A80A10"/>
    <w:rsid w:val="00A82E39"/>
    <w:rsid w:val="00A91782"/>
    <w:rsid w:val="00A94BAE"/>
    <w:rsid w:val="00AB1255"/>
    <w:rsid w:val="00AC0764"/>
    <w:rsid w:val="00AC54A7"/>
    <w:rsid w:val="00AD261B"/>
    <w:rsid w:val="00AD4E50"/>
    <w:rsid w:val="00AD72CD"/>
    <w:rsid w:val="00AE7B9F"/>
    <w:rsid w:val="00B03E81"/>
    <w:rsid w:val="00B257EA"/>
    <w:rsid w:val="00B3049B"/>
    <w:rsid w:val="00B54F0B"/>
    <w:rsid w:val="00B5588F"/>
    <w:rsid w:val="00BA357B"/>
    <w:rsid w:val="00BB1A08"/>
    <w:rsid w:val="00BC48E9"/>
    <w:rsid w:val="00C13BFF"/>
    <w:rsid w:val="00C20008"/>
    <w:rsid w:val="00C208DA"/>
    <w:rsid w:val="00C2557A"/>
    <w:rsid w:val="00C30584"/>
    <w:rsid w:val="00C5042E"/>
    <w:rsid w:val="00C63E5A"/>
    <w:rsid w:val="00C71C9C"/>
    <w:rsid w:val="00C74FDD"/>
    <w:rsid w:val="00C82E3C"/>
    <w:rsid w:val="00CA5334"/>
    <w:rsid w:val="00CA69D5"/>
    <w:rsid w:val="00CD1748"/>
    <w:rsid w:val="00CD1A10"/>
    <w:rsid w:val="00CE3754"/>
    <w:rsid w:val="00CE4979"/>
    <w:rsid w:val="00CF0846"/>
    <w:rsid w:val="00CF0AAE"/>
    <w:rsid w:val="00CF0CC0"/>
    <w:rsid w:val="00CF21F9"/>
    <w:rsid w:val="00D11A9F"/>
    <w:rsid w:val="00D11DBD"/>
    <w:rsid w:val="00D171C2"/>
    <w:rsid w:val="00D607D5"/>
    <w:rsid w:val="00DA78B6"/>
    <w:rsid w:val="00DD15CB"/>
    <w:rsid w:val="00DD4398"/>
    <w:rsid w:val="00DD4B83"/>
    <w:rsid w:val="00DF477E"/>
    <w:rsid w:val="00DF720A"/>
    <w:rsid w:val="00E21495"/>
    <w:rsid w:val="00E73075"/>
    <w:rsid w:val="00E764B7"/>
    <w:rsid w:val="00E80679"/>
    <w:rsid w:val="00E85712"/>
    <w:rsid w:val="00E95412"/>
    <w:rsid w:val="00EA5EAC"/>
    <w:rsid w:val="00EB2549"/>
    <w:rsid w:val="00ED02F4"/>
    <w:rsid w:val="00ED4EAF"/>
    <w:rsid w:val="00EE3880"/>
    <w:rsid w:val="00EF4ABA"/>
    <w:rsid w:val="00F00677"/>
    <w:rsid w:val="00F012A7"/>
    <w:rsid w:val="00F06D20"/>
    <w:rsid w:val="00F117F0"/>
    <w:rsid w:val="00F118DC"/>
    <w:rsid w:val="00F15611"/>
    <w:rsid w:val="00F36846"/>
    <w:rsid w:val="00F41394"/>
    <w:rsid w:val="00F520C2"/>
    <w:rsid w:val="00FB15D6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E806B93"/>
  <w15:chartTrackingRefBased/>
  <w15:docId w15:val="{BE62DE3A-41F9-4CB8-9507-36193359A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25BA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9B7D88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F06D20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9B7D88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F06D20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71414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1414F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71414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1414F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7141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0</TotalTime>
  <Pages>6</Pages>
  <Words>1318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Level 2 - Unit 40 - Using the internet - Evidence checklist</vt:lpstr>
    </vt:vector>
  </TitlesOfParts>
  <Company/>
  <LinksUpToDate>false</LinksUpToDate>
  <CharactersWithSpaces>8814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2 - Unit 40 - Using the internet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2021-08-02T09:28:00Z</dcterms:created>
  <dcterms:modified xsi:type="dcterms:W3CDTF">2021-08-02T09:28:00Z</dcterms:modified>
</cp:coreProperties>
</file>