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7AAF2" w14:textId="77777777" w:rsidR="00C62116" w:rsidRDefault="00C62116" w:rsidP="00C62116">
      <w:pPr>
        <w:pStyle w:val="NormalBold"/>
        <w:jc w:val="center"/>
        <w:rPr>
          <w:sz w:val="28"/>
          <w:szCs w:val="28"/>
        </w:rPr>
      </w:pPr>
      <w:r>
        <w:pict w14:anchorId="06D2CF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43.05pt;margin-top:42.9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511111"/>
    </w:p>
    <w:p w14:paraId="60E5CE25" w14:textId="77777777" w:rsidR="00C62116" w:rsidRDefault="00C62116" w:rsidP="00C62116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OCR Level 2 in IT User Skills ITQ</w:t>
      </w:r>
      <w:bookmarkEnd w:id="0"/>
    </w:p>
    <w:p w14:paraId="6B223F2D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1BDE841B" w14:textId="77777777" w:rsidR="00BF27FA" w:rsidRDefault="00BF27FA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54: Personal Information Management Software Level 2 (Credit Value 2)</w:t>
      </w:r>
    </w:p>
    <w:p w14:paraId="427EC2DF" w14:textId="77777777" w:rsidR="00CF0CC0" w:rsidRDefault="00CF0CC0" w:rsidP="00CF0CC0">
      <w:pPr>
        <w:rPr>
          <w:bCs/>
          <w:sz w:val="16"/>
        </w:rPr>
      </w:pPr>
    </w:p>
    <w:p w14:paraId="1406AE4B" w14:textId="77777777" w:rsidR="00EA5EAC" w:rsidRDefault="00EA5EAC" w:rsidP="00CF0CC0">
      <w:pPr>
        <w:rPr>
          <w:bCs/>
          <w:sz w:val="16"/>
        </w:rPr>
      </w:pPr>
    </w:p>
    <w:p w14:paraId="5F593F72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114896" w14:paraId="21272390" w14:textId="77777777" w:rsidTr="00114896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EE33" w14:textId="77777777" w:rsidR="00EF4ABA" w:rsidRPr="00FF666E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F666E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36090C" w14:textId="77777777" w:rsidR="00EF4ABA" w:rsidRPr="00FF666E" w:rsidRDefault="00C6211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E834" w14:textId="77777777" w:rsidR="00EF4ABA" w:rsidRPr="00114896" w:rsidRDefault="00EF4ABA" w:rsidP="00114896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DA5F" w14:textId="77777777" w:rsidR="00EF4ABA" w:rsidRPr="00FF666E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F666E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2B534B" w14:textId="77777777" w:rsidR="00EF4ABA" w:rsidRPr="00114896" w:rsidRDefault="00C6211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58C1171" w14:textId="77777777" w:rsidR="00CF0CC0" w:rsidRDefault="00CF0CC0" w:rsidP="00CF0CC0">
      <w:pPr>
        <w:pStyle w:val="normal0"/>
      </w:pPr>
    </w:p>
    <w:p w14:paraId="19861CDB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490DBA53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2EB1E7E8" w14:textId="77777777" w:rsidR="00CF0846" w:rsidRDefault="00CF0846" w:rsidP="00CF0846">
      <w:pPr>
        <w:pStyle w:val="normal0"/>
      </w:pPr>
    </w:p>
    <w:p w14:paraId="7A1A7C61" w14:textId="77777777" w:rsidR="00CF0846" w:rsidRDefault="00CF0846" w:rsidP="008722E5">
      <w:pPr>
        <w:pStyle w:val="normal0"/>
      </w:pPr>
      <w:r>
        <w:t xml:space="preserve">Centre assessors </w:t>
      </w:r>
      <w:r w:rsidRPr="008722E5">
        <w:rPr>
          <w:b/>
        </w:rPr>
        <w:t>must</w:t>
      </w:r>
      <w:r>
        <w:t xml:space="preserve"> assess the candidate’s work prior to submission.</w:t>
      </w:r>
    </w:p>
    <w:p w14:paraId="652291EB" w14:textId="77777777" w:rsidR="00CF0846" w:rsidRDefault="00CF0846" w:rsidP="008722E5">
      <w:pPr>
        <w:pStyle w:val="normal0"/>
      </w:pPr>
    </w:p>
    <w:p w14:paraId="7A44C7CC" w14:textId="77777777" w:rsidR="00CF0846" w:rsidRDefault="00CF0846" w:rsidP="008722E5">
      <w:pPr>
        <w:pStyle w:val="normal0"/>
      </w:pPr>
      <w:r>
        <w:t>Only units that have been achieved should be submitted for moderation.</w:t>
      </w:r>
    </w:p>
    <w:p w14:paraId="3BB1DEBC" w14:textId="77777777" w:rsidR="00CF0846" w:rsidRDefault="00CF0846" w:rsidP="00CF0846">
      <w:pPr>
        <w:rPr>
          <w:sz w:val="22"/>
        </w:rPr>
      </w:pPr>
    </w:p>
    <w:p w14:paraId="31BAB56E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62CEFC59" w14:textId="77777777" w:rsidR="00CF0846" w:rsidRPr="00D70932" w:rsidRDefault="00CF0846" w:rsidP="00CF0846"/>
    <w:p w14:paraId="39B3D5CC" w14:textId="77777777" w:rsidR="00662357" w:rsidRPr="00F924B1" w:rsidRDefault="00CF0846" w:rsidP="00F924B1">
      <w:pPr>
        <w:rPr>
          <w:sz w:val="22"/>
        </w:rPr>
        <w:sectPr w:rsidR="00662357" w:rsidRPr="00F924B1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2274A9">
        <w:rPr>
          <w:b/>
          <w:bCs/>
          <w:i/>
          <w:sz w:val="22"/>
          <w:szCs w:val="22"/>
        </w:rPr>
        <w:t>in bold</w:t>
      </w:r>
      <w:r w:rsidR="002274A9" w:rsidRPr="002274A9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431DC96D" w14:textId="77777777" w:rsidR="008722E5" w:rsidRDefault="008722E5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</w:p>
    <w:p w14:paraId="68C53E06" w14:textId="77777777" w:rsidR="00662357" w:rsidRPr="00F924B1" w:rsidRDefault="00C62116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  <w:r>
        <w:rPr>
          <w:lang w:val="en-GB"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:rsidRPr="008722E5" w14:paraId="17DBBD3D" w14:textId="77777777" w:rsidTr="008722E5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E96DCE" w14:textId="77777777" w:rsidR="00461787" w:rsidRPr="008722E5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8722E5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65AD1" w14:textId="77777777" w:rsidR="00461787" w:rsidRPr="008722E5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8722E5">
              <w:rPr>
                <w:b/>
                <w:sz w:val="22"/>
                <w:szCs w:val="22"/>
              </w:rPr>
              <w:t>Evidence</w:t>
            </w:r>
            <w:r w:rsidRPr="008722E5">
              <w:rPr>
                <w:b/>
                <w:i/>
                <w:sz w:val="22"/>
                <w:szCs w:val="22"/>
              </w:rPr>
              <w:t xml:space="preserve"> </w:t>
            </w:r>
            <w:r w:rsidRPr="008722E5">
              <w:rPr>
                <w:b/>
                <w:sz w:val="22"/>
                <w:szCs w:val="22"/>
              </w:rPr>
              <w:t>Requirements</w:t>
            </w:r>
            <w:r w:rsidRPr="008722E5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176DBD2" w14:textId="77777777" w:rsidR="00461787" w:rsidRPr="008722E5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8722E5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5B566C5E" w14:textId="77777777" w:rsidTr="00662357">
        <w:trPr>
          <w:trHeight w:val="1420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9E9B" w14:textId="77777777" w:rsidR="00BF27FA" w:rsidRPr="00A706CA" w:rsidRDefault="00A706CA" w:rsidP="00A706CA">
            <w:pPr>
              <w:pStyle w:val="normal0"/>
              <w:spacing w:before="40" w:after="240"/>
              <w:ind w:left="567" w:hanging="567"/>
              <w:rPr>
                <w:rFonts w:cs="Arial"/>
                <w:lang w:val="en-GB" w:eastAsia="en-US"/>
              </w:rPr>
            </w:pPr>
            <w:r w:rsidRPr="00A706CA">
              <w:rPr>
                <w:rFonts w:cs="Arial"/>
                <w:b/>
                <w:bCs/>
                <w:lang w:val="en-GB" w:eastAsia="en-US"/>
              </w:rPr>
              <w:t>B1</w:t>
            </w:r>
            <w:r w:rsidRPr="00A706CA">
              <w:rPr>
                <w:rFonts w:cs="Arial"/>
                <w:b/>
                <w:bCs/>
                <w:lang w:val="en-GB" w:eastAsia="en-US"/>
              </w:rPr>
              <w:tab/>
            </w:r>
            <w:r w:rsidR="00BF27FA" w:rsidRPr="00A706CA">
              <w:rPr>
                <w:rFonts w:cs="Arial"/>
                <w:b/>
                <w:bCs/>
                <w:lang w:val="en-GB" w:eastAsia="en-US"/>
              </w:rPr>
              <w:t>Use calendars to schedule appointments and meetings.</w:t>
            </w:r>
          </w:p>
          <w:p w14:paraId="2D8C8B28" w14:textId="77777777" w:rsidR="00985B0B" w:rsidRPr="00A706CA" w:rsidRDefault="00BF27F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A706CA">
              <w:rPr>
                <w:rFonts w:cs="Arial"/>
                <w:lang w:val="en-GB"/>
              </w:rPr>
              <w:t>B</w:t>
            </w:r>
            <w:r w:rsidR="00A706CA">
              <w:rPr>
                <w:rFonts w:cs="Arial"/>
                <w:lang w:val="en-GB"/>
              </w:rPr>
              <w:t>1.1</w:t>
            </w:r>
            <w:r w:rsidR="00A706CA">
              <w:rPr>
                <w:rFonts w:cs="Arial"/>
                <w:lang w:val="en-GB"/>
              </w:rPr>
              <w:tab/>
            </w:r>
            <w:r w:rsidRPr="00A706CA">
              <w:rPr>
                <w:rFonts w:cs="Arial"/>
                <w:lang w:val="en-GB"/>
              </w:rPr>
              <w:t xml:space="preserve">Create, </w:t>
            </w:r>
            <w:proofErr w:type="gramStart"/>
            <w:r w:rsidRPr="00A706CA">
              <w:rPr>
                <w:rFonts w:cs="Arial"/>
                <w:lang w:val="en-GB"/>
              </w:rPr>
              <w:t>edit</w:t>
            </w:r>
            <w:proofErr w:type="gramEnd"/>
            <w:r w:rsidRPr="00A706CA">
              <w:rPr>
                <w:rFonts w:cs="Arial"/>
                <w:lang w:val="en-GB"/>
              </w:rPr>
              <w:t xml:space="preserve"> and delete multiple calendar entries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820" w14:textId="77777777" w:rsidR="002C3526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 xml:space="preserve">B1.1 </w:t>
            </w:r>
            <w:r w:rsidR="00662357">
              <w:rPr>
                <w:lang w:val="en-GB"/>
              </w:rPr>
              <w:t xml:space="preserve"> </w:t>
            </w:r>
            <w:r w:rsidR="00BF27FA" w:rsidRPr="00F924B1">
              <w:t xml:space="preserve">There should be evidence for </w:t>
            </w:r>
            <w:r w:rsidR="00D552DD" w:rsidRPr="00F924B1">
              <w:t>creating, editing and deleting multiple calendar entri</w:t>
            </w:r>
            <w:r w:rsidR="00B35ECF" w:rsidRPr="00F924B1">
              <w:t>e</w:t>
            </w:r>
            <w:r w:rsidR="00D552DD" w:rsidRPr="00F924B1">
              <w:t>s</w:t>
            </w:r>
            <w:r w:rsidR="00BF27FA" w:rsidRPr="00F924B1"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67E3" w14:textId="77777777" w:rsidR="006B253D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4CAA41CC" w14:textId="77777777" w:rsidTr="00BF27FA">
        <w:trPr>
          <w:trHeight w:val="97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4A90" w14:textId="77777777" w:rsidR="002C3526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B1.2</w:t>
            </w:r>
            <w:r>
              <w:rPr>
                <w:rFonts w:cs="Arial"/>
                <w:lang w:val="en-GB"/>
              </w:rPr>
              <w:tab/>
            </w:r>
            <w:r w:rsidR="00BF27FA" w:rsidRPr="00A706CA">
              <w:rPr>
                <w:rFonts w:cs="Arial"/>
                <w:lang w:val="en-GB"/>
              </w:rPr>
              <w:t>Arrange recurring appointments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25D2" w14:textId="77777777" w:rsidR="00990A72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 xml:space="preserve">B1.2 </w:t>
            </w:r>
            <w:r w:rsidR="00662357">
              <w:rPr>
                <w:lang w:val="en-GB"/>
              </w:rPr>
              <w:t xml:space="preserve"> </w:t>
            </w:r>
            <w:r w:rsidR="00D552DD" w:rsidRPr="00F924B1">
              <w:t xml:space="preserve">Arrange recurring appointments </w:t>
            </w:r>
            <w:r w:rsidR="00BF27FA" w:rsidRPr="00F924B1">
              <w:t>for three different examples.</w:t>
            </w:r>
          </w:p>
          <w:p w14:paraId="1134A2E9" w14:textId="77777777" w:rsidR="00BF27FA" w:rsidRPr="00FF666E" w:rsidRDefault="00BF27FA" w:rsidP="00662357">
            <w:pPr>
              <w:pStyle w:val="Examples"/>
              <w:spacing w:after="40"/>
              <w:rPr>
                <w:lang w:val="en-GB"/>
              </w:rPr>
            </w:pPr>
            <w:r w:rsidRPr="00662357">
              <w:rPr>
                <w:b/>
                <w:lang w:val="en-GB"/>
              </w:rPr>
              <w:t>Examples:</w:t>
            </w:r>
            <w:r w:rsidRPr="002274A9">
              <w:rPr>
                <w:lang w:val="en-GB"/>
              </w:rPr>
              <w:t xml:space="preserve"> Recurring appointments:  Daily, weekly, monthly, yearly.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A9246" w14:textId="77777777" w:rsidR="002C3526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50A6E941" w14:textId="77777777" w:rsidTr="00BF27FA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1C0E" w14:textId="77777777" w:rsidR="00F4470D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B1.3</w:t>
            </w:r>
            <w:r>
              <w:rPr>
                <w:rFonts w:cs="Arial"/>
                <w:lang w:val="en-GB"/>
              </w:rPr>
              <w:tab/>
            </w:r>
            <w:r w:rsidR="00BF27FA" w:rsidRPr="00A706CA">
              <w:rPr>
                <w:rFonts w:cs="Arial"/>
                <w:lang w:val="en-GB"/>
              </w:rPr>
              <w:t>Invite others to meetings and monitor attendance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2F8" w14:textId="77777777" w:rsidR="00F4470D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 xml:space="preserve">B1.3 </w:t>
            </w:r>
            <w:r w:rsidR="00662357">
              <w:rPr>
                <w:lang w:val="en-GB"/>
              </w:rPr>
              <w:t xml:space="preserve"> </w:t>
            </w:r>
            <w:r w:rsidR="00BF27FA" w:rsidRPr="00F924B1">
              <w:t xml:space="preserve">There should be evidence </w:t>
            </w:r>
            <w:r w:rsidR="00D552DD" w:rsidRPr="00F924B1">
              <w:t xml:space="preserve">of inviting others to </w:t>
            </w:r>
            <w:r w:rsidR="00BF27FA" w:rsidRPr="00F924B1">
              <w:t>three different examples.</w:t>
            </w:r>
          </w:p>
          <w:p w14:paraId="702A74C9" w14:textId="77777777" w:rsidR="00BF27FA" w:rsidRPr="00FF666E" w:rsidRDefault="00690096" w:rsidP="00662357">
            <w:pPr>
              <w:pStyle w:val="Examples"/>
              <w:spacing w:after="40"/>
              <w:rPr>
                <w:lang w:val="en-GB"/>
              </w:rPr>
            </w:pPr>
            <w:r w:rsidRPr="00662357">
              <w:rPr>
                <w:b/>
                <w:lang w:val="en-GB"/>
              </w:rPr>
              <w:t>Examples</w:t>
            </w:r>
            <w:r w:rsidR="00662357">
              <w:rPr>
                <w:b/>
                <w:lang w:val="en-GB"/>
              </w:rPr>
              <w:t>:</w:t>
            </w:r>
            <w:r w:rsidRPr="002274A9">
              <w:rPr>
                <w:lang w:val="en-GB"/>
              </w:rPr>
              <w:t xml:space="preserve"> </w:t>
            </w:r>
            <w:r w:rsidR="000857BA" w:rsidRPr="002274A9">
              <w:rPr>
                <w:lang w:val="en-GB"/>
              </w:rPr>
              <w:t xml:space="preserve">Invite to meetings: </w:t>
            </w:r>
            <w:r w:rsidR="00BF27FA" w:rsidRPr="002274A9">
              <w:rPr>
                <w:lang w:val="en-GB"/>
              </w:rPr>
              <w:t>Check availability, notify participants; propose alternative times; display other users’ calendars; identify conflicts and free time.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F240E" w14:textId="77777777" w:rsidR="00F4470D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BF27FA" w14:paraId="77CD2B10" w14:textId="77777777" w:rsidTr="00BF27FA">
        <w:trPr>
          <w:trHeight w:val="707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36FC" w14:textId="77777777" w:rsidR="00BF27FA" w:rsidRPr="00A706CA" w:rsidRDefault="00BF27F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A706CA">
              <w:rPr>
                <w:rFonts w:cs="Arial"/>
                <w:shd w:val="clear" w:color="auto" w:fill="F3F3F3"/>
                <w:lang w:val="en-GB"/>
              </w:rPr>
              <w:t>B</w:t>
            </w:r>
            <w:r w:rsidR="00A706CA">
              <w:rPr>
                <w:rFonts w:cs="Arial"/>
                <w:lang w:val="en-GB"/>
              </w:rPr>
              <w:t>1.4</w:t>
            </w:r>
            <w:r w:rsidR="00A706CA">
              <w:rPr>
                <w:rFonts w:cs="Arial"/>
                <w:lang w:val="en-GB"/>
              </w:rPr>
              <w:tab/>
            </w:r>
            <w:r w:rsidRPr="00A706CA">
              <w:rPr>
                <w:rFonts w:cs="Arial"/>
                <w:lang w:val="en-GB"/>
              </w:rPr>
              <w:t>Respond to meeting requests from others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2941" w14:textId="77777777" w:rsidR="00BF27FA" w:rsidRPr="002274A9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r w:rsidRPr="00F924B1">
              <w:t xml:space="preserve">B1.4 </w:t>
            </w:r>
            <w:r w:rsidR="00662357">
              <w:rPr>
                <w:lang w:val="en-GB"/>
              </w:rPr>
              <w:t xml:space="preserve"> </w:t>
            </w:r>
            <w:r w:rsidR="00BF27FA" w:rsidRPr="00F924B1">
              <w:t>There should be at least one example</w:t>
            </w:r>
            <w:r w:rsidR="00D552DD" w:rsidRPr="00F924B1">
              <w:t xml:space="preserve"> of responding to meeting requests</w:t>
            </w:r>
            <w:r w:rsidR="00BF27FA" w:rsidRPr="00F924B1"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475F0" w14:textId="77777777" w:rsidR="00BF27FA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BF27FA" w14:paraId="0D50C28B" w14:textId="77777777" w:rsidTr="00BF27FA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B78" w14:textId="77777777" w:rsidR="00BF27FA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hd w:val="clear" w:color="auto" w:fill="F3F3F3"/>
                <w:lang w:val="en-GB"/>
              </w:rPr>
            </w:pPr>
            <w:r>
              <w:rPr>
                <w:rFonts w:cs="Arial"/>
                <w:lang w:val="en-GB"/>
              </w:rPr>
              <w:t>B1.5</w:t>
            </w:r>
            <w:r>
              <w:rPr>
                <w:rFonts w:cs="Arial"/>
                <w:lang w:val="en-GB"/>
              </w:rPr>
              <w:tab/>
            </w:r>
            <w:r w:rsidR="00BF27FA" w:rsidRPr="00A706CA">
              <w:rPr>
                <w:rFonts w:cs="Arial"/>
                <w:lang w:val="en-GB"/>
              </w:rPr>
              <w:t>Create reminders for c</w:t>
            </w:r>
            <w:r>
              <w:rPr>
                <w:rFonts w:cs="Arial"/>
                <w:lang w:val="en-GB"/>
              </w:rPr>
              <w:t>alendar appointments and events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860" w14:textId="77777777" w:rsidR="00BF27FA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 xml:space="preserve">B1.5 </w:t>
            </w:r>
            <w:r w:rsidR="00662357">
              <w:rPr>
                <w:lang w:val="en-GB"/>
              </w:rPr>
              <w:t xml:space="preserve"> </w:t>
            </w:r>
            <w:r w:rsidR="00BF27FA" w:rsidRPr="00F924B1">
              <w:t>There should be three different examples</w:t>
            </w:r>
            <w:r w:rsidR="00D552DD" w:rsidRPr="00F924B1">
              <w:t xml:space="preserve"> of creating reminders</w:t>
            </w:r>
            <w:r w:rsidR="00BF27FA" w:rsidRPr="00F924B1">
              <w:t>.</w:t>
            </w:r>
          </w:p>
          <w:p w14:paraId="520D240A" w14:textId="77777777" w:rsidR="00BF27FA" w:rsidRPr="00662357" w:rsidRDefault="00662357" w:rsidP="00662357">
            <w:pPr>
              <w:pStyle w:val="Examples"/>
              <w:spacing w:after="40"/>
              <w:rPr>
                <w:b/>
                <w:lang w:val="en-GB"/>
              </w:rPr>
            </w:pPr>
            <w:r>
              <w:rPr>
                <w:b/>
                <w:lang w:val="en-GB"/>
              </w:rPr>
              <w:t>Examples:</w:t>
            </w:r>
            <w:r w:rsidR="00690096" w:rsidRPr="002274A9">
              <w:rPr>
                <w:lang w:val="en-GB"/>
              </w:rPr>
              <w:t xml:space="preserve"> </w:t>
            </w:r>
            <w:r w:rsidR="00BF27FA" w:rsidRPr="002274A9">
              <w:rPr>
                <w:lang w:val="en-GB"/>
              </w:rPr>
              <w:t>Create reminders:  Set alarms; send reminders to mobile devices and message services; RSS feeds.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C7351" w14:textId="77777777" w:rsidR="00BF27FA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BF27FA" w14:paraId="06D868E5" w14:textId="77777777" w:rsidTr="00BF27FA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1959" w14:textId="77777777" w:rsidR="00BF27FA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A706CA">
              <w:rPr>
                <w:rFonts w:cs="Arial"/>
                <w:lang w:val="en-GB"/>
              </w:rPr>
              <w:t>B1.6</w:t>
            </w:r>
            <w:r w:rsidRPr="00A706CA">
              <w:rPr>
                <w:rFonts w:cs="Arial"/>
                <w:lang w:val="en-GB"/>
              </w:rPr>
              <w:tab/>
            </w:r>
            <w:r w:rsidR="00BF27FA" w:rsidRPr="00A706CA">
              <w:rPr>
                <w:rFonts w:cs="Arial"/>
                <w:lang w:val="en-GB"/>
              </w:rPr>
              <w:t xml:space="preserve">Locate, </w:t>
            </w:r>
            <w:proofErr w:type="gramStart"/>
            <w:r w:rsidR="00BF27FA" w:rsidRPr="00A706CA">
              <w:rPr>
                <w:rFonts w:cs="Arial"/>
                <w:lang w:val="en-GB"/>
              </w:rPr>
              <w:t>organise</w:t>
            </w:r>
            <w:proofErr w:type="gramEnd"/>
            <w:r w:rsidR="00BF27FA" w:rsidRPr="00A706CA">
              <w:rPr>
                <w:rFonts w:cs="Arial"/>
                <w:lang w:val="en-GB"/>
              </w:rPr>
              <w:t xml:space="preserve"> and display appointments and events as required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56C7" w14:textId="77777777" w:rsidR="00BF27FA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>B1.6</w:t>
            </w:r>
            <w:r w:rsidR="00662357">
              <w:rPr>
                <w:lang w:val="en-GB"/>
              </w:rPr>
              <w:t xml:space="preserve"> </w:t>
            </w:r>
            <w:r w:rsidRPr="00F924B1">
              <w:t xml:space="preserve"> </w:t>
            </w:r>
            <w:r w:rsidR="00BF27FA" w:rsidRPr="00F924B1">
              <w:t>There should be three different examples</w:t>
            </w:r>
            <w:r w:rsidR="00D552DD" w:rsidRPr="00F924B1">
              <w:t xml:space="preserve"> of locating, organising and displaying appointments</w:t>
            </w:r>
            <w:r w:rsidR="00BF27FA" w:rsidRPr="00F924B1">
              <w:t>.</w:t>
            </w:r>
          </w:p>
          <w:p w14:paraId="5A46FC6A" w14:textId="77777777" w:rsidR="00BF27FA" w:rsidRPr="00662357" w:rsidRDefault="00690096" w:rsidP="00662357">
            <w:pPr>
              <w:pStyle w:val="Examples"/>
              <w:spacing w:after="40"/>
              <w:rPr>
                <w:lang w:val="en-GB"/>
              </w:rPr>
            </w:pPr>
            <w:r w:rsidRPr="00662357">
              <w:rPr>
                <w:b/>
                <w:lang w:val="en-GB"/>
              </w:rPr>
              <w:t>Examples</w:t>
            </w:r>
            <w:r w:rsidR="00662357">
              <w:rPr>
                <w:b/>
                <w:lang w:val="en-GB"/>
              </w:rPr>
              <w:t>:</w:t>
            </w:r>
            <w:r w:rsidRPr="002274A9">
              <w:rPr>
                <w:lang w:val="en-GB"/>
              </w:rPr>
              <w:t xml:space="preserve"> </w:t>
            </w:r>
            <w:r w:rsidR="000857BA" w:rsidRPr="002274A9">
              <w:rPr>
                <w:lang w:val="en-GB"/>
              </w:rPr>
              <w:t>D</w:t>
            </w:r>
            <w:r w:rsidR="00BF27FA" w:rsidRPr="002274A9">
              <w:rPr>
                <w:lang w:val="en-GB"/>
              </w:rPr>
              <w:t>isplay</w:t>
            </w:r>
            <w:r w:rsidR="000857BA" w:rsidRPr="002274A9">
              <w:rPr>
                <w:lang w:val="en-GB"/>
              </w:rPr>
              <w:t xml:space="preserve"> appointments</w:t>
            </w:r>
            <w:r w:rsidR="00BF27FA" w:rsidRPr="002274A9">
              <w:rPr>
                <w:lang w:val="en-GB"/>
              </w:rPr>
              <w:t>:  On screen, for print; display style; filters, views, by category; customise calendar settings; multiple calendars; search and retrieve; public calendars.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E4C77" w14:textId="77777777" w:rsidR="00BF27FA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BF27FA" w14:paraId="389388CD" w14:textId="77777777" w:rsidTr="00BF27FA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CFD1" w14:textId="77777777" w:rsidR="00BF27FA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B1.7</w:t>
            </w:r>
            <w:r>
              <w:rPr>
                <w:rFonts w:cs="Arial"/>
                <w:lang w:val="en-GB"/>
              </w:rPr>
              <w:tab/>
            </w:r>
            <w:r w:rsidR="00BF27FA" w:rsidRPr="00A706CA">
              <w:rPr>
                <w:rFonts w:cs="Arial"/>
                <w:lang w:val="en-GB"/>
              </w:rPr>
              <w:t>Import and export calendar data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85D" w14:textId="77777777" w:rsidR="00BF27FA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>B1.7</w:t>
            </w:r>
            <w:r w:rsidR="00662357">
              <w:rPr>
                <w:lang w:val="en-GB"/>
              </w:rPr>
              <w:t xml:space="preserve"> </w:t>
            </w:r>
            <w:r w:rsidRPr="00F924B1">
              <w:t xml:space="preserve"> </w:t>
            </w:r>
            <w:r w:rsidR="00BF27FA" w:rsidRPr="00F924B1">
              <w:t>There should be at least one example of importing and one example of exporting.</w:t>
            </w:r>
          </w:p>
          <w:p w14:paraId="39CDDD8B" w14:textId="77777777" w:rsidR="00BF27FA" w:rsidRPr="00662357" w:rsidRDefault="00690096" w:rsidP="00662357">
            <w:pPr>
              <w:pStyle w:val="Examples"/>
              <w:spacing w:after="40"/>
              <w:rPr>
                <w:lang w:val="en-GB"/>
              </w:rPr>
            </w:pPr>
            <w:r w:rsidRPr="00662357">
              <w:rPr>
                <w:b/>
                <w:lang w:val="en-GB"/>
              </w:rPr>
              <w:t>Examples</w:t>
            </w:r>
            <w:r w:rsidR="00662357">
              <w:rPr>
                <w:b/>
                <w:lang w:val="en-GB"/>
              </w:rPr>
              <w:t>:</w:t>
            </w:r>
            <w:r w:rsidRPr="002274A9">
              <w:rPr>
                <w:lang w:val="en-GB"/>
              </w:rPr>
              <w:t xml:space="preserve"> </w:t>
            </w:r>
            <w:r w:rsidR="00BF27FA" w:rsidRPr="002274A9">
              <w:rPr>
                <w:lang w:val="en-GB"/>
              </w:rPr>
              <w:t>Import and export:  iCalendar, vCalendar; link tasks to calendar; synchronise calendar with mobile device.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8FB75" w14:textId="77777777" w:rsidR="00BF27FA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BF27FA" w14:paraId="00FC5825" w14:textId="77777777" w:rsidTr="00985B0B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F3FD63" w14:textId="77777777" w:rsidR="00BF27FA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lastRenderedPageBreak/>
              <w:t>B1.8</w:t>
            </w:r>
            <w:r>
              <w:rPr>
                <w:rFonts w:cs="Arial"/>
                <w:lang w:val="en-GB"/>
              </w:rPr>
              <w:tab/>
            </w:r>
            <w:r w:rsidR="00BF27FA" w:rsidRPr="00A706CA">
              <w:rPr>
                <w:rFonts w:cs="Arial"/>
                <w:bCs/>
                <w:lang w:val="en-GB"/>
              </w:rPr>
              <w:t>Describe how to share calendars with other users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C7B6F" w14:textId="77777777" w:rsidR="00BF27FA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 xml:space="preserve">B1.8 </w:t>
            </w:r>
            <w:r w:rsidR="00662357">
              <w:rPr>
                <w:lang w:val="en-GB"/>
              </w:rPr>
              <w:t xml:space="preserve"> </w:t>
            </w:r>
            <w:r w:rsidRPr="00F924B1">
              <w:t>P</w:t>
            </w:r>
            <w:r w:rsidR="00BF27FA" w:rsidRPr="00F924B1">
              <w:t>rovide a brief description on how to share calendars with others.</w:t>
            </w:r>
          </w:p>
          <w:p w14:paraId="2E281B34" w14:textId="77777777" w:rsidR="00BF27FA" w:rsidRPr="00662357" w:rsidRDefault="00690096" w:rsidP="00662357">
            <w:pPr>
              <w:pStyle w:val="Examples"/>
              <w:spacing w:after="40"/>
              <w:rPr>
                <w:lang w:val="en-GB"/>
              </w:rPr>
            </w:pPr>
            <w:r w:rsidRPr="00662357">
              <w:rPr>
                <w:b/>
                <w:lang w:val="en-GB"/>
              </w:rPr>
              <w:t>Examples</w:t>
            </w:r>
            <w:r w:rsidR="00662357">
              <w:rPr>
                <w:b/>
                <w:lang w:val="en-GB"/>
              </w:rPr>
              <w:t>:</w:t>
            </w:r>
            <w:r w:rsidRPr="002274A9">
              <w:rPr>
                <w:lang w:val="en-GB"/>
              </w:rPr>
              <w:t xml:space="preserve"> Share calendars:  Multiple calendars, user permission levels, open </w:t>
            </w:r>
            <w:proofErr w:type="gramStart"/>
            <w:r w:rsidRPr="002274A9">
              <w:rPr>
                <w:lang w:val="en-GB"/>
              </w:rPr>
              <w:t>source</w:t>
            </w:r>
            <w:proofErr w:type="gramEnd"/>
            <w:r w:rsidRPr="002274A9">
              <w:rPr>
                <w:lang w:val="en-GB"/>
              </w:rPr>
              <w:t xml:space="preserve"> and online calendars; subscribe to other calendars.  Organise notes: by category, colour, date.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53A8777A" w14:textId="77777777" w:rsidR="00BF27FA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BCE283B" w14:textId="77777777" w:rsidR="008722E5" w:rsidRDefault="008722E5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EEA4064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BB5235A" w14:textId="77777777" w:rsidR="00CF07AB" w:rsidRDefault="00CF07AB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4F1A2A88" w14:textId="77777777" w:rsidR="00CF07AB" w:rsidRDefault="00CF07AB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9DE8065" w14:textId="77777777" w:rsidR="00CF07AB" w:rsidRDefault="00CF07AB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7F06621" w14:textId="77777777" w:rsidR="00CF07AB" w:rsidRPr="008722E5" w:rsidRDefault="00CF07AB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:rsidRPr="008722E5" w14:paraId="54E92667" w14:textId="77777777" w:rsidTr="008722E5">
        <w:trPr>
          <w:trHeight w:val="417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AC5BF" w14:textId="77777777" w:rsidR="00283DAA" w:rsidRPr="008722E5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8722E5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D10E5A" w14:textId="77777777" w:rsidR="00283DAA" w:rsidRPr="008722E5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8722E5">
              <w:rPr>
                <w:b/>
                <w:sz w:val="22"/>
                <w:szCs w:val="22"/>
              </w:rPr>
              <w:t>Evidence</w:t>
            </w:r>
            <w:r w:rsidRPr="008722E5">
              <w:rPr>
                <w:b/>
                <w:i/>
                <w:sz w:val="22"/>
                <w:szCs w:val="22"/>
              </w:rPr>
              <w:t xml:space="preserve"> </w:t>
            </w:r>
            <w:r w:rsidRPr="008722E5">
              <w:rPr>
                <w:b/>
                <w:sz w:val="22"/>
                <w:szCs w:val="22"/>
              </w:rPr>
              <w:t>Requirements</w:t>
            </w:r>
            <w:r w:rsidRPr="008722E5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9203DA2" w14:textId="77777777" w:rsidR="00283DAA" w:rsidRPr="008722E5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8722E5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117E574B" w14:textId="77777777" w:rsidTr="000857BA">
        <w:trPr>
          <w:trHeight w:val="140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10E4" w14:textId="77777777" w:rsidR="00690096" w:rsidRPr="00A706CA" w:rsidRDefault="00A706CA" w:rsidP="00A706CA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B2</w:t>
            </w:r>
            <w:r>
              <w:rPr>
                <w:rFonts w:cs="Arial"/>
                <w:lang w:val="en-GB"/>
              </w:rPr>
              <w:tab/>
            </w:r>
            <w:r w:rsidR="00690096" w:rsidRPr="00A706CA">
              <w:rPr>
                <w:rFonts w:cs="Arial"/>
                <w:lang w:val="en-GB"/>
              </w:rPr>
              <w:t>Use a task</w:t>
            </w:r>
            <w:r>
              <w:rPr>
                <w:rFonts w:cs="Arial"/>
                <w:lang w:val="en-GB"/>
              </w:rPr>
              <w:t xml:space="preserve"> list to prioritise activities.</w:t>
            </w:r>
          </w:p>
          <w:p w14:paraId="4C5BBBA4" w14:textId="77777777" w:rsidR="00985B0B" w:rsidRPr="00A706CA" w:rsidRDefault="00690096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A706CA">
              <w:rPr>
                <w:rFonts w:cs="Arial"/>
                <w:lang w:val="en-GB"/>
              </w:rPr>
              <w:t>B</w:t>
            </w:r>
            <w:r w:rsidR="00A706CA">
              <w:rPr>
                <w:rFonts w:cs="Arial"/>
                <w:lang w:val="en-GB"/>
              </w:rPr>
              <w:t>2.1</w:t>
            </w:r>
            <w:r w:rsidR="00A706CA">
              <w:rPr>
                <w:rFonts w:cs="Arial"/>
                <w:lang w:val="en-GB"/>
              </w:rPr>
              <w:tab/>
            </w:r>
            <w:r w:rsidRPr="00A706CA">
              <w:rPr>
                <w:rFonts w:cs="Arial"/>
                <w:lang w:val="en-GB"/>
              </w:rPr>
              <w:t xml:space="preserve">Create, </w:t>
            </w:r>
            <w:proofErr w:type="gramStart"/>
            <w:r w:rsidRPr="00A706CA">
              <w:rPr>
                <w:rFonts w:cs="Arial"/>
                <w:lang w:val="en-GB"/>
              </w:rPr>
              <w:t>edit</w:t>
            </w:r>
            <w:proofErr w:type="gramEnd"/>
            <w:r w:rsidRPr="00A706CA">
              <w:rPr>
                <w:rFonts w:cs="Arial"/>
                <w:lang w:val="en-GB"/>
              </w:rPr>
              <w:t xml:space="preserve"> and delete task information</w:t>
            </w:r>
            <w:r w:rsidR="000857BA" w:rsidRPr="00A706CA">
              <w:rPr>
                <w:rFonts w:cs="Arial"/>
                <w:lang w:val="en-GB"/>
              </w:rPr>
              <w:t>.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0FC" w14:textId="77777777" w:rsidR="00283DAA" w:rsidRPr="002274A9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cs="Arial"/>
                <w:b w:val="0"/>
                <w:sz w:val="24"/>
                <w:lang w:val="en-GB"/>
              </w:rPr>
            </w:pPr>
            <w:r w:rsidRPr="00F924B1">
              <w:t xml:space="preserve">B2.1 </w:t>
            </w:r>
            <w:r w:rsidR="00662357">
              <w:rPr>
                <w:lang w:val="en-GB"/>
              </w:rPr>
              <w:t xml:space="preserve"> </w:t>
            </w:r>
            <w:r w:rsidR="00D552DD" w:rsidRPr="00F924B1">
              <w:t>Create, edit and delete at least</w:t>
            </w:r>
            <w:r w:rsidR="00690096" w:rsidRPr="00F924B1">
              <w:t xml:space="preserve"> three different </w:t>
            </w:r>
            <w:r w:rsidR="00D552DD" w:rsidRPr="00F924B1">
              <w:t>tasks</w:t>
            </w:r>
            <w:r w:rsidR="00690096" w:rsidRPr="00F924B1"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79EA8" w14:textId="77777777" w:rsidR="00283DAA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12E13E7A" w14:textId="77777777" w:rsidTr="00690096">
        <w:trPr>
          <w:trHeight w:val="118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DEE" w14:textId="77777777" w:rsidR="00283DAA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A706CA">
              <w:rPr>
                <w:rFonts w:cs="Arial"/>
                <w:lang w:val="en-GB"/>
              </w:rPr>
              <w:t>B2.2</w:t>
            </w:r>
            <w:r w:rsidRPr="00A706CA">
              <w:rPr>
                <w:rFonts w:cs="Arial"/>
                <w:lang w:val="en-GB"/>
              </w:rPr>
              <w:tab/>
            </w:r>
            <w:r w:rsidR="00690096" w:rsidRPr="00A706CA">
              <w:rPr>
                <w:rFonts w:cs="Arial"/>
                <w:lang w:val="en-GB"/>
              </w:rPr>
              <w:t>Organise and display tasks, setting targets for completion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8A73" w14:textId="77777777" w:rsidR="00283DAA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 xml:space="preserve">B2.2 </w:t>
            </w:r>
            <w:r w:rsidR="00662357">
              <w:rPr>
                <w:lang w:val="en-GB"/>
              </w:rPr>
              <w:t xml:space="preserve"> </w:t>
            </w:r>
            <w:r w:rsidR="00690096" w:rsidRPr="00F924B1">
              <w:t>There should be three different examples</w:t>
            </w:r>
            <w:r w:rsidR="002274A9" w:rsidRPr="00F924B1">
              <w:t xml:space="preserve"> </w:t>
            </w:r>
            <w:r w:rsidR="00D552DD" w:rsidRPr="00F924B1">
              <w:t>of organising and displaying tasks</w:t>
            </w:r>
            <w:r w:rsidR="00690096" w:rsidRPr="00F924B1">
              <w:t>.</w:t>
            </w:r>
          </w:p>
          <w:p w14:paraId="6CA6598E" w14:textId="77777777" w:rsidR="00690096" w:rsidRPr="00662357" w:rsidRDefault="00690096" w:rsidP="00662357">
            <w:pPr>
              <w:pStyle w:val="Examples"/>
              <w:spacing w:after="40"/>
              <w:rPr>
                <w:lang w:val="en-GB"/>
              </w:rPr>
            </w:pPr>
            <w:r w:rsidRPr="00662357">
              <w:rPr>
                <w:b/>
                <w:lang w:val="en-GB"/>
              </w:rPr>
              <w:t>Examples</w:t>
            </w:r>
            <w:r w:rsidR="00662357">
              <w:rPr>
                <w:b/>
                <w:lang w:val="en-GB"/>
              </w:rPr>
              <w:t>:</w:t>
            </w:r>
            <w:r w:rsidRPr="002274A9">
              <w:rPr>
                <w:lang w:val="en-GB"/>
              </w:rPr>
              <w:t xml:space="preserve"> Organise tasks:  By category, status, target dates; assign and respond to task requests; filters.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69F7C" w14:textId="77777777" w:rsidR="00283DAA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46DFC070" w14:textId="77777777" w:rsidTr="00690096">
        <w:trPr>
          <w:trHeight w:val="1032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8D68" w14:textId="77777777" w:rsidR="00F4470D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B2.3</w:t>
            </w:r>
            <w:r>
              <w:rPr>
                <w:rFonts w:cs="Arial"/>
                <w:lang w:val="en-GB"/>
              </w:rPr>
              <w:tab/>
            </w:r>
            <w:r w:rsidR="00690096" w:rsidRPr="00A706CA">
              <w:rPr>
                <w:rFonts w:cs="Arial"/>
                <w:lang w:val="en-GB"/>
              </w:rPr>
              <w:t>Monitor task progress</w:t>
            </w:r>
            <w:r>
              <w:rPr>
                <w:rFonts w:cs="Arial"/>
                <w:lang w:val="en-GB"/>
              </w:rPr>
              <w:t xml:space="preserve"> and set reminders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CCBC" w14:textId="77777777" w:rsidR="00F4470D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 xml:space="preserve">B2.3 </w:t>
            </w:r>
            <w:r w:rsidR="00662357">
              <w:rPr>
                <w:lang w:val="en-GB"/>
              </w:rPr>
              <w:t xml:space="preserve"> </w:t>
            </w:r>
            <w:r w:rsidR="00DE431D" w:rsidRPr="00F924B1">
              <w:t>There should be three different examples</w:t>
            </w:r>
            <w:r w:rsidR="00D552DD" w:rsidRPr="00F924B1">
              <w:t xml:space="preserve"> of monitoring progress and setting reminders</w:t>
            </w:r>
            <w:r w:rsidR="00DE431D" w:rsidRPr="00F924B1">
              <w:t>.</w:t>
            </w:r>
          </w:p>
          <w:p w14:paraId="0FBA2F1A" w14:textId="77777777" w:rsidR="00690096" w:rsidRPr="00FF666E" w:rsidRDefault="00690096" w:rsidP="00662357">
            <w:pPr>
              <w:pStyle w:val="Examples"/>
              <w:spacing w:after="40"/>
              <w:rPr>
                <w:lang w:val="en-GB"/>
              </w:rPr>
            </w:pPr>
            <w:r w:rsidRPr="00662357">
              <w:rPr>
                <w:b/>
                <w:lang w:val="en-GB"/>
              </w:rPr>
              <w:t>Examples</w:t>
            </w:r>
            <w:r w:rsidR="00662357">
              <w:rPr>
                <w:b/>
                <w:lang w:val="en-GB"/>
              </w:rPr>
              <w:t>:</w:t>
            </w:r>
            <w:r w:rsidRPr="002274A9">
              <w:rPr>
                <w:lang w:val="en-GB"/>
              </w:rPr>
              <w:t xml:space="preserve"> Task progress:  Percentage completion; postpone task.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DB403" w14:textId="77777777" w:rsidR="00F4470D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90096" w14:paraId="081A31A9" w14:textId="77777777" w:rsidTr="00690096">
        <w:trPr>
          <w:trHeight w:val="83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184" w14:textId="77777777" w:rsidR="00690096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B2.4</w:t>
            </w:r>
            <w:r>
              <w:rPr>
                <w:rFonts w:cs="Arial"/>
                <w:lang w:val="en-GB"/>
              </w:rPr>
              <w:tab/>
            </w:r>
            <w:r w:rsidR="00690096" w:rsidRPr="00A706CA">
              <w:rPr>
                <w:rFonts w:cs="Arial"/>
                <w:lang w:val="en-GB"/>
              </w:rPr>
              <w:t>Report on task status and activity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CD9" w14:textId="77777777" w:rsidR="00690096" w:rsidRPr="002274A9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r w:rsidRPr="00F924B1">
              <w:t xml:space="preserve">B2.4 </w:t>
            </w:r>
            <w:r w:rsidR="00662357">
              <w:rPr>
                <w:lang w:val="en-GB"/>
              </w:rPr>
              <w:t xml:space="preserve"> </w:t>
            </w:r>
            <w:r w:rsidR="00690096" w:rsidRPr="00F924B1">
              <w:t xml:space="preserve">There should be two different </w:t>
            </w:r>
            <w:r w:rsidR="00D552DD" w:rsidRPr="00F924B1">
              <w:t>reports on task status and activity</w:t>
            </w:r>
            <w:r w:rsidR="00690096" w:rsidRPr="00F924B1">
              <w:t>.</w:t>
            </w:r>
          </w:p>
          <w:p w14:paraId="7E314E00" w14:textId="77777777" w:rsidR="00690096" w:rsidRPr="00FF666E" w:rsidRDefault="00690096" w:rsidP="00990A72">
            <w:pPr>
              <w:pStyle w:val="Examples"/>
              <w:rPr>
                <w:b/>
                <w:i/>
                <w:lang w:val="en-GB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A48DD" w14:textId="77777777" w:rsidR="00690096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90096" w14:paraId="1EA2C4A1" w14:textId="77777777" w:rsidTr="00690096">
        <w:trPr>
          <w:trHeight w:val="1272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F08" w14:textId="77777777" w:rsidR="00690096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</w:pPr>
            <w:r>
              <w:rPr>
                <w:rFonts w:cs="Arial"/>
                <w:lang w:val="en-GB"/>
              </w:rPr>
              <w:t>B2.5</w:t>
            </w:r>
            <w:r>
              <w:rPr>
                <w:rFonts w:cs="Arial"/>
                <w:lang w:val="en-GB"/>
              </w:rPr>
              <w:tab/>
            </w:r>
            <w:r w:rsidR="00690096" w:rsidRPr="00A706CA">
              <w:rPr>
                <w:rFonts w:cs="Arial"/>
                <w:lang w:val="en-GB"/>
              </w:rPr>
              <w:t>Use software features to work collaboratively on tasks with oth</w:t>
            </w:r>
            <w:r>
              <w:rPr>
                <w:rFonts w:cs="Arial"/>
                <w:lang w:val="en-GB"/>
              </w:rPr>
              <w:t>er users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06A" w14:textId="77777777" w:rsidR="00690096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>B2.5</w:t>
            </w:r>
            <w:r w:rsidR="00662357">
              <w:rPr>
                <w:lang w:val="en-GB"/>
              </w:rPr>
              <w:t xml:space="preserve"> </w:t>
            </w:r>
            <w:r w:rsidRPr="00F924B1">
              <w:t xml:space="preserve"> </w:t>
            </w:r>
            <w:r w:rsidR="00690096" w:rsidRPr="00F924B1">
              <w:t>There should be two different examples</w:t>
            </w:r>
            <w:r w:rsidR="00D552DD" w:rsidRPr="00F924B1">
              <w:t xml:space="preserve"> of working collaboratively</w:t>
            </w:r>
            <w:r w:rsidR="00690096" w:rsidRPr="00F924B1">
              <w:t>.</w:t>
            </w:r>
          </w:p>
          <w:p w14:paraId="65EA2BBF" w14:textId="77777777" w:rsidR="00690096" w:rsidRPr="002274A9" w:rsidRDefault="00690096" w:rsidP="00662357">
            <w:pPr>
              <w:pStyle w:val="Examples"/>
              <w:spacing w:after="40"/>
              <w:rPr>
                <w:lang w:val="en-GB"/>
              </w:rPr>
            </w:pPr>
            <w:r w:rsidRPr="00662357">
              <w:rPr>
                <w:b/>
                <w:lang w:val="en-GB"/>
              </w:rPr>
              <w:t>Examples</w:t>
            </w:r>
            <w:r w:rsidR="00662357" w:rsidRPr="00662357">
              <w:rPr>
                <w:b/>
                <w:lang w:val="en-GB"/>
              </w:rPr>
              <w:t>:</w:t>
            </w:r>
            <w:r w:rsidRPr="002274A9">
              <w:rPr>
                <w:lang w:val="en-GB"/>
              </w:rPr>
              <w:t xml:space="preserve"> Work collaboratively:  Multiple tasks, user permission levels; composite tasks</w:t>
            </w:r>
            <w:r w:rsidR="00662357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D2509" w14:textId="77777777" w:rsidR="00690096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55E1FB7" w14:textId="77777777" w:rsidR="007D5D7B" w:rsidRPr="001C4E7B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0ED7E053" w14:textId="77777777" w:rsidTr="00662357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6F39767" w14:textId="77777777" w:rsidR="00A671DF" w:rsidRPr="008722E5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8722E5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044826" w14:textId="77777777" w:rsidR="00A671DF" w:rsidRPr="008722E5" w:rsidRDefault="00A671DF" w:rsidP="00E85712">
            <w:pPr>
              <w:rPr>
                <w:b/>
                <w:sz w:val="22"/>
                <w:szCs w:val="22"/>
              </w:rPr>
            </w:pPr>
            <w:r w:rsidRPr="008722E5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50ABB5" w14:textId="77777777" w:rsidR="00A671DF" w:rsidRPr="008722E5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8722E5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38959341" w14:textId="77777777" w:rsidTr="00662357">
        <w:trPr>
          <w:trHeight w:val="1835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0AC59205" w14:textId="77777777" w:rsidR="00985B0B" w:rsidRPr="00A706CA" w:rsidRDefault="00662357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en-GB"/>
              </w:rPr>
              <w:t>B3</w:t>
            </w:r>
            <w:r>
              <w:rPr>
                <w:rFonts w:cs="Arial"/>
                <w:b/>
                <w:bCs/>
                <w:sz w:val="22"/>
                <w:szCs w:val="22"/>
                <w:lang w:val="en-GB"/>
              </w:rPr>
              <w:tab/>
            </w:r>
            <w:r w:rsidR="00690096" w:rsidRPr="00A706CA">
              <w:rPr>
                <w:rFonts w:cs="Arial"/>
                <w:b/>
                <w:bCs/>
                <w:sz w:val="22"/>
                <w:szCs w:val="22"/>
                <w:lang w:val="en-GB"/>
              </w:rPr>
              <w:t>Use an address book to store, organise and retrieve contact information.</w:t>
            </w:r>
          </w:p>
          <w:p w14:paraId="587F7BD4" w14:textId="77777777" w:rsidR="00690096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B3.1</w:t>
            </w:r>
            <w:r>
              <w:rPr>
                <w:rFonts w:cs="Arial"/>
                <w:lang w:val="en-GB"/>
              </w:rPr>
              <w:tab/>
            </w:r>
            <w:r w:rsidR="00690096" w:rsidRPr="00A706CA">
              <w:rPr>
                <w:rFonts w:cs="Arial"/>
                <w:lang w:val="en-GB"/>
              </w:rPr>
              <w:t xml:space="preserve">Create, </w:t>
            </w:r>
            <w:proofErr w:type="gramStart"/>
            <w:r w:rsidR="00690096" w:rsidRPr="00A706CA">
              <w:rPr>
                <w:rFonts w:cs="Arial"/>
                <w:lang w:val="en-GB"/>
              </w:rPr>
              <w:t>update</w:t>
            </w:r>
            <w:proofErr w:type="gramEnd"/>
            <w:r>
              <w:rPr>
                <w:rFonts w:cs="Arial"/>
                <w:lang w:val="en-GB"/>
              </w:rPr>
              <w:t xml:space="preserve"> and delete contact information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2DBE6A71" w14:textId="77777777" w:rsidR="00690096" w:rsidRPr="00662357" w:rsidRDefault="007737E6" w:rsidP="006623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lang w:val="en-GB"/>
              </w:rPr>
            </w:pPr>
            <w:r w:rsidRPr="00F924B1">
              <w:t xml:space="preserve">B3.1 </w:t>
            </w:r>
            <w:r w:rsidR="00D552DD" w:rsidRPr="00F924B1">
              <w:t xml:space="preserve">Create, update and delete at least </w:t>
            </w:r>
            <w:r w:rsidR="00690096" w:rsidRPr="00F924B1">
              <w:t xml:space="preserve">three different </w:t>
            </w:r>
            <w:r w:rsidR="00D552DD" w:rsidRPr="00F924B1">
              <w:t>contacts</w:t>
            </w:r>
            <w:r w:rsidR="00690096" w:rsidRPr="00F924B1">
              <w:t>.</w:t>
            </w:r>
          </w:p>
          <w:p w14:paraId="7D063AED" w14:textId="77777777" w:rsidR="00690096" w:rsidRPr="00FF666E" w:rsidRDefault="00662357" w:rsidP="00662357">
            <w:pPr>
              <w:pStyle w:val="Examples"/>
              <w:spacing w:after="40"/>
              <w:rPr>
                <w:lang w:val="en-GB"/>
              </w:rPr>
            </w:pPr>
            <w:r>
              <w:rPr>
                <w:b/>
                <w:lang w:val="en-GB"/>
              </w:rPr>
              <w:t>Examples:</w:t>
            </w:r>
            <w:r w:rsidR="00F02382" w:rsidRPr="002274A9">
              <w:rPr>
                <w:lang w:val="en-GB"/>
              </w:rPr>
              <w:t xml:space="preserve"> </w:t>
            </w:r>
            <w:r w:rsidR="00690096" w:rsidRPr="002274A9">
              <w:rPr>
                <w:lang w:val="en-GB"/>
              </w:rPr>
              <w:t>Update contacts:  Multiple entries for single person; automatic updates; assign category</w:t>
            </w:r>
            <w:r w:rsidR="00690096" w:rsidRPr="00FF666E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730F9A0B" w14:textId="77777777" w:rsidR="00A671DF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5D8CE7C3" w14:textId="77777777" w:rsidTr="00662357">
        <w:trPr>
          <w:trHeight w:val="1688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F6CF" w14:textId="77777777" w:rsidR="00A671DF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B3.2</w:t>
            </w:r>
            <w:r>
              <w:rPr>
                <w:rFonts w:cs="Arial"/>
                <w:lang w:val="en-GB"/>
              </w:rPr>
              <w:tab/>
            </w:r>
            <w:r w:rsidR="00690096" w:rsidRPr="00A706CA">
              <w:rPr>
                <w:rFonts w:cs="Arial"/>
                <w:bCs/>
                <w:lang w:val="en-GB"/>
              </w:rPr>
              <w:t xml:space="preserve">Locate, </w:t>
            </w:r>
            <w:proofErr w:type="gramStart"/>
            <w:r w:rsidR="00690096" w:rsidRPr="00A706CA">
              <w:rPr>
                <w:rFonts w:cs="Arial"/>
                <w:bCs/>
                <w:lang w:val="en-GB"/>
              </w:rPr>
              <w:t>organise</w:t>
            </w:r>
            <w:proofErr w:type="gramEnd"/>
            <w:r w:rsidR="00690096" w:rsidRPr="00A706CA">
              <w:rPr>
                <w:rFonts w:cs="Arial"/>
                <w:bCs/>
                <w:lang w:val="en-GB"/>
              </w:rPr>
              <w:t xml:space="preserve"> and display contact information efficiently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4701" w14:textId="77777777" w:rsidR="00742DA9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F924B1">
              <w:t xml:space="preserve">B3.2 </w:t>
            </w:r>
            <w:r w:rsidR="00742DA9" w:rsidRPr="00F924B1">
              <w:t xml:space="preserve">There should be three different examples </w:t>
            </w:r>
            <w:r w:rsidR="00D552DD" w:rsidRPr="00F924B1">
              <w:t>of organising and displaying contacts</w:t>
            </w:r>
            <w:r w:rsidR="00742DA9" w:rsidRPr="00F924B1">
              <w:t>.</w:t>
            </w:r>
          </w:p>
          <w:p w14:paraId="3AA3C91B" w14:textId="77777777" w:rsidR="00213BC1" w:rsidRPr="00FF666E" w:rsidRDefault="00F02382" w:rsidP="00662357">
            <w:pPr>
              <w:pStyle w:val="Examples"/>
              <w:spacing w:after="40"/>
              <w:rPr>
                <w:lang w:val="en-GB"/>
              </w:rPr>
            </w:pPr>
            <w:r w:rsidRPr="00F924B1">
              <w:rPr>
                <w:b/>
                <w:lang w:val="en-GB"/>
              </w:rPr>
              <w:t>Examples.</w:t>
            </w:r>
            <w:r w:rsidRPr="002274A9">
              <w:rPr>
                <w:lang w:val="en-GB"/>
              </w:rPr>
              <w:t xml:space="preserve"> </w:t>
            </w:r>
            <w:r w:rsidR="00742DA9" w:rsidRPr="002274A9">
              <w:rPr>
                <w:lang w:val="en-GB"/>
              </w:rPr>
              <w:t>Organise contacts: Organise – by category, name, company; customise display, selected fields; filters; multiple contacts.  Display - on screen, for print, display style</w:t>
            </w:r>
            <w:r w:rsidR="00742DA9" w:rsidRPr="00FF666E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6DF2F" w14:textId="77777777" w:rsidR="00A671DF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D7A0A" w14:paraId="06AB2781" w14:textId="77777777" w:rsidTr="00662357">
        <w:trPr>
          <w:trHeight w:val="1024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0DF1" w14:textId="77777777" w:rsidR="00ED7A0A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B3.3</w:t>
            </w:r>
            <w:r>
              <w:rPr>
                <w:rFonts w:cs="Arial"/>
                <w:lang w:val="en-GB"/>
              </w:rPr>
              <w:tab/>
            </w:r>
            <w:r w:rsidR="00742DA9" w:rsidRPr="00A706CA">
              <w:rPr>
                <w:rFonts w:cs="Arial"/>
                <w:lang w:val="en-GB"/>
              </w:rPr>
              <w:t>Create additional contact lists to separate work and leisure contacts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91D3" w14:textId="77777777" w:rsidR="00ED7A0A" w:rsidRPr="00F924B1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r w:rsidRPr="00F924B1">
              <w:t xml:space="preserve">B3.3 </w:t>
            </w:r>
            <w:r w:rsidR="00F924B1">
              <w:rPr>
                <w:lang w:val="en-GB"/>
              </w:rPr>
              <w:t xml:space="preserve"> </w:t>
            </w:r>
            <w:r w:rsidR="00D552DD" w:rsidRPr="00F924B1">
              <w:t>Create at least one additional contact list to separate work and leisure contacts</w:t>
            </w:r>
            <w:r w:rsidR="00F924B1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1F2C4" w14:textId="77777777" w:rsidR="00ED7A0A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D7A0A" w14:paraId="195CDCB3" w14:textId="77777777" w:rsidTr="00662357">
        <w:trPr>
          <w:trHeight w:val="1484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3702" w14:textId="77777777" w:rsidR="00ED7A0A" w:rsidRPr="00A706CA" w:rsidRDefault="00F02382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/>
              </w:rPr>
            </w:pPr>
            <w:r w:rsidRPr="00A706CA">
              <w:rPr>
                <w:rFonts w:cs="Arial"/>
                <w:lang w:val="en-GB"/>
              </w:rPr>
              <w:t>B3.4</w:t>
            </w:r>
            <w:r w:rsidR="00A706CA">
              <w:rPr>
                <w:rFonts w:cs="Arial"/>
                <w:lang w:val="en-GB"/>
              </w:rPr>
              <w:tab/>
            </w:r>
            <w:r w:rsidR="00742DA9" w:rsidRPr="00A706CA">
              <w:rPr>
                <w:rFonts w:cs="Arial"/>
                <w:lang w:val="en-GB"/>
              </w:rPr>
              <w:t>Select and export contact details for use in other applications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3BF0" w14:textId="77777777" w:rsidR="00F02382" w:rsidRPr="00A706CA" w:rsidRDefault="007737E6" w:rsidP="00A706C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lang w:val="en-GB"/>
              </w:rPr>
            </w:pPr>
            <w:r w:rsidRPr="00F924B1">
              <w:t>B3.4</w:t>
            </w:r>
            <w:r w:rsidR="00F924B1">
              <w:rPr>
                <w:lang w:val="en-GB"/>
              </w:rPr>
              <w:t xml:space="preserve"> </w:t>
            </w:r>
            <w:r w:rsidRPr="00F924B1">
              <w:t xml:space="preserve"> </w:t>
            </w:r>
            <w:r w:rsidR="00F02382" w:rsidRPr="00F924B1">
              <w:t>There should be two different examples</w:t>
            </w:r>
            <w:r w:rsidR="00D552DD" w:rsidRPr="00F924B1">
              <w:t xml:space="preserve"> of exporting contacts</w:t>
            </w:r>
            <w:r w:rsidR="00F924B1">
              <w:rPr>
                <w:lang w:val="en-GB"/>
              </w:rPr>
              <w:t>.</w:t>
            </w:r>
          </w:p>
          <w:p w14:paraId="4C565BE6" w14:textId="77777777" w:rsidR="00F02382" w:rsidRPr="00FF666E" w:rsidRDefault="00F02382" w:rsidP="00662357">
            <w:pPr>
              <w:pStyle w:val="Examples"/>
              <w:spacing w:after="40"/>
              <w:rPr>
                <w:lang w:val="en-GB"/>
              </w:rPr>
            </w:pPr>
            <w:r w:rsidRPr="00F924B1">
              <w:rPr>
                <w:b/>
                <w:lang w:val="en-GB"/>
              </w:rPr>
              <w:t>Examples</w:t>
            </w:r>
            <w:r w:rsidR="00A706CA">
              <w:rPr>
                <w:b/>
                <w:lang w:val="en-GB"/>
              </w:rPr>
              <w:t>:</w:t>
            </w:r>
            <w:r w:rsidRPr="002274A9">
              <w:rPr>
                <w:lang w:val="en-GB"/>
              </w:rPr>
              <w:t xml:space="preserve"> Select and export contacts:  Selected fields; selected contacts; for transfer to mobile device, merge with other software.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06E1B" w14:textId="77777777" w:rsidR="00ED7A0A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02382" w14:paraId="660F3289" w14:textId="77777777" w:rsidTr="00662357">
        <w:trPr>
          <w:trHeight w:val="871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7F2B" w14:textId="77777777" w:rsidR="00F02382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B3.5</w:t>
            </w:r>
            <w:r>
              <w:rPr>
                <w:rFonts w:cs="Arial"/>
                <w:lang w:val="en-GB"/>
              </w:rPr>
              <w:tab/>
            </w:r>
            <w:r w:rsidR="00F02382" w:rsidRPr="00A706CA">
              <w:rPr>
                <w:rFonts w:cs="Arial"/>
                <w:lang w:val="en-GB"/>
              </w:rPr>
              <w:t>Create and modify a distribution list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5AAD" w14:textId="77777777" w:rsidR="00F02382" w:rsidRPr="002274A9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r w:rsidRPr="00F924B1">
              <w:t xml:space="preserve">B3.5 </w:t>
            </w:r>
            <w:r w:rsidR="00F924B1">
              <w:rPr>
                <w:lang w:val="en-GB"/>
              </w:rPr>
              <w:t xml:space="preserve"> </w:t>
            </w:r>
            <w:r w:rsidR="00F02382" w:rsidRPr="00F924B1">
              <w:t>There should be at least one example of creating and one example of modifying</w:t>
            </w:r>
            <w:r w:rsidR="00D552DD" w:rsidRPr="00F924B1">
              <w:t xml:space="preserve"> a distribution list</w:t>
            </w:r>
            <w:r w:rsidR="00F02382" w:rsidRPr="00F924B1"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598AE" w14:textId="77777777" w:rsidR="00F02382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02382" w14:paraId="4A9A4317" w14:textId="77777777" w:rsidTr="00662357">
        <w:trPr>
          <w:trHeight w:val="1551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9E1D" w14:textId="77777777" w:rsidR="00F02382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B3.6</w:t>
            </w:r>
            <w:r>
              <w:rPr>
                <w:rFonts w:cs="Arial"/>
                <w:lang w:val="en-GB"/>
              </w:rPr>
              <w:tab/>
            </w:r>
            <w:r w:rsidR="00F02382" w:rsidRPr="00A706CA">
              <w:rPr>
                <w:rFonts w:cs="Arial"/>
                <w:lang w:val="en-GB"/>
              </w:rPr>
              <w:t>Share contact information with others responsibly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B167" w14:textId="77777777" w:rsidR="00F02382" w:rsidRPr="00A706CA" w:rsidRDefault="007737E6" w:rsidP="00A706C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lang w:val="en-GB"/>
              </w:rPr>
            </w:pPr>
            <w:r w:rsidRPr="00F924B1">
              <w:t xml:space="preserve">B3.6 </w:t>
            </w:r>
            <w:r w:rsidR="00F924B1">
              <w:rPr>
                <w:lang w:val="en-GB"/>
              </w:rPr>
              <w:t xml:space="preserve"> </w:t>
            </w:r>
            <w:r w:rsidR="00D552DD" w:rsidRPr="00F924B1">
              <w:t>At least</w:t>
            </w:r>
            <w:r w:rsidR="00F02382" w:rsidRPr="00F924B1">
              <w:t xml:space="preserve"> two different examples</w:t>
            </w:r>
            <w:r w:rsidR="00D552DD" w:rsidRPr="00F924B1">
              <w:t xml:space="preserve"> of sharing contact information</w:t>
            </w:r>
            <w:r w:rsidR="00F02382" w:rsidRPr="00F924B1">
              <w:t>.</w:t>
            </w:r>
          </w:p>
          <w:p w14:paraId="20CA816E" w14:textId="77777777" w:rsidR="00F02382" w:rsidRPr="00F924B1" w:rsidRDefault="00F02382" w:rsidP="00662357">
            <w:pPr>
              <w:pStyle w:val="Examples"/>
              <w:spacing w:after="40"/>
              <w:rPr>
                <w:lang w:val="en-GB"/>
              </w:rPr>
            </w:pPr>
            <w:r w:rsidRPr="00F924B1">
              <w:rPr>
                <w:b/>
                <w:lang w:val="en-GB"/>
              </w:rPr>
              <w:t>Examples:</w:t>
            </w:r>
            <w:r w:rsidRPr="002274A9">
              <w:rPr>
                <w:lang w:val="en-GB"/>
              </w:rPr>
              <w:t xml:space="preserve">  Share contact information: Beam between mobiles devices (wireless, Bluetooth, infrared), vcard.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4179B" w14:textId="77777777" w:rsidR="00F02382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02382" w14:paraId="3EE71633" w14:textId="77777777" w:rsidTr="00662357">
        <w:trPr>
          <w:trHeight w:val="1695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A286" w14:textId="77777777" w:rsidR="00F02382" w:rsidRPr="00A706CA" w:rsidRDefault="00A706CA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lastRenderedPageBreak/>
              <w:t>B3.7</w:t>
            </w:r>
            <w:r w:rsidR="00F02382" w:rsidRPr="00A706CA">
              <w:rPr>
                <w:rFonts w:cs="Arial"/>
                <w:lang w:val="en-GB"/>
              </w:rPr>
              <w:tab/>
              <w:t>Explain why it is important to use personal data responsibly and safely and [B3.8] why and how to keep contact information up to date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A800" w14:textId="77777777" w:rsidR="00F02382" w:rsidRPr="00A706CA" w:rsidRDefault="007737E6" w:rsidP="00A706C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lang w:val="en-GB"/>
              </w:rPr>
            </w:pPr>
            <w:r w:rsidRPr="00F924B1">
              <w:t>B3.7</w:t>
            </w:r>
            <w:r w:rsidR="00F924B1">
              <w:rPr>
                <w:lang w:val="en-GB"/>
              </w:rPr>
              <w:t xml:space="preserve"> </w:t>
            </w:r>
            <w:r w:rsidRPr="00F924B1">
              <w:t xml:space="preserve"> P</w:t>
            </w:r>
            <w:r w:rsidR="00F02382" w:rsidRPr="00F924B1">
              <w:t>rovide a brief description of the importance of using personal data responsibly and safely and how to keep contact information up to date.</w:t>
            </w:r>
          </w:p>
          <w:p w14:paraId="4310E01E" w14:textId="77777777" w:rsidR="00F02382" w:rsidRPr="00F924B1" w:rsidRDefault="00F02382" w:rsidP="00662357">
            <w:pPr>
              <w:pStyle w:val="Examples"/>
              <w:spacing w:after="40"/>
              <w:rPr>
                <w:lang w:val="en-GB"/>
              </w:rPr>
            </w:pPr>
            <w:r w:rsidRPr="00F924B1">
              <w:rPr>
                <w:b/>
                <w:lang w:val="en-GB"/>
              </w:rPr>
              <w:t>Examples:</w:t>
            </w:r>
            <w:r w:rsidRPr="002274A9">
              <w:rPr>
                <w:lang w:val="en-GB"/>
              </w:rPr>
              <w:t xml:space="preserve">  Responsible use:  Password protection, respect confidentiality; public profiles; trust, data protection.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2A9C0" w14:textId="77777777" w:rsidR="00F02382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93684" w14:paraId="10662319" w14:textId="77777777" w:rsidTr="00662357">
        <w:trPr>
          <w:trHeight w:val="714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424B6849" w14:textId="77777777" w:rsidR="007737E6" w:rsidRPr="00A706CA" w:rsidRDefault="00F924B1" w:rsidP="00A706CA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/>
              </w:rPr>
            </w:pPr>
            <w:r w:rsidRPr="00A706CA">
              <w:rPr>
                <w:rFonts w:cs="Arial"/>
                <w:lang w:val="en-GB"/>
              </w:rPr>
              <w:t>B3.8</w:t>
            </w:r>
            <w:r w:rsidRPr="00A706CA">
              <w:rPr>
                <w:rFonts w:cs="Arial"/>
                <w:lang w:val="en-GB"/>
              </w:rPr>
              <w:tab/>
            </w:r>
            <w:r w:rsidR="007737E6" w:rsidRPr="00A706CA">
              <w:rPr>
                <w:rFonts w:cs="Arial"/>
                <w:lang w:val="en-GB"/>
              </w:rPr>
              <w:t>Describe why and how to keep contact information up to date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61EC967A" w14:textId="77777777" w:rsidR="00F93684" w:rsidRPr="002274A9" w:rsidRDefault="007737E6" w:rsidP="00F924B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r w:rsidRPr="00F924B1">
              <w:t>B3.8  Describe why and how to keep contact information up to date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4C55BDFB" w14:textId="77777777" w:rsidR="00F93684" w:rsidRPr="00F924B1" w:rsidRDefault="006241F8" w:rsidP="00F924B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95D328D" w14:textId="77777777" w:rsidR="00990A72" w:rsidRPr="008722E5" w:rsidRDefault="00990A72">
      <w:pPr>
        <w:rPr>
          <w:b/>
          <w:sz w:val="22"/>
          <w:szCs w:val="22"/>
        </w:rPr>
      </w:pPr>
    </w:p>
    <w:p w14:paraId="4769151A" w14:textId="77777777" w:rsidR="00640664" w:rsidRPr="008722E5" w:rsidRDefault="00640664" w:rsidP="00640664">
      <w:pPr>
        <w:rPr>
          <w:b/>
          <w:bCs/>
          <w:sz w:val="22"/>
          <w:szCs w:val="22"/>
        </w:rPr>
      </w:pPr>
      <w:r w:rsidRPr="008722E5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255B6408" w14:textId="77777777" w:rsidR="00640664" w:rsidRPr="008722E5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2C4685A7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5BBA" w14:textId="77777777" w:rsidR="00640664" w:rsidRPr="00FF666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F666E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DE0B9B9" w14:textId="77777777" w:rsidR="00640664" w:rsidRPr="00FF666E" w:rsidRDefault="00C6211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CF2A" w14:textId="77777777" w:rsidR="00640664" w:rsidRPr="00FF666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F666E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4B559E5" w14:textId="77777777" w:rsidR="00640664" w:rsidRPr="00114896" w:rsidRDefault="00C6211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640BF664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1AE1" w14:textId="77777777" w:rsidR="00640664" w:rsidRPr="00FF666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F666E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24E00F5" w14:textId="77777777" w:rsidR="00640664" w:rsidRPr="00FF666E" w:rsidRDefault="00C6211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77AF7" w14:textId="77777777" w:rsidR="00640664" w:rsidRPr="00FF666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F666E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98525E7" w14:textId="77777777" w:rsidR="00640664" w:rsidRPr="00114896" w:rsidRDefault="00C6211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9F8549D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31354" w14:textId="77777777" w:rsidR="005F3E83" w:rsidRDefault="005F3E83">
      <w:r>
        <w:separator/>
      </w:r>
    </w:p>
  </w:endnote>
  <w:endnote w:type="continuationSeparator" w:id="0">
    <w:p w14:paraId="5C3B89ED" w14:textId="77777777" w:rsidR="005F3E83" w:rsidRDefault="005F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0D22" w14:textId="77777777" w:rsidR="008722E5" w:rsidRPr="008722E5" w:rsidRDefault="00C62116" w:rsidP="00C62116">
    <w:pPr>
      <w:pStyle w:val="NormalBold"/>
      <w:tabs>
        <w:tab w:val="left" w:pos="5103"/>
        <w:tab w:val="center" w:pos="7938"/>
        <w:tab w:val="right" w:pos="15120"/>
      </w:tabs>
      <w:rPr>
        <w:b w:val="0"/>
        <w:sz w:val="16"/>
        <w:szCs w:val="16"/>
      </w:rPr>
    </w:pPr>
    <w:bookmarkStart w:id="2" w:name="_Hlk73519722"/>
    <w:bookmarkStart w:id="3" w:name="_Hlk75511360"/>
    <w:r>
      <w:rPr>
        <w:b w:val="0"/>
        <w:sz w:val="16"/>
        <w:szCs w:val="16"/>
      </w:rPr>
      <w:t>© OCR June 2021 OCR Level 2 in IT User Skills ITQ</w:t>
    </w:r>
    <w:bookmarkEnd w:id="2"/>
    <w:r>
      <w:rPr>
        <w:b w:val="0"/>
        <w:sz w:val="16"/>
        <w:szCs w:val="16"/>
      </w:rPr>
      <w:tab/>
    </w:r>
    <w:bookmarkEnd w:id="3"/>
    <w:r w:rsidR="008722E5">
      <w:rPr>
        <w:b w:val="0"/>
        <w:sz w:val="16"/>
        <w:szCs w:val="16"/>
      </w:rPr>
      <w:t>Evidence Checklis</w:t>
    </w:r>
    <w:r w:rsidR="00181F88">
      <w:rPr>
        <w:b w:val="0"/>
        <w:sz w:val="16"/>
        <w:szCs w:val="16"/>
      </w:rPr>
      <w:t>t and Evidence Guide for: Unit 54</w:t>
    </w:r>
    <w:r w:rsidR="00114896">
      <w:rPr>
        <w:b w:val="0"/>
        <w:sz w:val="16"/>
        <w:szCs w:val="16"/>
      </w:rPr>
      <w:t>: Personal i</w:t>
    </w:r>
    <w:r w:rsidR="008722E5">
      <w:rPr>
        <w:b w:val="0"/>
        <w:sz w:val="16"/>
        <w:szCs w:val="16"/>
      </w:rPr>
      <w:t xml:space="preserve">nformation </w:t>
    </w:r>
    <w:r w:rsidR="00114896">
      <w:rPr>
        <w:b w:val="0"/>
        <w:sz w:val="16"/>
        <w:szCs w:val="16"/>
      </w:rPr>
      <w:t>m</w:t>
    </w:r>
    <w:r w:rsidR="008722E5">
      <w:rPr>
        <w:b w:val="0"/>
        <w:sz w:val="16"/>
        <w:szCs w:val="16"/>
      </w:rPr>
      <w:t xml:space="preserve">anagement </w:t>
    </w:r>
    <w:r w:rsidR="00114896">
      <w:rPr>
        <w:b w:val="0"/>
        <w:sz w:val="16"/>
        <w:szCs w:val="16"/>
      </w:rPr>
      <w:t>s</w:t>
    </w:r>
    <w:r w:rsidR="008722E5">
      <w:rPr>
        <w:b w:val="0"/>
        <w:sz w:val="16"/>
        <w:szCs w:val="16"/>
      </w:rPr>
      <w:t>oftware Level 2 (Credit Value 2)</w:t>
    </w:r>
    <w:r w:rsidR="008722E5">
      <w:rPr>
        <w:b w:val="0"/>
        <w:sz w:val="16"/>
        <w:szCs w:val="16"/>
      </w:rPr>
      <w:tab/>
    </w:r>
    <w:r w:rsidR="008722E5">
      <w:rPr>
        <w:rStyle w:val="PageNumber"/>
        <w:b w:val="0"/>
        <w:bCs w:val="0"/>
        <w:sz w:val="24"/>
        <w:szCs w:val="20"/>
      </w:rPr>
      <w:fldChar w:fldCharType="begin"/>
    </w:r>
    <w:r w:rsidR="008722E5">
      <w:rPr>
        <w:rStyle w:val="PageNumber"/>
        <w:b w:val="0"/>
        <w:bCs w:val="0"/>
        <w:sz w:val="24"/>
        <w:szCs w:val="20"/>
      </w:rPr>
      <w:instrText xml:space="preserve"> PAGE </w:instrText>
    </w:r>
    <w:r w:rsidR="008722E5">
      <w:rPr>
        <w:rStyle w:val="PageNumber"/>
        <w:b w:val="0"/>
        <w:bCs w:val="0"/>
        <w:sz w:val="24"/>
        <w:szCs w:val="20"/>
      </w:rPr>
      <w:fldChar w:fldCharType="separate"/>
    </w:r>
    <w:r w:rsidR="00114896">
      <w:rPr>
        <w:rStyle w:val="PageNumber"/>
        <w:b w:val="0"/>
        <w:bCs w:val="0"/>
        <w:noProof/>
        <w:sz w:val="24"/>
        <w:szCs w:val="20"/>
      </w:rPr>
      <w:t>2</w:t>
    </w:r>
    <w:r w:rsidR="008722E5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75C4B" w14:textId="77777777" w:rsidR="005F3E83" w:rsidRDefault="005F3E83">
      <w:r>
        <w:separator/>
      </w:r>
    </w:p>
  </w:footnote>
  <w:footnote w:type="continuationSeparator" w:id="0">
    <w:p w14:paraId="29E07995" w14:textId="77777777" w:rsidR="005F3E83" w:rsidRDefault="005F3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27FA"/>
    <w:rsid w:val="00051146"/>
    <w:rsid w:val="000857BA"/>
    <w:rsid w:val="0008605C"/>
    <w:rsid w:val="00096494"/>
    <w:rsid w:val="000A6EC0"/>
    <w:rsid w:val="000C7CDD"/>
    <w:rsid w:val="000D74B0"/>
    <w:rsid w:val="000E6251"/>
    <w:rsid w:val="00105500"/>
    <w:rsid w:val="00114896"/>
    <w:rsid w:val="001175DC"/>
    <w:rsid w:val="00133FDC"/>
    <w:rsid w:val="0013462D"/>
    <w:rsid w:val="00145A91"/>
    <w:rsid w:val="00157885"/>
    <w:rsid w:val="0016340E"/>
    <w:rsid w:val="001712CE"/>
    <w:rsid w:val="00181F88"/>
    <w:rsid w:val="00186FF8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274A9"/>
    <w:rsid w:val="00233B12"/>
    <w:rsid w:val="002350FB"/>
    <w:rsid w:val="00245BA1"/>
    <w:rsid w:val="00251FF3"/>
    <w:rsid w:val="0026600C"/>
    <w:rsid w:val="00283DAA"/>
    <w:rsid w:val="00287E36"/>
    <w:rsid w:val="002C3526"/>
    <w:rsid w:val="0031393A"/>
    <w:rsid w:val="00314F3D"/>
    <w:rsid w:val="00320C5D"/>
    <w:rsid w:val="003474A3"/>
    <w:rsid w:val="00357358"/>
    <w:rsid w:val="00363BE9"/>
    <w:rsid w:val="00373247"/>
    <w:rsid w:val="00380186"/>
    <w:rsid w:val="003900ED"/>
    <w:rsid w:val="003A2511"/>
    <w:rsid w:val="003B68A2"/>
    <w:rsid w:val="003C64F0"/>
    <w:rsid w:val="003F7B3E"/>
    <w:rsid w:val="004035F9"/>
    <w:rsid w:val="00461787"/>
    <w:rsid w:val="0046542A"/>
    <w:rsid w:val="00476EBD"/>
    <w:rsid w:val="00483A47"/>
    <w:rsid w:val="004A30B3"/>
    <w:rsid w:val="004C3E69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34C07"/>
    <w:rsid w:val="005408B7"/>
    <w:rsid w:val="0054329C"/>
    <w:rsid w:val="00557585"/>
    <w:rsid w:val="0056212E"/>
    <w:rsid w:val="0057118E"/>
    <w:rsid w:val="005D57B2"/>
    <w:rsid w:val="005E5C27"/>
    <w:rsid w:val="005F3E83"/>
    <w:rsid w:val="006241F8"/>
    <w:rsid w:val="00631522"/>
    <w:rsid w:val="00640664"/>
    <w:rsid w:val="00643A03"/>
    <w:rsid w:val="00662357"/>
    <w:rsid w:val="0067431C"/>
    <w:rsid w:val="006776DC"/>
    <w:rsid w:val="00681AD7"/>
    <w:rsid w:val="00690096"/>
    <w:rsid w:val="006B253D"/>
    <w:rsid w:val="006D379B"/>
    <w:rsid w:val="006F0306"/>
    <w:rsid w:val="00704141"/>
    <w:rsid w:val="00714C07"/>
    <w:rsid w:val="00722992"/>
    <w:rsid w:val="007272D3"/>
    <w:rsid w:val="007360DE"/>
    <w:rsid w:val="00740FE3"/>
    <w:rsid w:val="00742DA9"/>
    <w:rsid w:val="007737E6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831DBF"/>
    <w:rsid w:val="00832EED"/>
    <w:rsid w:val="00856DEC"/>
    <w:rsid w:val="008624DD"/>
    <w:rsid w:val="0086284A"/>
    <w:rsid w:val="008722E5"/>
    <w:rsid w:val="008878D3"/>
    <w:rsid w:val="008908FF"/>
    <w:rsid w:val="0089110F"/>
    <w:rsid w:val="008A4947"/>
    <w:rsid w:val="008A789A"/>
    <w:rsid w:val="008E31ED"/>
    <w:rsid w:val="008E4A7F"/>
    <w:rsid w:val="008F578A"/>
    <w:rsid w:val="0090659A"/>
    <w:rsid w:val="00917151"/>
    <w:rsid w:val="009620A8"/>
    <w:rsid w:val="00962BC6"/>
    <w:rsid w:val="00973FDC"/>
    <w:rsid w:val="00974C2A"/>
    <w:rsid w:val="00980B47"/>
    <w:rsid w:val="00985B0B"/>
    <w:rsid w:val="00990A6D"/>
    <w:rsid w:val="00990A72"/>
    <w:rsid w:val="009B7D88"/>
    <w:rsid w:val="009D7411"/>
    <w:rsid w:val="009E3F77"/>
    <w:rsid w:val="00A059C3"/>
    <w:rsid w:val="00A10480"/>
    <w:rsid w:val="00A31C61"/>
    <w:rsid w:val="00A3241A"/>
    <w:rsid w:val="00A4370C"/>
    <w:rsid w:val="00A46EAA"/>
    <w:rsid w:val="00A5278D"/>
    <w:rsid w:val="00A606FC"/>
    <w:rsid w:val="00A642F5"/>
    <w:rsid w:val="00A671DF"/>
    <w:rsid w:val="00A67F40"/>
    <w:rsid w:val="00A706CA"/>
    <w:rsid w:val="00A73594"/>
    <w:rsid w:val="00A77F61"/>
    <w:rsid w:val="00A80A10"/>
    <w:rsid w:val="00A81F9D"/>
    <w:rsid w:val="00A82E39"/>
    <w:rsid w:val="00A91782"/>
    <w:rsid w:val="00AB1255"/>
    <w:rsid w:val="00AC0764"/>
    <w:rsid w:val="00AC54A7"/>
    <w:rsid w:val="00AD72CD"/>
    <w:rsid w:val="00B03E81"/>
    <w:rsid w:val="00B257EA"/>
    <w:rsid w:val="00B35ECF"/>
    <w:rsid w:val="00B54F0B"/>
    <w:rsid w:val="00BA357B"/>
    <w:rsid w:val="00BB1A08"/>
    <w:rsid w:val="00BC48E9"/>
    <w:rsid w:val="00BF27FA"/>
    <w:rsid w:val="00C13BFF"/>
    <w:rsid w:val="00C20008"/>
    <w:rsid w:val="00C208DA"/>
    <w:rsid w:val="00C30584"/>
    <w:rsid w:val="00C5042E"/>
    <w:rsid w:val="00C62116"/>
    <w:rsid w:val="00C63E5A"/>
    <w:rsid w:val="00C71C9C"/>
    <w:rsid w:val="00C74FDD"/>
    <w:rsid w:val="00C82E3C"/>
    <w:rsid w:val="00CA5334"/>
    <w:rsid w:val="00CA69D5"/>
    <w:rsid w:val="00CD1748"/>
    <w:rsid w:val="00CE3754"/>
    <w:rsid w:val="00CF07AB"/>
    <w:rsid w:val="00CF0846"/>
    <w:rsid w:val="00CF0AAE"/>
    <w:rsid w:val="00CF0CC0"/>
    <w:rsid w:val="00CF21F9"/>
    <w:rsid w:val="00D11A9F"/>
    <w:rsid w:val="00D11DBD"/>
    <w:rsid w:val="00D171C2"/>
    <w:rsid w:val="00D552DD"/>
    <w:rsid w:val="00DA78B6"/>
    <w:rsid w:val="00DD15CB"/>
    <w:rsid w:val="00DD4398"/>
    <w:rsid w:val="00DD4B83"/>
    <w:rsid w:val="00DE431D"/>
    <w:rsid w:val="00DF477E"/>
    <w:rsid w:val="00DF720A"/>
    <w:rsid w:val="00E21495"/>
    <w:rsid w:val="00E764B7"/>
    <w:rsid w:val="00E85712"/>
    <w:rsid w:val="00E95412"/>
    <w:rsid w:val="00EA5EAC"/>
    <w:rsid w:val="00ED02F4"/>
    <w:rsid w:val="00ED4EAF"/>
    <w:rsid w:val="00ED7A0A"/>
    <w:rsid w:val="00EE3880"/>
    <w:rsid w:val="00EF4ABA"/>
    <w:rsid w:val="00F00677"/>
    <w:rsid w:val="00F012A7"/>
    <w:rsid w:val="00F02382"/>
    <w:rsid w:val="00F06D20"/>
    <w:rsid w:val="00F117F0"/>
    <w:rsid w:val="00F118DC"/>
    <w:rsid w:val="00F15611"/>
    <w:rsid w:val="00F36846"/>
    <w:rsid w:val="00F41394"/>
    <w:rsid w:val="00F4470D"/>
    <w:rsid w:val="00F520C2"/>
    <w:rsid w:val="00F924B1"/>
    <w:rsid w:val="00F93684"/>
    <w:rsid w:val="00FB4D1C"/>
    <w:rsid w:val="00FC18B1"/>
    <w:rsid w:val="00FC2DEF"/>
    <w:rsid w:val="00FE5943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F1415E1"/>
  <w15:chartTrackingRefBased/>
  <w15:docId w15:val="{808592F7-E055-43F5-84DC-DB6EAF1F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A67F40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A67F40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722E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722E5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722E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722E5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872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14</TotalTime>
  <Pages>5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2 ITQ 2009</vt:lpstr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54 - Personal information management software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2021-08-02T09:20:00Z</dcterms:created>
  <dcterms:modified xsi:type="dcterms:W3CDTF">2021-08-02T09:20:00Z</dcterms:modified>
</cp:coreProperties>
</file>