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554B8" w14:textId="77777777" w:rsidR="007D47AC" w:rsidRDefault="007D47AC" w:rsidP="007D47AC">
      <w:pPr>
        <w:pStyle w:val="NormalBold"/>
        <w:jc w:val="center"/>
        <w:rPr>
          <w:sz w:val="28"/>
          <w:szCs w:val="28"/>
        </w:rPr>
      </w:pPr>
    </w:p>
    <w:p w14:paraId="7E8FD435" w14:textId="77777777" w:rsidR="007D47AC" w:rsidRDefault="007D47AC" w:rsidP="007D47AC">
      <w:pPr>
        <w:pStyle w:val="NormalBold"/>
        <w:jc w:val="center"/>
        <w:rPr>
          <w:sz w:val="28"/>
          <w:szCs w:val="28"/>
        </w:rPr>
      </w:pPr>
      <w:r>
        <w:pict w14:anchorId="51D099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511111"/>
      <w:r>
        <w:rPr>
          <w:sz w:val="28"/>
          <w:szCs w:val="28"/>
        </w:rPr>
        <w:t>OCR Level 2 in IT User Skills ITQ</w:t>
      </w:r>
      <w:bookmarkEnd w:id="0"/>
    </w:p>
    <w:p w14:paraId="6ECCEC64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4695A1E7" w14:textId="77777777" w:rsidR="00894ED6" w:rsidRDefault="00894ED6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56: Project Management Software Level 2 (Credit Value 4)</w:t>
      </w:r>
    </w:p>
    <w:p w14:paraId="7570F235" w14:textId="77777777" w:rsidR="00CF0CC0" w:rsidRDefault="00CF0CC0" w:rsidP="00CF0CC0">
      <w:pPr>
        <w:rPr>
          <w:bCs/>
          <w:sz w:val="16"/>
        </w:rPr>
      </w:pPr>
    </w:p>
    <w:p w14:paraId="0908CC8D" w14:textId="77777777" w:rsidR="00EA5EAC" w:rsidRDefault="00EA5EAC" w:rsidP="00CF0CC0">
      <w:pPr>
        <w:rPr>
          <w:bCs/>
          <w:sz w:val="16"/>
        </w:rPr>
      </w:pPr>
    </w:p>
    <w:p w14:paraId="319BE2EA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ED22DE" w14:paraId="71B3DD4E" w14:textId="77777777" w:rsidTr="00ED22DE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CEC7F" w14:textId="77777777" w:rsidR="00EF4ABA" w:rsidRPr="00015A56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15A56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BE99489" w14:textId="77777777" w:rsidR="00EF4ABA" w:rsidRPr="00015A56" w:rsidRDefault="007D47AC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421CA" w14:textId="77777777" w:rsidR="00EF4ABA" w:rsidRPr="00ED22DE" w:rsidRDefault="00EF4ABA" w:rsidP="00ED22DE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09F0" w14:textId="77777777" w:rsidR="00EF4ABA" w:rsidRPr="00015A56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15A56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2A727EF" w14:textId="77777777" w:rsidR="00EF4ABA" w:rsidRPr="00ED22DE" w:rsidRDefault="007D47AC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C3DDF3E" w14:textId="77777777" w:rsidR="00CF0CC0" w:rsidRDefault="00CF0CC0" w:rsidP="00CF0CC0">
      <w:pPr>
        <w:pStyle w:val="normal0"/>
      </w:pPr>
    </w:p>
    <w:p w14:paraId="0CAA0234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71232C9A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6D72F41F" w14:textId="77777777" w:rsidR="00CF0846" w:rsidRDefault="00CF0846" w:rsidP="00CF0846">
      <w:pPr>
        <w:pStyle w:val="normal0"/>
      </w:pPr>
    </w:p>
    <w:p w14:paraId="6E0C43EB" w14:textId="77777777" w:rsidR="00CF0846" w:rsidRDefault="00CF0846" w:rsidP="00E20CB7">
      <w:pPr>
        <w:pStyle w:val="normal0"/>
      </w:pPr>
      <w:r>
        <w:t xml:space="preserve">Centre assessors </w:t>
      </w:r>
      <w:r w:rsidRPr="00E20CB7">
        <w:rPr>
          <w:b/>
        </w:rPr>
        <w:t>must</w:t>
      </w:r>
      <w:r>
        <w:t xml:space="preserve"> assess the candidate’s work prior to submission.</w:t>
      </w:r>
    </w:p>
    <w:p w14:paraId="6796758C" w14:textId="77777777" w:rsidR="00CF0846" w:rsidRDefault="00CF0846" w:rsidP="00E20CB7">
      <w:pPr>
        <w:pStyle w:val="normal0"/>
      </w:pPr>
    </w:p>
    <w:p w14:paraId="12285A59" w14:textId="77777777" w:rsidR="00CF0846" w:rsidRDefault="00CF0846" w:rsidP="00E20CB7">
      <w:pPr>
        <w:pStyle w:val="normal0"/>
      </w:pPr>
      <w:r>
        <w:t>Only units that have been achieved should be submitted for moderation.</w:t>
      </w:r>
    </w:p>
    <w:p w14:paraId="311EBDAF" w14:textId="77777777" w:rsidR="00CF0846" w:rsidRDefault="00CF0846" w:rsidP="00E20CB7">
      <w:pPr>
        <w:pStyle w:val="normal0"/>
      </w:pPr>
    </w:p>
    <w:p w14:paraId="035FA2A4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06EF2CAC" w14:textId="77777777" w:rsidR="00CF0846" w:rsidRPr="00D70932" w:rsidRDefault="00CF0846" w:rsidP="00CF0846"/>
    <w:p w14:paraId="209173B7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C833AC">
        <w:rPr>
          <w:b/>
          <w:bCs/>
          <w:i/>
          <w:sz w:val="22"/>
          <w:szCs w:val="22"/>
        </w:rPr>
        <w:t>in bold</w:t>
      </w:r>
      <w:r w:rsidR="00C833AC" w:rsidRPr="00C833AC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0710F3EC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306A604E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BFD5352" w14:textId="77777777" w:rsidR="00894ED6" w:rsidRDefault="00E20CB7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  <w:lang w:val="en-GB"/>
        </w:rPr>
      </w:pPr>
      <w:r>
        <w:rPr>
          <w:sz w:val="14"/>
        </w:rPr>
        <w:br w:type="page"/>
      </w:r>
    </w:p>
    <w:p w14:paraId="40725977" w14:textId="77777777" w:rsidR="009479C9" w:rsidRPr="009479C9" w:rsidRDefault="009479C9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  <w:lang w:val="en-GB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19FCE67B" w14:textId="77777777" w:rsidTr="00E20CB7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DEFAA0" w14:textId="77777777" w:rsidR="00461787" w:rsidRPr="00E20CB7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20CB7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41C881" w14:textId="77777777" w:rsidR="00461787" w:rsidRPr="00E20CB7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E20CB7">
              <w:rPr>
                <w:b/>
                <w:sz w:val="22"/>
                <w:szCs w:val="22"/>
              </w:rPr>
              <w:t>Evidence</w:t>
            </w:r>
            <w:r w:rsidRPr="00E20CB7">
              <w:rPr>
                <w:b/>
                <w:i/>
                <w:sz w:val="22"/>
                <w:szCs w:val="22"/>
              </w:rPr>
              <w:t xml:space="preserve"> </w:t>
            </w:r>
            <w:r w:rsidRPr="00E20CB7">
              <w:rPr>
                <w:b/>
                <w:sz w:val="22"/>
                <w:szCs w:val="22"/>
              </w:rPr>
              <w:t>Requirements</w:t>
            </w:r>
            <w:r w:rsidRPr="00E20CB7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CB5EAC8" w14:textId="77777777" w:rsidR="00461787" w:rsidRPr="00E20CB7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E20CB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00182500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BED9" w14:textId="77777777" w:rsidR="001F4E04" w:rsidRPr="001C57E6" w:rsidRDefault="001C57E6" w:rsidP="001C57E6">
            <w:pPr>
              <w:pStyle w:val="normal0"/>
              <w:spacing w:before="40" w:after="240"/>
              <w:ind w:left="567" w:hanging="567"/>
              <w:rPr>
                <w:rFonts w:cs="Arial"/>
                <w:b/>
                <w:lang w:val="en-GB" w:eastAsia="en-US"/>
              </w:rPr>
            </w:pPr>
            <w:r>
              <w:rPr>
                <w:rFonts w:cs="Arial"/>
                <w:b/>
                <w:bCs/>
                <w:lang w:val="en-GB" w:eastAsia="en-US"/>
              </w:rPr>
              <w:t>B1</w:t>
            </w:r>
            <w:r>
              <w:rPr>
                <w:rFonts w:cs="Arial"/>
                <w:b/>
                <w:bCs/>
                <w:lang w:val="en-GB" w:eastAsia="en-US"/>
              </w:rPr>
              <w:tab/>
            </w:r>
            <w:r w:rsidR="00894ED6" w:rsidRPr="001C57E6">
              <w:rPr>
                <w:rFonts w:cs="Arial"/>
                <w:b/>
                <w:lang w:val="en-GB" w:eastAsia="en-US"/>
              </w:rPr>
              <w:t>Create and define a project.</w:t>
            </w:r>
          </w:p>
          <w:p w14:paraId="4E004D38" w14:textId="77777777" w:rsidR="001F4E04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B1.1</w:t>
            </w:r>
            <w:r>
              <w:rPr>
                <w:rFonts w:cs="Arial"/>
                <w:lang w:val="en-GB"/>
              </w:rPr>
              <w:tab/>
            </w:r>
            <w:r w:rsidR="00894ED6" w:rsidRPr="001C57E6">
              <w:rPr>
                <w:rFonts w:cs="Arial"/>
                <w:lang w:val="en-GB"/>
              </w:rPr>
              <w:t xml:space="preserve">Identify the critical </w:t>
            </w:r>
            <w:r w:rsidR="00894ED6" w:rsidRPr="001C57E6">
              <w:rPr>
                <w:rFonts w:cs="Arial"/>
                <w:bCs/>
                <w:lang w:val="en-GB"/>
              </w:rPr>
              <w:t>information about the proj</w:t>
            </w:r>
            <w:r w:rsidR="00894ED6" w:rsidRPr="001C57E6">
              <w:rPr>
                <w:rStyle w:val="criteria2Char"/>
                <w:lang w:val="en-GB"/>
              </w:rPr>
              <w:t>e</w:t>
            </w:r>
            <w:r w:rsidR="00894ED6" w:rsidRPr="001C57E6">
              <w:rPr>
                <w:rFonts w:cs="Arial"/>
                <w:bCs/>
                <w:lang w:val="en-GB"/>
              </w:rPr>
              <w:t xml:space="preserve">ct </w:t>
            </w:r>
            <w:r w:rsidR="00894ED6" w:rsidRPr="001C57E6">
              <w:rPr>
                <w:rFonts w:cs="Arial"/>
                <w:lang w:val="en-GB"/>
              </w:rPr>
              <w:t>that must be included</w:t>
            </w:r>
          </w:p>
          <w:p w14:paraId="7C9F34A2" w14:textId="77777777" w:rsidR="00985B0B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B1.3</w:t>
            </w:r>
            <w:r>
              <w:rPr>
                <w:rFonts w:cs="Arial"/>
                <w:lang w:val="en-GB"/>
              </w:rPr>
              <w:tab/>
            </w:r>
            <w:r w:rsidR="001F4E04" w:rsidRPr="001C57E6">
              <w:rPr>
                <w:rFonts w:cs="Arial"/>
                <w:lang w:val="en-GB"/>
              </w:rPr>
              <w:t xml:space="preserve">Define </w:t>
            </w:r>
            <w:r w:rsidR="00894ED6" w:rsidRPr="001C57E6">
              <w:rPr>
                <w:rFonts w:cs="Arial"/>
                <w:lang w:val="en-GB"/>
              </w:rPr>
              <w:t>the project file properties and project options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1C26" w14:textId="77777777" w:rsidR="00894ED6" w:rsidRPr="00724D9F" w:rsidRDefault="001F4E04" w:rsidP="00724D9F">
            <w:pPr>
              <w:pStyle w:val="EvidenceTXT"/>
              <w:framePr w:hSpace="0" w:wrap="auto" w:vAnchor="margin" w:hAnchor="text" w:xAlign="left" w:yAlign="inline"/>
              <w:spacing w:before="40"/>
            </w:pPr>
            <w:r w:rsidRPr="00724D9F">
              <w:t xml:space="preserve">B1.1 &amp;1.3 </w:t>
            </w:r>
            <w:r w:rsidR="009479C9">
              <w:rPr>
                <w:lang w:val="en-GB"/>
              </w:rPr>
              <w:t xml:space="preserve"> </w:t>
            </w:r>
            <w:r w:rsidR="00894ED6" w:rsidRPr="00724D9F">
              <w:t>Brief descriptions of four types of critical information for a particular project and a project definition.</w:t>
            </w:r>
          </w:p>
          <w:p w14:paraId="2C4B837F" w14:textId="77777777" w:rsidR="00894ED6" w:rsidRPr="00015A56" w:rsidRDefault="00894ED6" w:rsidP="00724D9F">
            <w:pPr>
              <w:pStyle w:val="normal0"/>
              <w:spacing w:before="40"/>
              <w:rPr>
                <w:rFonts w:cs="Arial"/>
                <w:b/>
                <w:i/>
                <w:lang w:val="en-GB" w:eastAsia="en-US"/>
              </w:rPr>
            </w:pPr>
          </w:p>
          <w:p w14:paraId="680060A0" w14:textId="77777777" w:rsidR="002C3526" w:rsidRPr="00015A56" w:rsidRDefault="00894ED6" w:rsidP="009479C9">
            <w:pPr>
              <w:pStyle w:val="Examples"/>
              <w:spacing w:before="40" w:after="240"/>
              <w:rPr>
                <w:lang w:val="en-GB"/>
              </w:rPr>
            </w:pPr>
            <w:r w:rsidRPr="009479C9">
              <w:rPr>
                <w:b/>
                <w:lang w:val="en-GB"/>
              </w:rPr>
              <w:t>Examples:</w:t>
            </w:r>
            <w:r w:rsidRPr="00C833AC">
              <w:rPr>
                <w:lang w:val="en-GB"/>
              </w:rPr>
              <w:t xml:space="preserve">  Project information: Tasks, timescales, resources, stages, constraints.  Source of information: provided by the person responsible for the project. Project plan; project brief; budget and schedule worksheet; financial justification worksheet; task plan; project tracking charts; action item register; standardised forms </w:t>
            </w:r>
            <w:proofErr w:type="gramStart"/>
            <w:r w:rsidRPr="00C833AC">
              <w:rPr>
                <w:lang w:val="en-GB"/>
              </w:rPr>
              <w:t>e.g.</w:t>
            </w:r>
            <w:proofErr w:type="gramEnd"/>
            <w:r w:rsidRPr="00C833AC">
              <w:rPr>
                <w:lang w:val="en-GB"/>
              </w:rPr>
              <w:t xml:space="preserve"> meeting minutes, project status.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7C186" w14:textId="77777777" w:rsidR="006B253D" w:rsidRPr="00E20CB7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47D7B48F" w14:textId="77777777" w:rsidTr="00F4470D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318" w14:textId="77777777" w:rsidR="002C3526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B1.2</w:t>
            </w:r>
            <w:r>
              <w:rPr>
                <w:rFonts w:cs="Arial"/>
                <w:lang w:val="en-GB"/>
              </w:rPr>
              <w:tab/>
            </w:r>
            <w:r w:rsidR="00894ED6" w:rsidRPr="001C57E6">
              <w:rPr>
                <w:rFonts w:cs="Arial"/>
                <w:lang w:val="en-GB"/>
              </w:rPr>
              <w:t xml:space="preserve">Create, </w:t>
            </w:r>
            <w:proofErr w:type="gramStart"/>
            <w:r w:rsidR="00894ED6" w:rsidRPr="001C57E6">
              <w:rPr>
                <w:rFonts w:cs="Arial"/>
                <w:bCs/>
                <w:lang w:val="en-GB"/>
              </w:rPr>
              <w:t>store</w:t>
            </w:r>
            <w:proofErr w:type="gramEnd"/>
            <w:r w:rsidR="00894ED6" w:rsidRPr="001C57E6">
              <w:rPr>
                <w:rFonts w:cs="Arial"/>
                <w:bCs/>
                <w:lang w:val="en-GB"/>
              </w:rPr>
              <w:t xml:space="preserve"> and retrieve </w:t>
            </w:r>
            <w:r w:rsidR="00894ED6" w:rsidRPr="001C57E6">
              <w:rPr>
                <w:rFonts w:cs="Arial"/>
                <w:lang w:val="en-GB"/>
              </w:rPr>
              <w:t>project management files effectively in line with local guidelines for storage and use of data where applicable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4BFF" w14:textId="77777777" w:rsidR="00894ED6" w:rsidRPr="00724D9F" w:rsidRDefault="001F4E04" w:rsidP="00724D9F">
            <w:pPr>
              <w:pStyle w:val="EvidenceTXT"/>
              <w:framePr w:hSpace="0" w:wrap="auto" w:vAnchor="margin" w:hAnchor="text" w:xAlign="left" w:yAlign="inline"/>
              <w:spacing w:before="40"/>
            </w:pPr>
            <w:r w:rsidRPr="00724D9F">
              <w:t xml:space="preserve">B1.2 </w:t>
            </w:r>
            <w:r w:rsidR="009479C9">
              <w:rPr>
                <w:lang w:val="en-GB"/>
              </w:rPr>
              <w:t xml:space="preserve"> </w:t>
            </w:r>
            <w:r w:rsidR="00894ED6" w:rsidRPr="00724D9F">
              <w:t>Evidence of appropriate file management.</w:t>
            </w:r>
          </w:p>
          <w:p w14:paraId="29E559AB" w14:textId="77777777" w:rsidR="00894ED6" w:rsidRDefault="00894ED6" w:rsidP="00724D9F">
            <w:pPr>
              <w:pStyle w:val="Default"/>
              <w:spacing w:before="40"/>
              <w:rPr>
                <w:b/>
                <w:i/>
                <w:color w:val="auto"/>
                <w:sz w:val="22"/>
                <w:szCs w:val="22"/>
              </w:rPr>
            </w:pPr>
          </w:p>
          <w:p w14:paraId="5EADBB67" w14:textId="77777777" w:rsidR="00990A72" w:rsidRPr="00015A56" w:rsidRDefault="00894ED6" w:rsidP="009479C9">
            <w:pPr>
              <w:pStyle w:val="Examples"/>
              <w:spacing w:before="40"/>
              <w:rPr>
                <w:lang w:val="en-GB"/>
              </w:rPr>
            </w:pPr>
            <w:r w:rsidRPr="009479C9">
              <w:rPr>
                <w:b/>
                <w:lang w:val="en-GB"/>
              </w:rPr>
              <w:t>Examples:</w:t>
            </w:r>
            <w:r w:rsidRPr="00C833AC">
              <w:rPr>
                <w:lang w:val="en-GB"/>
              </w:rPr>
              <w:t xml:space="preserve">  Store and retrieve: Files (</w:t>
            </w:r>
            <w:proofErr w:type="gramStart"/>
            <w:r w:rsidRPr="00C833AC">
              <w:rPr>
                <w:lang w:val="en-GB"/>
              </w:rPr>
              <w:t>e.g.</w:t>
            </w:r>
            <w:proofErr w:type="gramEnd"/>
            <w:r w:rsidRPr="00C833AC">
              <w:rPr>
                <w:lang w:val="en-GB"/>
              </w:rPr>
              <w:t xml:space="preserve"> create, name, open, save, save as, print, close, find, share); version control; import/export; file size; folders (e.g. create, name).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B46CB" w14:textId="77777777" w:rsidR="002C3526" w:rsidRPr="00E20CB7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936B17C" w14:textId="77777777" w:rsidR="00E20CB7" w:rsidRPr="00724D9F" w:rsidRDefault="00E20CB7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  <w:lang w:val="en-GB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1B14DBBC" w14:textId="77777777" w:rsidTr="00E20CB7">
        <w:trPr>
          <w:trHeight w:val="423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43AC3B" w14:textId="77777777" w:rsidR="00283DAA" w:rsidRPr="00E20CB7" w:rsidRDefault="00E20CB7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>
              <w:rPr>
                <w:sz w:val="14"/>
                <w:lang w:eastAsia="x-none"/>
              </w:rPr>
              <w:lastRenderedPageBreak/>
              <w:br w:type="page"/>
            </w:r>
            <w:r w:rsidR="00283DAA" w:rsidRPr="00E20CB7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33002A" w14:textId="77777777" w:rsidR="00283DAA" w:rsidRPr="00E20CB7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E20CB7">
              <w:rPr>
                <w:b/>
                <w:sz w:val="22"/>
                <w:szCs w:val="22"/>
              </w:rPr>
              <w:t>Evidence</w:t>
            </w:r>
            <w:r w:rsidRPr="00E20CB7">
              <w:rPr>
                <w:b/>
                <w:i/>
                <w:sz w:val="22"/>
                <w:szCs w:val="22"/>
              </w:rPr>
              <w:t xml:space="preserve"> </w:t>
            </w:r>
            <w:r w:rsidRPr="00E20CB7">
              <w:rPr>
                <w:b/>
                <w:sz w:val="22"/>
                <w:szCs w:val="22"/>
              </w:rPr>
              <w:t>Requirements</w:t>
            </w:r>
            <w:r w:rsidRPr="00E20CB7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49A35F6" w14:textId="77777777" w:rsidR="00283DAA" w:rsidRPr="00E20CB7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E20CB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46171A4E" w14:textId="77777777" w:rsidTr="009479C9">
        <w:trPr>
          <w:trHeight w:val="2394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8C13" w14:textId="77777777" w:rsidR="001F4E04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en-GB"/>
              </w:rPr>
              <w:t>B2</w:t>
            </w:r>
            <w:r>
              <w:rPr>
                <w:rFonts w:cs="Arial"/>
                <w:b/>
                <w:bCs/>
                <w:sz w:val="22"/>
                <w:szCs w:val="22"/>
                <w:lang w:val="en-GB"/>
              </w:rPr>
              <w:tab/>
            </w:r>
            <w:r w:rsidR="00894ED6" w:rsidRPr="001C57E6">
              <w:rPr>
                <w:rFonts w:cs="Arial"/>
                <w:b/>
                <w:bCs/>
                <w:sz w:val="22"/>
                <w:szCs w:val="22"/>
                <w:lang w:val="en-GB"/>
              </w:rPr>
              <w:t>Enter and edit information about project tasks and resources.</w:t>
            </w:r>
          </w:p>
          <w:p w14:paraId="1C90610A" w14:textId="77777777" w:rsidR="00894ED6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/>
              </w:rPr>
            </w:pPr>
            <w:r>
              <w:rPr>
                <w:rFonts w:cs="Arial"/>
                <w:bCs/>
                <w:lang w:val="en-GB"/>
              </w:rPr>
              <w:t>B2.1</w:t>
            </w:r>
            <w:r>
              <w:rPr>
                <w:rFonts w:cs="Arial"/>
                <w:bCs/>
                <w:lang w:val="en-GB"/>
              </w:rPr>
              <w:tab/>
            </w:r>
            <w:r w:rsidR="00894ED6" w:rsidRPr="001C57E6">
              <w:rPr>
                <w:rFonts w:cs="Arial"/>
                <w:bCs/>
                <w:lang w:val="en-GB"/>
              </w:rPr>
              <w:t xml:space="preserve">Identify the critical tasks </w:t>
            </w:r>
            <w:r>
              <w:rPr>
                <w:rFonts w:cs="Arial"/>
                <w:bCs/>
                <w:lang w:val="en-GB"/>
              </w:rPr>
              <w:t>and milestones to be completed</w:t>
            </w:r>
          </w:p>
          <w:p w14:paraId="69E76F95" w14:textId="77777777" w:rsidR="00985B0B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/>
              </w:rPr>
            </w:pPr>
            <w:r>
              <w:rPr>
                <w:rFonts w:cs="Arial"/>
                <w:bCs/>
                <w:lang w:val="en-GB"/>
              </w:rPr>
              <w:t>B2.2</w:t>
            </w:r>
            <w:r>
              <w:rPr>
                <w:rFonts w:cs="Arial"/>
                <w:bCs/>
                <w:lang w:val="en-GB"/>
              </w:rPr>
              <w:tab/>
            </w:r>
            <w:r w:rsidR="00894ED6" w:rsidRPr="001C57E6">
              <w:rPr>
                <w:rFonts w:cs="Arial"/>
                <w:bCs/>
                <w:lang w:val="en-GB"/>
              </w:rPr>
              <w:t>Enter and edit information about project tasks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94BF" w14:textId="77777777" w:rsidR="00283DAA" w:rsidRPr="00724D9F" w:rsidRDefault="00B73A04" w:rsidP="00724D9F">
            <w:pPr>
              <w:pStyle w:val="EvidenceTXT"/>
              <w:framePr w:hSpace="0" w:wrap="auto" w:vAnchor="margin" w:hAnchor="text" w:xAlign="left" w:yAlign="inline"/>
              <w:spacing w:before="40"/>
            </w:pPr>
            <w:r w:rsidRPr="00724D9F">
              <w:t xml:space="preserve">B2.1 &amp; 2.2 </w:t>
            </w:r>
            <w:r w:rsidR="009479C9">
              <w:rPr>
                <w:lang w:val="en-GB"/>
              </w:rPr>
              <w:t xml:space="preserve"> </w:t>
            </w:r>
            <w:r w:rsidR="00894ED6" w:rsidRPr="00724D9F">
              <w:t>Three different examples of critical tasks and milestones where the information about them has been entered and edited.</w:t>
            </w:r>
          </w:p>
          <w:p w14:paraId="074759A1" w14:textId="77777777" w:rsidR="00894ED6" w:rsidRPr="00015A56" w:rsidRDefault="00894ED6" w:rsidP="00724D9F">
            <w:pPr>
              <w:pStyle w:val="normal0"/>
              <w:spacing w:before="40"/>
              <w:ind w:left="34" w:hanging="6"/>
              <w:rPr>
                <w:rFonts w:cs="Arial"/>
                <w:b/>
                <w:i/>
                <w:lang w:val="en-GB" w:eastAsia="en-US"/>
              </w:rPr>
            </w:pPr>
          </w:p>
          <w:p w14:paraId="57461AE0" w14:textId="77777777" w:rsidR="00B73A04" w:rsidRPr="00C833AC" w:rsidRDefault="00894ED6" w:rsidP="00724D9F">
            <w:pPr>
              <w:pStyle w:val="Examples"/>
              <w:spacing w:before="40"/>
              <w:rPr>
                <w:lang w:val="en-GB"/>
              </w:rPr>
            </w:pPr>
            <w:r w:rsidRPr="009479C9">
              <w:rPr>
                <w:b/>
                <w:lang w:val="en-GB"/>
              </w:rPr>
              <w:t>Examples:</w:t>
            </w:r>
            <w:r w:rsidRPr="00C833AC">
              <w:rPr>
                <w:lang w:val="en-GB"/>
              </w:rPr>
              <w:t xml:space="preserve"> Task Types: Fixed cost, fixed duration, fixed work; critical, recurring.  </w:t>
            </w:r>
          </w:p>
          <w:p w14:paraId="3781F5B7" w14:textId="77777777" w:rsidR="00894ED6" w:rsidRPr="009479C9" w:rsidRDefault="00B73A04" w:rsidP="009479C9">
            <w:pPr>
              <w:pStyle w:val="Examples"/>
              <w:spacing w:before="40"/>
              <w:rPr>
                <w:lang w:val="en-GB"/>
              </w:rPr>
            </w:pPr>
            <w:r w:rsidRPr="00C833AC">
              <w:rPr>
                <w:lang w:val="en-GB"/>
              </w:rPr>
              <w:t xml:space="preserve">Task Information: </w:t>
            </w:r>
            <w:r w:rsidR="00894ED6" w:rsidRPr="00C833AC">
              <w:rPr>
                <w:lang w:val="en-GB"/>
              </w:rPr>
              <w:t>Duration, status, set reminders, priority, assign resources, constraints, deadlines, outlines.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C4E5E" w14:textId="77777777" w:rsidR="00283DAA" w:rsidRPr="00E20CB7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67853F17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F7FA" w14:textId="77777777" w:rsidR="00370450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/>
              </w:rPr>
            </w:pPr>
            <w:r>
              <w:rPr>
                <w:rFonts w:cs="Arial"/>
                <w:bCs/>
                <w:lang w:val="en-GB"/>
              </w:rPr>
              <w:t>B2.3</w:t>
            </w:r>
            <w:r>
              <w:rPr>
                <w:rFonts w:cs="Arial"/>
                <w:bCs/>
                <w:lang w:val="en-GB"/>
              </w:rPr>
              <w:tab/>
            </w:r>
            <w:r w:rsidR="00370450" w:rsidRPr="001C57E6">
              <w:rPr>
                <w:rFonts w:cs="Arial"/>
                <w:bCs/>
                <w:lang w:val="en-GB"/>
              </w:rPr>
              <w:t>Identify any d</w:t>
            </w:r>
            <w:r w:rsidR="00875006" w:rsidRPr="001C57E6">
              <w:rPr>
                <w:rFonts w:cs="Arial"/>
                <w:bCs/>
                <w:lang w:val="en-GB"/>
              </w:rPr>
              <w:t xml:space="preserve">eadlines </w:t>
            </w:r>
            <w:r w:rsidR="00894ED6" w:rsidRPr="001C57E6">
              <w:rPr>
                <w:rFonts w:cs="Arial"/>
                <w:bCs/>
                <w:lang w:val="en-GB"/>
              </w:rPr>
              <w:t>and constraints which apply to the project</w:t>
            </w:r>
          </w:p>
          <w:p w14:paraId="132E2344" w14:textId="77777777" w:rsidR="00894ED6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/>
              </w:rPr>
            </w:pPr>
            <w:r>
              <w:rPr>
                <w:rFonts w:cs="Arial"/>
                <w:bCs/>
                <w:lang w:val="en-GB"/>
              </w:rPr>
              <w:t>B2.4</w:t>
            </w:r>
            <w:r>
              <w:rPr>
                <w:rFonts w:cs="Arial"/>
                <w:bCs/>
                <w:lang w:val="en-GB"/>
              </w:rPr>
              <w:tab/>
            </w:r>
            <w:r w:rsidR="00370450" w:rsidRPr="001C57E6">
              <w:rPr>
                <w:rFonts w:cs="Arial"/>
                <w:bCs/>
                <w:lang w:val="en-GB"/>
              </w:rPr>
              <w:t>Identify i</w:t>
            </w:r>
            <w:r w:rsidR="00894ED6" w:rsidRPr="001C57E6">
              <w:rPr>
                <w:rFonts w:cs="Arial"/>
                <w:bCs/>
                <w:lang w:val="en-GB"/>
              </w:rPr>
              <w:t>ssues of resource availability and utilisat</w:t>
            </w:r>
            <w:r>
              <w:rPr>
                <w:rFonts w:cs="Arial"/>
                <w:bCs/>
                <w:lang w:val="en-GB"/>
              </w:rPr>
              <w:t>ion which apply to the project</w:t>
            </w:r>
          </w:p>
          <w:p w14:paraId="6C0B9B7A" w14:textId="77777777" w:rsidR="00283DAA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/>
              </w:rPr>
            </w:pPr>
            <w:r>
              <w:rPr>
                <w:rFonts w:cs="Arial"/>
                <w:bCs/>
                <w:lang w:val="en-GB"/>
              </w:rPr>
              <w:t>B2.6</w:t>
            </w:r>
            <w:r>
              <w:rPr>
                <w:rFonts w:cs="Arial"/>
                <w:bCs/>
                <w:lang w:val="en-GB"/>
              </w:rPr>
              <w:tab/>
            </w:r>
            <w:r w:rsidR="00875006" w:rsidRPr="001C57E6">
              <w:rPr>
                <w:rFonts w:cs="Arial"/>
                <w:bCs/>
                <w:lang w:val="en-GB"/>
              </w:rPr>
              <w:t>Enter and edit information about resources for use in the project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4DE" w14:textId="77777777" w:rsidR="00283DAA" w:rsidRPr="009479C9" w:rsidRDefault="00875006" w:rsidP="00724D9F">
            <w:pPr>
              <w:pStyle w:val="EvidenceTXT"/>
              <w:framePr w:hSpace="0" w:wrap="auto" w:vAnchor="margin" w:hAnchor="text" w:xAlign="left" w:yAlign="inline"/>
              <w:spacing w:before="40"/>
              <w:rPr>
                <w:lang w:val="en-GB"/>
              </w:rPr>
            </w:pPr>
            <w:r w:rsidRPr="00724D9F">
              <w:t>B2.3, 2.4 &amp; 2.6</w:t>
            </w:r>
            <w:r w:rsidR="009479C9">
              <w:rPr>
                <w:lang w:val="en-GB"/>
              </w:rPr>
              <w:t xml:space="preserve"> </w:t>
            </w:r>
            <w:r w:rsidRPr="00724D9F">
              <w:t xml:space="preserve"> </w:t>
            </w:r>
            <w:r w:rsidR="00341BA8" w:rsidRPr="00724D9F">
              <w:t>Enter and edit at least t</w:t>
            </w:r>
            <w:r w:rsidR="00894ED6" w:rsidRPr="00724D9F">
              <w:t>hree different examples of project issues</w:t>
            </w:r>
            <w:r w:rsidR="00341BA8" w:rsidRPr="00724D9F">
              <w:t>, deadlines, constraints</w:t>
            </w:r>
            <w:r w:rsidR="009479C9">
              <w:t xml:space="preserve"> and resources</w:t>
            </w:r>
          </w:p>
          <w:p w14:paraId="22EE01B5" w14:textId="77777777" w:rsidR="00894ED6" w:rsidRPr="00015A56" w:rsidRDefault="00894ED6" w:rsidP="00724D9F">
            <w:pPr>
              <w:pStyle w:val="Examples"/>
              <w:spacing w:before="40"/>
              <w:rPr>
                <w:b/>
                <w:i/>
                <w:sz w:val="22"/>
                <w:szCs w:val="22"/>
                <w:lang w:val="en-GB"/>
              </w:rPr>
            </w:pPr>
          </w:p>
          <w:p w14:paraId="1FC4340E" w14:textId="77777777" w:rsidR="004303B2" w:rsidRPr="00C833AC" w:rsidRDefault="00894ED6" w:rsidP="00724D9F">
            <w:pPr>
              <w:pStyle w:val="Examples"/>
              <w:spacing w:before="40"/>
              <w:rPr>
                <w:lang w:val="en-GB"/>
              </w:rPr>
            </w:pPr>
            <w:r w:rsidRPr="009479C9">
              <w:rPr>
                <w:b/>
                <w:lang w:val="en-GB"/>
              </w:rPr>
              <w:t>Examples:</w:t>
            </w:r>
            <w:r w:rsidRPr="00C833AC">
              <w:rPr>
                <w:lang w:val="en-GB"/>
              </w:rPr>
              <w:t xml:space="preserve"> Availability of people, equipment, costs, working-time calendar, holidays, customise, charts (</w:t>
            </w:r>
            <w:proofErr w:type="gramStart"/>
            <w:r w:rsidRPr="00C833AC">
              <w:rPr>
                <w:lang w:val="en-GB"/>
              </w:rPr>
              <w:t>e.g</w:t>
            </w:r>
            <w:r w:rsidR="009479C9">
              <w:rPr>
                <w:lang w:val="en-GB"/>
              </w:rPr>
              <w:t>.</w:t>
            </w:r>
            <w:proofErr w:type="gramEnd"/>
            <w:r w:rsidR="009479C9">
              <w:rPr>
                <w:lang w:val="en-GB"/>
              </w:rPr>
              <w:t xml:space="preserve"> Gantt chart).</w:t>
            </w:r>
          </w:p>
          <w:p w14:paraId="450DB283" w14:textId="77777777" w:rsidR="00894ED6" w:rsidRPr="00015A56" w:rsidRDefault="00875006" w:rsidP="00724D9F">
            <w:pPr>
              <w:pStyle w:val="Examples"/>
              <w:spacing w:before="40"/>
              <w:rPr>
                <w:lang w:val="en-GB"/>
              </w:rPr>
            </w:pPr>
            <w:r w:rsidRPr="00C833AC">
              <w:rPr>
                <w:lang w:val="en-GB"/>
              </w:rPr>
              <w:t>Resources</w:t>
            </w:r>
            <w:r w:rsidR="00E7670D" w:rsidRPr="00C833AC">
              <w:rPr>
                <w:lang w:val="en-GB"/>
              </w:rPr>
              <w:t>:</w:t>
            </w:r>
            <w:r w:rsidRPr="00C833AC">
              <w:rPr>
                <w:lang w:val="en-GB"/>
              </w:rPr>
              <w:t xml:space="preserve"> </w:t>
            </w:r>
            <w:r w:rsidR="00894ED6" w:rsidRPr="00C833AC">
              <w:rPr>
                <w:lang w:val="en-GB"/>
              </w:rPr>
              <w:t>People, time, costs, equipment</w:t>
            </w:r>
            <w:r w:rsidR="009479C9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6129F" w14:textId="77777777" w:rsidR="00283DAA" w:rsidRPr="00E20CB7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875006" w14:paraId="376BF5EF" w14:textId="77777777" w:rsidTr="009479C9">
        <w:trPr>
          <w:trHeight w:val="1247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53AE" w14:textId="77777777" w:rsidR="00875006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/>
              </w:rPr>
            </w:pPr>
            <w:r>
              <w:rPr>
                <w:rFonts w:cs="Arial"/>
                <w:bCs/>
                <w:lang w:val="en-GB"/>
              </w:rPr>
              <w:t>B2.5</w:t>
            </w:r>
            <w:r>
              <w:rPr>
                <w:rFonts w:cs="Arial"/>
                <w:bCs/>
                <w:lang w:val="en-GB"/>
              </w:rPr>
              <w:tab/>
            </w:r>
            <w:r w:rsidR="00875006" w:rsidRPr="001C57E6">
              <w:rPr>
                <w:rFonts w:cs="Arial"/>
                <w:bCs/>
                <w:lang w:val="en-GB"/>
              </w:rPr>
              <w:t>Create and apply a task calendar for scheduling tasks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3DC" w14:textId="77777777" w:rsidR="00875006" w:rsidRPr="00C833AC" w:rsidRDefault="00875006" w:rsidP="00724D9F">
            <w:pPr>
              <w:pStyle w:val="EvidenceTXT"/>
              <w:framePr w:hSpace="0" w:wrap="auto" w:vAnchor="margin" w:hAnchor="text" w:xAlign="left" w:yAlign="inline"/>
              <w:spacing w:before="40"/>
              <w:rPr>
                <w:b w:val="0"/>
                <w:sz w:val="24"/>
                <w:lang w:val="en-GB"/>
              </w:rPr>
            </w:pPr>
            <w:r w:rsidRPr="00724D9F">
              <w:t xml:space="preserve">B2.5 </w:t>
            </w:r>
            <w:r w:rsidR="00341BA8" w:rsidRPr="00724D9F">
              <w:t>Apply t</w:t>
            </w:r>
            <w:r w:rsidRPr="00724D9F">
              <w:t>he task calendar for scheduling tasks.</w:t>
            </w:r>
            <w:r w:rsidRPr="00C833AC">
              <w:rPr>
                <w:b w:val="0"/>
                <w:sz w:val="24"/>
                <w:lang w:val="en-GB"/>
              </w:rPr>
              <w:t xml:space="preserve"> </w:t>
            </w:r>
          </w:p>
          <w:p w14:paraId="44F4F5F6" w14:textId="77777777" w:rsidR="00875006" w:rsidRPr="00015A56" w:rsidRDefault="00875006" w:rsidP="00724D9F">
            <w:pPr>
              <w:pStyle w:val="Examples"/>
              <w:spacing w:before="40"/>
              <w:rPr>
                <w:b/>
                <w:lang w:val="en-GB"/>
              </w:rPr>
            </w:pPr>
          </w:p>
          <w:p w14:paraId="048CAA33" w14:textId="77777777" w:rsidR="00875006" w:rsidRPr="00C833AC" w:rsidRDefault="00E7670D" w:rsidP="009479C9">
            <w:pPr>
              <w:pStyle w:val="Examples"/>
              <w:spacing w:before="40"/>
              <w:rPr>
                <w:i/>
                <w:sz w:val="22"/>
                <w:szCs w:val="22"/>
                <w:lang w:val="en-GB"/>
              </w:rPr>
            </w:pPr>
            <w:r w:rsidRPr="009479C9">
              <w:rPr>
                <w:b/>
                <w:lang w:val="en-GB"/>
              </w:rPr>
              <w:t>Examples</w:t>
            </w:r>
            <w:r w:rsidR="009479C9" w:rsidRPr="009479C9">
              <w:rPr>
                <w:b/>
                <w:lang w:val="en-GB"/>
              </w:rPr>
              <w:t>:</w:t>
            </w:r>
            <w:r w:rsidRPr="00C833AC">
              <w:rPr>
                <w:lang w:val="en-GB"/>
              </w:rPr>
              <w:t xml:space="preserve"> </w:t>
            </w:r>
            <w:r w:rsidR="00875006" w:rsidRPr="00C833AC">
              <w:rPr>
                <w:lang w:val="en-GB"/>
              </w:rPr>
              <w:t>Task calendar: Working-time calendar, holidays, customise, charts (</w:t>
            </w:r>
            <w:proofErr w:type="gramStart"/>
            <w:r w:rsidR="00875006" w:rsidRPr="00C833AC">
              <w:rPr>
                <w:lang w:val="en-GB"/>
              </w:rPr>
              <w:t>e.g.</w:t>
            </w:r>
            <w:proofErr w:type="gramEnd"/>
            <w:r w:rsidR="00875006" w:rsidRPr="00C833AC">
              <w:rPr>
                <w:lang w:val="en-GB"/>
              </w:rPr>
              <w:t xml:space="preserve"> Gantt chart).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A131D" w14:textId="77777777" w:rsidR="00875006" w:rsidRPr="00E20CB7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2F8879A3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6B8" w14:textId="77777777" w:rsidR="00F4470D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x-none"/>
              </w:rPr>
            </w:pPr>
            <w:r>
              <w:rPr>
                <w:rFonts w:cs="Arial"/>
                <w:bCs/>
                <w:lang w:val="en-GB"/>
              </w:rPr>
              <w:t>B2.7</w:t>
            </w:r>
            <w:r>
              <w:rPr>
                <w:rFonts w:cs="Arial"/>
                <w:bCs/>
                <w:lang w:val="en-GB"/>
              </w:rPr>
              <w:tab/>
            </w:r>
            <w:r w:rsidR="00894ED6" w:rsidRPr="001C57E6">
              <w:rPr>
                <w:rFonts w:cs="Arial"/>
                <w:bCs/>
                <w:lang w:val="en-GB"/>
              </w:rPr>
              <w:t>Adjust tem</w:t>
            </w:r>
            <w:r>
              <w:rPr>
                <w:rFonts w:cs="Arial"/>
                <w:bCs/>
                <w:lang w:val="en-GB"/>
              </w:rPr>
              <w:t>plates for project information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B2F7" w14:textId="77777777" w:rsidR="00F4470D" w:rsidRPr="00724D9F" w:rsidRDefault="00875006" w:rsidP="00724D9F">
            <w:pPr>
              <w:pStyle w:val="EvidenceTXT"/>
              <w:framePr w:hSpace="0" w:wrap="auto" w:vAnchor="margin" w:hAnchor="text" w:xAlign="left" w:yAlign="inline"/>
              <w:spacing w:before="40"/>
            </w:pPr>
            <w:r w:rsidRPr="00724D9F">
              <w:t>B2.7</w:t>
            </w:r>
            <w:r w:rsidR="009479C9">
              <w:rPr>
                <w:lang w:val="en-GB"/>
              </w:rPr>
              <w:t xml:space="preserve"> </w:t>
            </w:r>
            <w:r w:rsidRPr="00724D9F">
              <w:t xml:space="preserve"> </w:t>
            </w:r>
            <w:r w:rsidR="00894ED6" w:rsidRPr="00724D9F">
              <w:t>Examples of adjusting two templates.</w:t>
            </w:r>
          </w:p>
          <w:p w14:paraId="313C8A91" w14:textId="77777777" w:rsidR="00894ED6" w:rsidRPr="00015A56" w:rsidRDefault="00894ED6" w:rsidP="00724D9F">
            <w:pPr>
              <w:pStyle w:val="Examples"/>
              <w:spacing w:before="40"/>
              <w:rPr>
                <w:b/>
                <w:i/>
                <w:sz w:val="22"/>
                <w:szCs w:val="22"/>
                <w:lang w:val="en-GB"/>
              </w:rPr>
            </w:pPr>
          </w:p>
          <w:p w14:paraId="7A9CB889" w14:textId="77777777" w:rsidR="00894ED6" w:rsidRPr="00015A56" w:rsidRDefault="00894ED6" w:rsidP="009479C9">
            <w:pPr>
              <w:pStyle w:val="Examples"/>
              <w:spacing w:before="40"/>
              <w:rPr>
                <w:lang w:val="en-GB"/>
              </w:rPr>
            </w:pPr>
            <w:r w:rsidRPr="009479C9">
              <w:rPr>
                <w:b/>
                <w:lang w:val="en-GB"/>
              </w:rPr>
              <w:t>Examples</w:t>
            </w:r>
            <w:r w:rsidR="009479C9" w:rsidRPr="009479C9">
              <w:rPr>
                <w:b/>
                <w:lang w:val="en-GB"/>
              </w:rPr>
              <w:t>:</w:t>
            </w:r>
            <w:r w:rsidR="00E7670D" w:rsidRPr="00C833AC">
              <w:rPr>
                <w:lang w:val="en-GB"/>
              </w:rPr>
              <w:t xml:space="preserve"> Project information: </w:t>
            </w:r>
            <w:r w:rsidRPr="00C833AC">
              <w:rPr>
                <w:lang w:val="en-GB"/>
              </w:rPr>
              <w:t>Tasks, timescales, resources, stages, constraints.  Source of information: provided by the person responsible for the project.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05422" w14:textId="77777777" w:rsidR="00F4470D" w:rsidRPr="00E20CB7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894ED6" w14:paraId="415DEA23" w14:textId="77777777" w:rsidTr="009479C9">
        <w:trPr>
          <w:trHeight w:val="121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4187" w14:textId="77777777" w:rsidR="00894ED6" w:rsidRPr="001C57E6" w:rsidRDefault="001C57E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bCs/>
              </w:rPr>
            </w:pPr>
            <w:r>
              <w:rPr>
                <w:rFonts w:cs="Arial"/>
                <w:bCs/>
                <w:lang w:val="en-GB"/>
              </w:rPr>
              <w:t>B2.8</w:t>
            </w:r>
            <w:r>
              <w:rPr>
                <w:rFonts w:cs="Arial"/>
                <w:bCs/>
                <w:lang w:val="en-GB"/>
              </w:rPr>
              <w:tab/>
            </w:r>
            <w:r w:rsidR="00894ED6" w:rsidRPr="001C57E6">
              <w:rPr>
                <w:rFonts w:cs="Arial"/>
                <w:bCs/>
                <w:lang w:val="en-GB"/>
              </w:rPr>
              <w:t>Set up and e</w:t>
            </w:r>
            <w:r>
              <w:rPr>
                <w:rFonts w:cs="Arial"/>
                <w:bCs/>
                <w:lang w:val="en-GB"/>
              </w:rPr>
              <w:t>dit dependencies between tasks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8D51" w14:textId="77777777" w:rsidR="00E7670D" w:rsidRPr="009479C9" w:rsidRDefault="00875006" w:rsidP="00724D9F">
            <w:pPr>
              <w:pStyle w:val="EvidenceTXT"/>
              <w:framePr w:hSpace="0" w:wrap="auto" w:vAnchor="margin" w:hAnchor="text" w:xAlign="left" w:yAlign="inline"/>
              <w:spacing w:before="40"/>
              <w:rPr>
                <w:lang w:val="en-GB"/>
              </w:rPr>
            </w:pPr>
            <w:r w:rsidRPr="00724D9F">
              <w:t xml:space="preserve">B2.8 </w:t>
            </w:r>
            <w:r w:rsidR="009479C9">
              <w:rPr>
                <w:lang w:val="en-GB"/>
              </w:rPr>
              <w:t xml:space="preserve"> </w:t>
            </w:r>
            <w:r w:rsidR="00894ED6" w:rsidRPr="00724D9F">
              <w:t>Four different dependencie</w:t>
            </w:r>
            <w:r w:rsidR="009479C9">
              <w:t>s should be set up and edited.</w:t>
            </w:r>
          </w:p>
          <w:p w14:paraId="2E473BE3" w14:textId="77777777" w:rsidR="00E7670D" w:rsidRDefault="00E7670D" w:rsidP="00724D9F">
            <w:pPr>
              <w:pStyle w:val="Default"/>
              <w:spacing w:before="40"/>
              <w:rPr>
                <w:b/>
                <w:i/>
                <w:color w:val="auto"/>
                <w:sz w:val="22"/>
                <w:szCs w:val="22"/>
              </w:rPr>
            </w:pPr>
          </w:p>
          <w:p w14:paraId="7DD136AC" w14:textId="77777777" w:rsidR="00894ED6" w:rsidRPr="009479C9" w:rsidRDefault="00894ED6" w:rsidP="009479C9">
            <w:pPr>
              <w:pStyle w:val="Examples"/>
              <w:spacing w:before="40"/>
              <w:rPr>
                <w:lang w:val="en-GB"/>
              </w:rPr>
            </w:pPr>
            <w:r w:rsidRPr="009479C9">
              <w:rPr>
                <w:b/>
                <w:lang w:val="en-GB"/>
              </w:rPr>
              <w:t>Examples:</w:t>
            </w:r>
            <w:r w:rsidRPr="00C833AC">
              <w:rPr>
                <w:lang w:val="en-GB"/>
              </w:rPr>
              <w:t xml:space="preserve">  Resources, costing, milestones.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B6210" w14:textId="77777777" w:rsidR="00894ED6" w:rsidRPr="00E20CB7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AEC10E3" w14:textId="77777777" w:rsidR="007D5D7B" w:rsidRPr="00E20CB7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  <w:lang w:val="en-GB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5B78981A" w14:textId="77777777" w:rsidTr="00E20CB7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D50BBF0" w14:textId="77777777" w:rsidR="00A671DF" w:rsidRPr="00E20CB7" w:rsidRDefault="00A671DF" w:rsidP="00C833AC">
            <w:pPr>
              <w:pStyle w:val="OCRBullet"/>
              <w:pageBreakBefore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E20CB7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46E078" w14:textId="77777777" w:rsidR="00A671DF" w:rsidRPr="00E20CB7" w:rsidRDefault="00A671DF" w:rsidP="00E85712">
            <w:pPr>
              <w:rPr>
                <w:b/>
                <w:sz w:val="22"/>
                <w:szCs w:val="22"/>
              </w:rPr>
            </w:pPr>
            <w:r w:rsidRPr="00E20CB7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31E4638" w14:textId="77777777" w:rsidR="00A671DF" w:rsidRPr="00E20CB7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E20CB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2215869D" w14:textId="77777777" w:rsidTr="009479C9">
        <w:trPr>
          <w:trHeight w:val="1549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3C6FFB68" w14:textId="77777777" w:rsidR="00985B0B" w:rsidRPr="009479C9" w:rsidRDefault="00894ED6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 w:rsidRPr="009479C9">
              <w:rPr>
                <w:rFonts w:cs="Arial"/>
                <w:b/>
                <w:sz w:val="22"/>
                <w:szCs w:val="22"/>
                <w:lang w:val="en-GB"/>
              </w:rPr>
              <w:t>B3</w:t>
            </w:r>
            <w:r w:rsidR="00724D9F" w:rsidRPr="009479C9"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Pr="009479C9">
              <w:rPr>
                <w:rFonts w:cs="Arial"/>
                <w:b/>
                <w:sz w:val="22"/>
                <w:szCs w:val="22"/>
                <w:lang w:val="en-GB"/>
              </w:rPr>
              <w:t>Update information about project progress.</w:t>
            </w:r>
          </w:p>
          <w:p w14:paraId="2F0C9614" w14:textId="77777777" w:rsidR="00894ED6" w:rsidRPr="001C57E6" w:rsidRDefault="00724D9F" w:rsidP="00724D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B3.1</w:t>
            </w:r>
            <w:r>
              <w:rPr>
                <w:rFonts w:cs="Arial"/>
                <w:lang w:val="en-GB"/>
              </w:rPr>
              <w:tab/>
            </w:r>
            <w:r w:rsidR="00894ED6" w:rsidRPr="001C57E6">
              <w:rPr>
                <w:rFonts w:cs="Arial"/>
                <w:lang w:val="en-GB"/>
              </w:rPr>
              <w:t>Describe the methods to update and report inf</w:t>
            </w:r>
            <w:r>
              <w:rPr>
                <w:rFonts w:cs="Arial"/>
                <w:lang w:val="en-GB"/>
              </w:rPr>
              <w:t>ormation about project progress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10E65A2E" w14:textId="77777777" w:rsidR="00F05976" w:rsidRPr="009479C9" w:rsidRDefault="00C74DE6" w:rsidP="00724D9F">
            <w:pPr>
              <w:pStyle w:val="EvidenceTXT"/>
              <w:framePr w:hSpace="0" w:wrap="auto" w:vAnchor="margin" w:hAnchor="text" w:xAlign="left" w:yAlign="inline"/>
              <w:spacing w:before="40"/>
              <w:rPr>
                <w:lang w:val="en-GB"/>
              </w:rPr>
            </w:pPr>
            <w:r w:rsidRPr="00724D9F">
              <w:t xml:space="preserve">B3.1 </w:t>
            </w:r>
            <w:r w:rsidR="009479C9">
              <w:rPr>
                <w:lang w:val="en-GB"/>
              </w:rPr>
              <w:t xml:space="preserve"> </w:t>
            </w:r>
            <w:r w:rsidR="00341BA8" w:rsidRPr="00724D9F">
              <w:t xml:space="preserve">Describe </w:t>
            </w:r>
            <w:r w:rsidR="00894ED6" w:rsidRPr="00724D9F">
              <w:t>the project being worked on and cover three different methods of updating and reporting project progress.</w:t>
            </w:r>
          </w:p>
          <w:p w14:paraId="701E532D" w14:textId="77777777" w:rsidR="00F05976" w:rsidRDefault="00F05976" w:rsidP="00724D9F">
            <w:pPr>
              <w:pStyle w:val="Default"/>
              <w:spacing w:before="40"/>
              <w:rPr>
                <w:i/>
                <w:sz w:val="22"/>
                <w:szCs w:val="22"/>
              </w:rPr>
            </w:pPr>
          </w:p>
          <w:p w14:paraId="5669D597" w14:textId="77777777" w:rsidR="00A671DF" w:rsidRPr="00015A56" w:rsidRDefault="00F05976" w:rsidP="009479C9">
            <w:pPr>
              <w:pStyle w:val="Examples"/>
              <w:spacing w:before="40"/>
              <w:rPr>
                <w:lang w:val="en-GB"/>
              </w:rPr>
            </w:pPr>
            <w:r w:rsidRPr="009479C9">
              <w:rPr>
                <w:b/>
                <w:lang w:val="en-GB"/>
              </w:rPr>
              <w:t>Examples:</w:t>
            </w:r>
            <w:r w:rsidRPr="00C833AC">
              <w:rPr>
                <w:lang w:val="en-GB"/>
              </w:rPr>
              <w:t xml:space="preserve">  Meetings, progress report, calendar updates.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3533DF97" w14:textId="77777777" w:rsidR="00A671DF" w:rsidRPr="00ED22DE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4BD5BE5E" w14:textId="77777777" w:rsidTr="00F4470D">
        <w:trPr>
          <w:trHeight w:val="139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F7F3" w14:textId="77777777" w:rsidR="00C74DE6" w:rsidRPr="001C57E6" w:rsidRDefault="00724D9F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B3.2</w:t>
            </w:r>
            <w:r>
              <w:rPr>
                <w:rFonts w:cs="Arial"/>
                <w:lang w:val="en-GB"/>
              </w:rPr>
              <w:tab/>
            </w:r>
            <w:r w:rsidR="00F05976" w:rsidRPr="001C57E6">
              <w:rPr>
                <w:rFonts w:cs="Arial"/>
                <w:lang w:val="en-GB"/>
              </w:rPr>
              <w:t>Use editing and formatting techniques to update</w:t>
            </w:r>
            <w:r w:rsidR="00370450" w:rsidRPr="001C57E6">
              <w:rPr>
                <w:rFonts w:cs="Arial"/>
                <w:lang w:val="en-GB"/>
              </w:rPr>
              <w:t xml:space="preserve"> project elements</w:t>
            </w:r>
          </w:p>
          <w:p w14:paraId="7B09E09E" w14:textId="77777777" w:rsidR="00F05976" w:rsidRPr="001C57E6" w:rsidRDefault="00724D9F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B3.3</w:t>
            </w:r>
            <w:r>
              <w:rPr>
                <w:rFonts w:cs="Arial"/>
                <w:lang w:val="en-GB"/>
              </w:rPr>
              <w:tab/>
            </w:r>
            <w:r w:rsidR="00370450" w:rsidRPr="001C57E6">
              <w:rPr>
                <w:rFonts w:cs="Arial"/>
                <w:lang w:val="en-GB"/>
              </w:rPr>
              <w:t xml:space="preserve">Update </w:t>
            </w:r>
            <w:r w:rsidR="00F05976" w:rsidRPr="001C57E6">
              <w:rPr>
                <w:rFonts w:cs="Arial"/>
                <w:lang w:val="en-GB"/>
              </w:rPr>
              <w:t>task status in line with progress</w:t>
            </w:r>
          </w:p>
          <w:p w14:paraId="44FB0835" w14:textId="77777777" w:rsidR="00A671DF" w:rsidRPr="001C57E6" w:rsidRDefault="00724D9F" w:rsidP="00724D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B3.4</w:t>
            </w:r>
            <w:r>
              <w:rPr>
                <w:rFonts w:cs="Arial"/>
                <w:lang w:val="en-GB"/>
              </w:rPr>
              <w:tab/>
              <w:t>I</w:t>
            </w:r>
            <w:r w:rsidR="00F05976" w:rsidRPr="001C57E6">
              <w:rPr>
                <w:rFonts w:cs="Arial"/>
                <w:lang w:val="en-GB"/>
              </w:rPr>
              <w:t>nformat</w:t>
            </w:r>
            <w:r w:rsidR="00C74DE6" w:rsidRPr="001C57E6">
              <w:rPr>
                <w:rFonts w:cs="Arial"/>
                <w:lang w:val="en-GB"/>
              </w:rPr>
              <w:t>i</w:t>
            </w:r>
            <w:r>
              <w:rPr>
                <w:rFonts w:cs="Arial"/>
                <w:lang w:val="en-GB"/>
              </w:rPr>
              <w:t>on about resources as required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A800" w14:textId="77777777" w:rsidR="00F05976" w:rsidRPr="00724D9F" w:rsidRDefault="00C74DE6" w:rsidP="00724D9F">
            <w:pPr>
              <w:pStyle w:val="EvidenceTXT"/>
              <w:framePr w:hSpace="0" w:wrap="auto" w:vAnchor="margin" w:hAnchor="text" w:xAlign="left" w:yAlign="inline"/>
              <w:spacing w:before="40"/>
            </w:pPr>
            <w:r w:rsidRPr="00724D9F">
              <w:t>B3.2</w:t>
            </w:r>
            <w:r w:rsidR="00370450" w:rsidRPr="00724D9F">
              <w:t>, 3.3 &amp;</w:t>
            </w:r>
            <w:r w:rsidRPr="00724D9F">
              <w:t xml:space="preserve"> 3.4</w:t>
            </w:r>
            <w:r w:rsidR="009479C9">
              <w:rPr>
                <w:lang w:val="en-GB"/>
              </w:rPr>
              <w:t xml:space="preserve"> </w:t>
            </w:r>
            <w:r w:rsidRPr="00724D9F">
              <w:t xml:space="preserve"> </w:t>
            </w:r>
            <w:r w:rsidR="00F05976" w:rsidRPr="00724D9F">
              <w:t>Four different examples of editing and formatting project information</w:t>
            </w:r>
            <w:r w:rsidR="00370450" w:rsidRPr="00724D9F">
              <w:t xml:space="preserve"> </w:t>
            </w:r>
            <w:r w:rsidR="00341BA8" w:rsidRPr="00724D9F">
              <w:t>to update elements, task progress and resources.</w:t>
            </w:r>
          </w:p>
          <w:p w14:paraId="7C180487" w14:textId="77777777" w:rsidR="00F05976" w:rsidRDefault="00F05976" w:rsidP="00724D9F">
            <w:pPr>
              <w:pStyle w:val="Default"/>
              <w:spacing w:before="40"/>
              <w:rPr>
                <w:i/>
                <w:sz w:val="22"/>
                <w:szCs w:val="22"/>
              </w:rPr>
            </w:pPr>
          </w:p>
          <w:p w14:paraId="4072AB0D" w14:textId="77777777" w:rsidR="00C74DE6" w:rsidRPr="00C833AC" w:rsidRDefault="00F05976" w:rsidP="00724D9F">
            <w:pPr>
              <w:pStyle w:val="Examples"/>
              <w:spacing w:before="40"/>
              <w:rPr>
                <w:lang w:val="en-GB"/>
              </w:rPr>
            </w:pPr>
            <w:r w:rsidRPr="00724D9F">
              <w:rPr>
                <w:b/>
                <w:lang w:val="en-GB"/>
              </w:rPr>
              <w:t>Examples:</w:t>
            </w:r>
            <w:r w:rsidRPr="00C833AC">
              <w:rPr>
                <w:lang w:val="en-GB"/>
              </w:rPr>
              <w:t xml:space="preserve">  Editing techniques appropriate to the type of information, for example: select, copy, cut, paste, undo, redo, drag and drop, find, replace, insert, delete, size, cro</w:t>
            </w:r>
            <w:r w:rsidR="00724D9F">
              <w:rPr>
                <w:lang w:val="en-GB"/>
              </w:rPr>
              <w:t>p, position, change templates.</w:t>
            </w:r>
          </w:p>
          <w:p w14:paraId="0A18DCE1" w14:textId="77777777" w:rsidR="00213BC1" w:rsidRPr="00015A56" w:rsidRDefault="00C74DE6" w:rsidP="00724D9F">
            <w:pPr>
              <w:pStyle w:val="Examples"/>
              <w:spacing w:before="40"/>
              <w:rPr>
                <w:lang w:val="en-GB"/>
              </w:rPr>
            </w:pPr>
            <w:r w:rsidRPr="00C833AC">
              <w:rPr>
                <w:lang w:val="en-GB"/>
              </w:rPr>
              <w:t xml:space="preserve">Task Status: </w:t>
            </w:r>
            <w:r w:rsidR="00F05976" w:rsidRPr="00C833AC">
              <w:rPr>
                <w:lang w:val="en-GB"/>
              </w:rPr>
              <w:t>Complete, in progress, not started percentage.  People, time, costs, equipment.  Task calendar, PERT analysis.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E5E54" w14:textId="77777777" w:rsidR="00A671DF" w:rsidRPr="00ED22DE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D7A0A" w14:paraId="44CEBC85" w14:textId="77777777" w:rsidTr="00ED7A0A">
        <w:trPr>
          <w:trHeight w:val="17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EDBE" w14:textId="77777777" w:rsidR="00ED7A0A" w:rsidRPr="001C57E6" w:rsidRDefault="00724D9F" w:rsidP="00724D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B3.5</w:t>
            </w:r>
            <w:r>
              <w:rPr>
                <w:rFonts w:cs="Arial"/>
                <w:lang w:val="en-GB"/>
              </w:rPr>
              <w:tab/>
            </w:r>
            <w:r w:rsidR="00F05976" w:rsidRPr="001C57E6">
              <w:rPr>
                <w:rFonts w:cs="Arial"/>
                <w:lang w:val="en-GB"/>
              </w:rPr>
              <w:t>Compare actual progress with project baseline and resched</w:t>
            </w:r>
            <w:r>
              <w:rPr>
                <w:rFonts w:cs="Arial"/>
                <w:lang w:val="en-GB"/>
              </w:rPr>
              <w:t>ule uncompleted tasks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8AD0" w14:textId="77777777" w:rsidR="00ED7A0A" w:rsidRPr="00724D9F" w:rsidRDefault="00C74DE6" w:rsidP="00724D9F">
            <w:pPr>
              <w:pStyle w:val="EvidenceTXT"/>
              <w:framePr w:hSpace="0" w:wrap="auto" w:vAnchor="margin" w:hAnchor="text" w:xAlign="left" w:yAlign="inline"/>
              <w:spacing w:before="40"/>
            </w:pPr>
            <w:r w:rsidRPr="00724D9F">
              <w:t xml:space="preserve">B3.5 </w:t>
            </w:r>
            <w:r w:rsidR="00724D9F">
              <w:rPr>
                <w:lang w:val="en-GB"/>
              </w:rPr>
              <w:t xml:space="preserve"> </w:t>
            </w:r>
            <w:r w:rsidR="00F05976" w:rsidRPr="00724D9F">
              <w:t>At least three different examples of reviewing actual against project baseline the rescheduling of uncompleted tasks.  Must include evidence of actual progress and changes made to update the progress records.</w:t>
            </w:r>
          </w:p>
          <w:p w14:paraId="2F46F98C" w14:textId="77777777" w:rsidR="00F05976" w:rsidRPr="00015A56" w:rsidRDefault="00F05976" w:rsidP="00724D9F">
            <w:pPr>
              <w:pStyle w:val="Examples"/>
              <w:spacing w:before="40"/>
              <w:rPr>
                <w:b/>
                <w:i/>
                <w:sz w:val="22"/>
                <w:szCs w:val="22"/>
                <w:lang w:val="en-GB"/>
              </w:rPr>
            </w:pPr>
          </w:p>
          <w:p w14:paraId="50E03B3D" w14:textId="77777777" w:rsidR="00F05976" w:rsidRPr="00015A56" w:rsidRDefault="00F05976" w:rsidP="00724D9F">
            <w:pPr>
              <w:pStyle w:val="Examples"/>
              <w:spacing w:before="40"/>
              <w:rPr>
                <w:lang w:val="en-GB"/>
              </w:rPr>
            </w:pPr>
            <w:r w:rsidRPr="00724D9F">
              <w:rPr>
                <w:b/>
                <w:lang w:val="en-GB"/>
              </w:rPr>
              <w:t>Examples:</w:t>
            </w:r>
            <w:r w:rsidRPr="00C833AC">
              <w:rPr>
                <w:lang w:val="en-GB"/>
              </w:rPr>
              <w:t xml:space="preserve">  Gantt charts, PERT Analysis, milestones.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D62A9" w14:textId="77777777" w:rsidR="00ED7A0A" w:rsidRPr="00ED22DE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D7A0A" w14:paraId="7779E717" w14:textId="77777777" w:rsidTr="009479C9">
        <w:trPr>
          <w:trHeight w:val="1293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4A230CF6" w14:textId="77777777" w:rsidR="00ED7A0A" w:rsidRPr="001C57E6" w:rsidRDefault="00724D9F" w:rsidP="00724D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B3.6</w:t>
            </w:r>
            <w:r>
              <w:rPr>
                <w:rFonts w:cs="Arial"/>
                <w:lang w:val="en-GB"/>
              </w:rPr>
              <w:tab/>
            </w:r>
            <w:r w:rsidR="00F05976" w:rsidRPr="001C57E6">
              <w:rPr>
                <w:rFonts w:cs="Arial"/>
                <w:lang w:val="en-GB"/>
              </w:rPr>
              <w:t>Identify any risks and issues that may</w:t>
            </w:r>
            <w:r>
              <w:rPr>
                <w:rFonts w:cs="Arial"/>
                <w:lang w:val="en-GB"/>
              </w:rPr>
              <w:t xml:space="preserve"> have an impact on the project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3DB5209E" w14:textId="77777777" w:rsidR="00ED7A0A" w:rsidRPr="00724D9F" w:rsidRDefault="00CC6C83" w:rsidP="00724D9F">
            <w:pPr>
              <w:pStyle w:val="EvidenceTXT"/>
              <w:framePr w:hSpace="0" w:wrap="auto" w:vAnchor="margin" w:hAnchor="text" w:xAlign="left" w:yAlign="inline"/>
              <w:spacing w:before="40"/>
            </w:pPr>
            <w:r w:rsidRPr="00724D9F">
              <w:t>B3.6</w:t>
            </w:r>
            <w:r w:rsidR="00724D9F">
              <w:rPr>
                <w:lang w:val="en-GB"/>
              </w:rPr>
              <w:t xml:space="preserve"> </w:t>
            </w:r>
            <w:r w:rsidRPr="00724D9F">
              <w:t xml:space="preserve"> </w:t>
            </w:r>
            <w:r w:rsidR="00F05976" w:rsidRPr="00724D9F">
              <w:t>Investigation of three risks and issues based upon the project brief and environment.</w:t>
            </w:r>
          </w:p>
          <w:p w14:paraId="68B132C6" w14:textId="77777777" w:rsidR="00F05976" w:rsidRPr="00015A56" w:rsidRDefault="00F05976" w:rsidP="00724D9F">
            <w:pPr>
              <w:pStyle w:val="Examples"/>
              <w:spacing w:before="40"/>
              <w:rPr>
                <w:b/>
                <w:i/>
                <w:sz w:val="22"/>
                <w:szCs w:val="22"/>
                <w:lang w:val="en-GB"/>
              </w:rPr>
            </w:pPr>
          </w:p>
          <w:p w14:paraId="70F5CCEA" w14:textId="77777777" w:rsidR="00F05976" w:rsidRPr="00C833AC" w:rsidRDefault="00F05976" w:rsidP="00724D9F">
            <w:pPr>
              <w:pStyle w:val="Examples"/>
              <w:spacing w:before="40"/>
              <w:rPr>
                <w:lang w:val="en-GB"/>
              </w:rPr>
            </w:pPr>
            <w:r w:rsidRPr="00724D9F">
              <w:rPr>
                <w:b/>
                <w:lang w:val="en-GB"/>
              </w:rPr>
              <w:t>Examples:</w:t>
            </w:r>
            <w:r w:rsidRPr="00C833AC">
              <w:rPr>
                <w:lang w:val="en-GB"/>
              </w:rPr>
              <w:t xml:space="preserve">  Availability of staff, equipment, budgetary issues.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20C317EF" w14:textId="77777777" w:rsidR="00ED7A0A" w:rsidRPr="00ED22DE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AA35132" w14:textId="77777777" w:rsidR="00F05976" w:rsidRDefault="00F05976" w:rsidP="00F05976">
      <w:pPr>
        <w:pStyle w:val="OCRBullet"/>
        <w:numPr>
          <w:ilvl w:val="0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F05976" w14:paraId="3CA609F7" w14:textId="77777777" w:rsidTr="00E20CB7">
        <w:trPr>
          <w:trHeight w:val="42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EBE1D" w14:textId="77777777" w:rsidR="00F05976" w:rsidRPr="00E20CB7" w:rsidRDefault="00F05976" w:rsidP="00C833AC">
            <w:pPr>
              <w:pStyle w:val="criteria1"/>
              <w:pageBreakBefore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20CB7">
              <w:rPr>
                <w:rFonts w:cs="Arial"/>
                <w:lang w:val="en-GB"/>
              </w:rPr>
              <w:lastRenderedPageBreak/>
              <w:t>Criteria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8014EE" w14:textId="77777777" w:rsidR="00F05976" w:rsidRPr="00E20CB7" w:rsidRDefault="00F05976">
            <w:pPr>
              <w:rPr>
                <w:b/>
                <w:i/>
                <w:sz w:val="22"/>
                <w:szCs w:val="22"/>
              </w:rPr>
            </w:pPr>
            <w:r w:rsidRPr="00E20CB7">
              <w:rPr>
                <w:b/>
                <w:sz w:val="22"/>
                <w:szCs w:val="22"/>
              </w:rPr>
              <w:t>Evidence</w:t>
            </w:r>
            <w:r w:rsidRPr="00E20CB7">
              <w:rPr>
                <w:b/>
                <w:i/>
                <w:sz w:val="22"/>
                <w:szCs w:val="22"/>
              </w:rPr>
              <w:t xml:space="preserve"> </w:t>
            </w:r>
            <w:r w:rsidRPr="00E20CB7">
              <w:rPr>
                <w:b/>
                <w:sz w:val="22"/>
                <w:szCs w:val="22"/>
              </w:rPr>
              <w:t>Requirements</w:t>
            </w:r>
            <w:r w:rsidRPr="00E20CB7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AFE9B9" w14:textId="77777777" w:rsidR="00F05976" w:rsidRPr="00E20CB7" w:rsidRDefault="00F0597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E20CB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F05976" w:rsidRPr="00ED22DE" w14:paraId="5E38F71D" w14:textId="77777777" w:rsidTr="00F05976">
        <w:trPr>
          <w:trHeight w:val="1695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D92591" w14:textId="77777777" w:rsidR="00CC6C83" w:rsidRPr="009479C9" w:rsidRDefault="00724D9F" w:rsidP="00724D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 w:rsidRPr="009479C9">
              <w:rPr>
                <w:rFonts w:cs="Arial"/>
                <w:b/>
                <w:sz w:val="22"/>
                <w:szCs w:val="22"/>
                <w:lang w:val="en-GB"/>
              </w:rPr>
              <w:t>B4</w:t>
            </w:r>
            <w:r w:rsidRPr="009479C9"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F05976" w:rsidRPr="009479C9">
              <w:rPr>
                <w:rFonts w:cs="Arial"/>
                <w:b/>
                <w:sz w:val="22"/>
                <w:szCs w:val="22"/>
                <w:lang w:val="en-GB"/>
              </w:rPr>
              <w:t>Select and use appropriate tools and techniques to display and report on project status.</w:t>
            </w:r>
          </w:p>
          <w:p w14:paraId="4D83078A" w14:textId="77777777" w:rsidR="00F05976" w:rsidRPr="001C57E6" w:rsidRDefault="00724D9F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B4.1</w:t>
            </w:r>
            <w:r>
              <w:rPr>
                <w:rFonts w:cs="Arial"/>
                <w:lang w:val="en-GB"/>
              </w:rPr>
              <w:tab/>
            </w:r>
            <w:r w:rsidR="00F05976" w:rsidRPr="001C57E6">
              <w:rPr>
                <w:rFonts w:cs="Arial"/>
                <w:lang w:val="en-GB"/>
              </w:rPr>
              <w:t xml:space="preserve">Select and create project reports </w:t>
            </w:r>
            <w:r>
              <w:rPr>
                <w:rFonts w:cs="Arial"/>
                <w:lang w:val="en-GB"/>
              </w:rPr>
              <w:t>to meet needs</w:t>
            </w:r>
          </w:p>
          <w:p w14:paraId="36C50722" w14:textId="77777777" w:rsidR="00F05976" w:rsidRPr="001C57E6" w:rsidRDefault="00724D9F" w:rsidP="001C57E6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B4.2</w:t>
            </w:r>
            <w:r>
              <w:rPr>
                <w:rFonts w:cs="Arial"/>
                <w:lang w:val="en-GB"/>
              </w:rPr>
              <w:tab/>
            </w:r>
            <w:r w:rsidR="00CC6C83" w:rsidRPr="001C57E6">
              <w:rPr>
                <w:rFonts w:cs="Arial"/>
                <w:lang w:val="en-GB"/>
              </w:rPr>
              <w:t xml:space="preserve">Using </w:t>
            </w:r>
            <w:r w:rsidR="00F05976" w:rsidRPr="001C57E6">
              <w:rPr>
                <w:rFonts w:cs="Arial"/>
                <w:lang w:val="en-GB"/>
              </w:rPr>
              <w:t xml:space="preserve">filtering and formatting </w:t>
            </w:r>
            <w:r w:rsidR="00B2713B" w:rsidRPr="001C57E6">
              <w:rPr>
                <w:rFonts w:cs="Arial"/>
                <w:lang w:val="en-GB"/>
              </w:rPr>
              <w:t xml:space="preserve">   </w:t>
            </w:r>
            <w:r w:rsidR="00F05976" w:rsidRPr="001C57E6">
              <w:rPr>
                <w:rFonts w:cs="Arial"/>
                <w:lang w:val="en-GB"/>
              </w:rPr>
              <w:t xml:space="preserve">techniques to </w:t>
            </w:r>
            <w:r>
              <w:rPr>
                <w:rFonts w:cs="Arial"/>
                <w:lang w:val="en-GB"/>
              </w:rPr>
              <w:t>display project information</w:t>
            </w:r>
          </w:p>
          <w:p w14:paraId="3FAF8090" w14:textId="77777777" w:rsidR="00F05976" w:rsidRPr="00015A56" w:rsidRDefault="00724D9F" w:rsidP="00724D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B4.3</w:t>
            </w:r>
            <w:r>
              <w:rPr>
                <w:rFonts w:cs="Arial"/>
                <w:lang w:val="en-GB"/>
              </w:rPr>
              <w:tab/>
            </w:r>
            <w:r w:rsidR="00CC6C83" w:rsidRPr="001C57E6">
              <w:rPr>
                <w:rFonts w:cs="Arial"/>
                <w:lang w:val="en-GB"/>
              </w:rPr>
              <w:t xml:space="preserve">Sharing </w:t>
            </w:r>
            <w:r w:rsidR="00F05976" w:rsidRPr="001C57E6">
              <w:rPr>
                <w:rFonts w:cs="Arial"/>
                <w:lang w:val="en-GB"/>
              </w:rPr>
              <w:t>project information with other applications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ECA7" w14:textId="77777777" w:rsidR="00F05976" w:rsidRPr="00724D9F" w:rsidRDefault="0026166B" w:rsidP="00724D9F">
            <w:pPr>
              <w:pStyle w:val="EvidenceTXT"/>
              <w:framePr w:hSpace="0" w:wrap="auto" w:vAnchor="margin" w:hAnchor="text" w:xAlign="left" w:yAlign="inline"/>
              <w:spacing w:before="40"/>
            </w:pPr>
            <w:r w:rsidRPr="00724D9F">
              <w:t>B4.1</w:t>
            </w:r>
            <w:r w:rsidR="00370450" w:rsidRPr="00724D9F">
              <w:t>, 4.2 &amp;</w:t>
            </w:r>
            <w:r w:rsidRPr="00724D9F">
              <w:t xml:space="preserve"> 4.3</w:t>
            </w:r>
            <w:r w:rsidR="00724D9F">
              <w:rPr>
                <w:lang w:val="en-GB"/>
              </w:rPr>
              <w:t xml:space="preserve"> </w:t>
            </w:r>
            <w:r w:rsidRPr="00724D9F">
              <w:t xml:space="preserve"> </w:t>
            </w:r>
            <w:r w:rsidR="00F05976" w:rsidRPr="00724D9F">
              <w:t xml:space="preserve">Three examples of using and creating reports to share project information with other applications </w:t>
            </w:r>
            <w:r w:rsidR="00341BA8" w:rsidRPr="00724D9F">
              <w:t>including filtering and formatting within the reports</w:t>
            </w:r>
          </w:p>
          <w:p w14:paraId="24FAA26E" w14:textId="77777777" w:rsidR="00F05976" w:rsidRPr="00015A56" w:rsidRDefault="00F05976">
            <w:pPr>
              <w:pStyle w:val="normal0"/>
              <w:ind w:left="34" w:hanging="6"/>
              <w:rPr>
                <w:rFonts w:cs="Arial"/>
                <w:b/>
                <w:i/>
                <w:lang w:val="en-GB" w:eastAsia="en-US"/>
              </w:rPr>
            </w:pPr>
          </w:p>
          <w:p w14:paraId="3E360EAF" w14:textId="77777777" w:rsidR="00CC6C83" w:rsidRPr="00C833AC" w:rsidRDefault="00F05976" w:rsidP="00CC6C83">
            <w:pPr>
              <w:pStyle w:val="Examples"/>
              <w:rPr>
                <w:lang w:val="en-GB"/>
              </w:rPr>
            </w:pPr>
            <w:r w:rsidRPr="00724D9F">
              <w:rPr>
                <w:b/>
                <w:lang w:val="en-GB"/>
              </w:rPr>
              <w:t>Examples:</w:t>
            </w:r>
            <w:r w:rsidRPr="00C833AC">
              <w:rPr>
                <w:lang w:val="en-GB"/>
              </w:rPr>
              <w:t xml:space="preserve">  </w:t>
            </w:r>
            <w:r w:rsidR="00CC6C83" w:rsidRPr="00C833AC">
              <w:rPr>
                <w:lang w:val="en-GB"/>
              </w:rPr>
              <w:t xml:space="preserve">Project reports: </w:t>
            </w:r>
            <w:r w:rsidRPr="00C833AC">
              <w:rPr>
                <w:lang w:val="en-GB"/>
              </w:rPr>
              <w:t>Task progress, project progress, resource allocation and usage, costs.  Task lists, resource assignment,</w:t>
            </w:r>
            <w:r w:rsidR="00724D9F">
              <w:rPr>
                <w:lang w:val="en-GB"/>
              </w:rPr>
              <w:t xml:space="preserve"> project costs, critical path.</w:t>
            </w:r>
          </w:p>
          <w:p w14:paraId="3ADE164F" w14:textId="77777777" w:rsidR="00F05976" w:rsidRPr="00C833AC" w:rsidRDefault="00F05976" w:rsidP="00CC6C83">
            <w:pPr>
              <w:pStyle w:val="Examples"/>
              <w:rPr>
                <w:lang w:val="en-GB"/>
              </w:rPr>
            </w:pPr>
            <w:r w:rsidRPr="00C833AC">
              <w:rPr>
                <w:lang w:val="en-GB"/>
              </w:rPr>
              <w:t>Filters, text, numerical, chart, legends, cells, columns, rows, share permissions, export/import procedures, file formats, file conversion, local guidelines</w:t>
            </w:r>
            <w:r w:rsidR="00724D9F">
              <w:rPr>
                <w:lang w:val="en-GB"/>
              </w:rPr>
              <w:t>.</w:t>
            </w:r>
          </w:p>
          <w:p w14:paraId="750A9A28" w14:textId="77777777" w:rsidR="00CC6C83" w:rsidRPr="00C833AC" w:rsidRDefault="00CC6C83" w:rsidP="00CC6C83">
            <w:pPr>
              <w:pStyle w:val="Examples"/>
              <w:rPr>
                <w:lang w:val="en-GB"/>
              </w:rPr>
            </w:pPr>
            <w:r w:rsidRPr="00C833AC">
              <w:rPr>
                <w:lang w:val="en-GB"/>
              </w:rPr>
              <w:t>Display project information: Task lists, resource assignment, project costs, critical path.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C8D8FC" w14:textId="77777777" w:rsidR="00F05976" w:rsidRPr="001C57E6" w:rsidRDefault="007D47AC" w:rsidP="00ED22D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A6CFCE2" w14:textId="77777777" w:rsidR="00F05976" w:rsidRDefault="00F05976">
      <w:pPr>
        <w:rPr>
          <w:b/>
        </w:rPr>
      </w:pPr>
    </w:p>
    <w:p w14:paraId="522E52C7" w14:textId="77777777" w:rsidR="00640664" w:rsidRPr="00E20CB7" w:rsidRDefault="00640664" w:rsidP="00640664">
      <w:pPr>
        <w:rPr>
          <w:b/>
          <w:bCs/>
          <w:sz w:val="22"/>
          <w:szCs w:val="22"/>
        </w:rPr>
      </w:pPr>
      <w:r w:rsidRPr="00E20CB7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562A6C9D" w14:textId="77777777" w:rsidR="00640664" w:rsidRPr="00E20CB7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53CFF93C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5B873" w14:textId="77777777" w:rsidR="00640664" w:rsidRPr="00015A56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15A56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ED1DF74" w14:textId="77777777" w:rsidR="00640664" w:rsidRPr="00015A56" w:rsidRDefault="007D47AC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5084" w14:textId="77777777" w:rsidR="00640664" w:rsidRPr="00015A56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15A56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9FB96AB" w14:textId="77777777" w:rsidR="00640664" w:rsidRPr="00ED22DE" w:rsidRDefault="007D47AC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598870F0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47D7" w14:textId="77777777" w:rsidR="00640664" w:rsidRPr="00015A56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15A56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65E32A" w14:textId="77777777" w:rsidR="00640664" w:rsidRPr="00015A56" w:rsidRDefault="007D47AC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9701" w14:textId="77777777" w:rsidR="00640664" w:rsidRPr="00015A56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15A56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455C58D" w14:textId="77777777" w:rsidR="00640664" w:rsidRPr="00ED22DE" w:rsidRDefault="007D47AC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261824C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2148E" w14:textId="77777777" w:rsidR="00156675" w:rsidRDefault="00156675">
      <w:r>
        <w:separator/>
      </w:r>
    </w:p>
  </w:endnote>
  <w:endnote w:type="continuationSeparator" w:id="0">
    <w:p w14:paraId="64D51463" w14:textId="77777777" w:rsidR="00156675" w:rsidRDefault="0015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BC4CF" w14:textId="77777777" w:rsidR="00E20CB7" w:rsidRPr="00E20CB7" w:rsidRDefault="007D47AC" w:rsidP="007D47AC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2" w:name="_Hlk73519722"/>
    <w:bookmarkStart w:id="3" w:name="_Hlk75511360"/>
    <w:r>
      <w:rPr>
        <w:b w:val="0"/>
        <w:sz w:val="16"/>
        <w:szCs w:val="16"/>
      </w:rPr>
      <w:t>© OCR June 2021 OCR Level 2 in IT User Skills ITQ</w:t>
    </w:r>
    <w:bookmarkEnd w:id="2"/>
    <w:r>
      <w:rPr>
        <w:b w:val="0"/>
        <w:sz w:val="16"/>
        <w:szCs w:val="16"/>
      </w:rPr>
      <w:tab/>
    </w:r>
    <w:bookmarkEnd w:id="3"/>
    <w:r w:rsidR="00E20CB7">
      <w:rPr>
        <w:b w:val="0"/>
        <w:sz w:val="16"/>
        <w:szCs w:val="16"/>
      </w:rPr>
      <w:t xml:space="preserve">Evidence Checklist and Evidence Guide for: Unit 56: Project </w:t>
    </w:r>
    <w:r w:rsidR="00ED22DE">
      <w:rPr>
        <w:b w:val="0"/>
        <w:sz w:val="16"/>
        <w:szCs w:val="16"/>
      </w:rPr>
      <w:t>m</w:t>
    </w:r>
    <w:r w:rsidR="00E20CB7">
      <w:rPr>
        <w:b w:val="0"/>
        <w:sz w:val="16"/>
        <w:szCs w:val="16"/>
      </w:rPr>
      <w:t xml:space="preserve">anagement </w:t>
    </w:r>
    <w:r w:rsidR="00ED22DE">
      <w:rPr>
        <w:b w:val="0"/>
        <w:sz w:val="16"/>
        <w:szCs w:val="16"/>
      </w:rPr>
      <w:t>s</w:t>
    </w:r>
    <w:r w:rsidR="00E20CB7">
      <w:rPr>
        <w:b w:val="0"/>
        <w:sz w:val="16"/>
        <w:szCs w:val="16"/>
      </w:rPr>
      <w:t>oftware Level 2 (Credit Value 4)</w:t>
    </w:r>
    <w:r w:rsidR="00E20CB7">
      <w:rPr>
        <w:b w:val="0"/>
        <w:sz w:val="16"/>
        <w:szCs w:val="16"/>
      </w:rPr>
      <w:tab/>
    </w:r>
    <w:r w:rsidR="00E20CB7">
      <w:rPr>
        <w:rStyle w:val="PageNumber"/>
        <w:b w:val="0"/>
        <w:bCs w:val="0"/>
        <w:sz w:val="24"/>
        <w:szCs w:val="20"/>
      </w:rPr>
      <w:fldChar w:fldCharType="begin"/>
    </w:r>
    <w:r w:rsidR="00E20CB7">
      <w:rPr>
        <w:rStyle w:val="PageNumber"/>
        <w:b w:val="0"/>
        <w:bCs w:val="0"/>
        <w:sz w:val="24"/>
        <w:szCs w:val="20"/>
      </w:rPr>
      <w:instrText xml:space="preserve"> PAGE </w:instrText>
    </w:r>
    <w:r w:rsidR="00E20CB7">
      <w:rPr>
        <w:rStyle w:val="PageNumber"/>
        <w:b w:val="0"/>
        <w:bCs w:val="0"/>
        <w:sz w:val="24"/>
        <w:szCs w:val="20"/>
      </w:rPr>
      <w:fldChar w:fldCharType="separate"/>
    </w:r>
    <w:r w:rsidR="00ED22DE">
      <w:rPr>
        <w:rStyle w:val="PageNumber"/>
        <w:b w:val="0"/>
        <w:bCs w:val="0"/>
        <w:noProof/>
        <w:sz w:val="24"/>
        <w:szCs w:val="20"/>
      </w:rPr>
      <w:t>5</w:t>
    </w:r>
    <w:r w:rsidR="00E20CB7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B0E83" w14:textId="77777777" w:rsidR="00156675" w:rsidRDefault="00156675">
      <w:r>
        <w:separator/>
      </w:r>
    </w:p>
  </w:footnote>
  <w:footnote w:type="continuationSeparator" w:id="0">
    <w:p w14:paraId="69E6C3AF" w14:textId="77777777" w:rsidR="00156675" w:rsidRDefault="00156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243B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7458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4C07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06A9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91267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A4F2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A2814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B252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E60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14FF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D30E51"/>
    <w:multiLevelType w:val="hybridMultilevel"/>
    <w:tmpl w:val="BAB09B1E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0F0266ED"/>
    <w:multiLevelType w:val="hybridMultilevel"/>
    <w:tmpl w:val="8AA45B6E"/>
    <w:lvl w:ilvl="0" w:tplc="080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2" w15:restartNumberingAfterBreak="0">
    <w:nsid w:val="2F690FAB"/>
    <w:multiLevelType w:val="hybridMultilevel"/>
    <w:tmpl w:val="9BFED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61E60"/>
    <w:multiLevelType w:val="hybridMultilevel"/>
    <w:tmpl w:val="443C2932"/>
    <w:lvl w:ilvl="0" w:tplc="080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4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D3B"/>
    <w:multiLevelType w:val="hybridMultilevel"/>
    <w:tmpl w:val="3B4C3C0A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E1E335A"/>
    <w:multiLevelType w:val="hybridMultilevel"/>
    <w:tmpl w:val="58FE9536"/>
    <w:lvl w:ilvl="0" w:tplc="080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5"/>
  </w:num>
  <w:num w:numId="9">
    <w:abstractNumId w:val="12"/>
  </w:num>
  <w:num w:numId="10">
    <w:abstractNumId w:val="16"/>
  </w:num>
  <w:num w:numId="11">
    <w:abstractNumId w:val="10"/>
  </w:num>
  <w:num w:numId="12">
    <w:abstractNumId w:val="17"/>
  </w:num>
  <w:num w:numId="13">
    <w:abstractNumId w:val="11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4ED6"/>
    <w:rsid w:val="00015A56"/>
    <w:rsid w:val="00051146"/>
    <w:rsid w:val="0008605C"/>
    <w:rsid w:val="000941F2"/>
    <w:rsid w:val="00096494"/>
    <w:rsid w:val="000C7CDD"/>
    <w:rsid w:val="000D74B0"/>
    <w:rsid w:val="000E6251"/>
    <w:rsid w:val="000F1E39"/>
    <w:rsid w:val="00105500"/>
    <w:rsid w:val="001175DC"/>
    <w:rsid w:val="00133FDC"/>
    <w:rsid w:val="0013462D"/>
    <w:rsid w:val="00145A91"/>
    <w:rsid w:val="00151554"/>
    <w:rsid w:val="00156675"/>
    <w:rsid w:val="00157885"/>
    <w:rsid w:val="0016340E"/>
    <w:rsid w:val="001712CE"/>
    <w:rsid w:val="0019158E"/>
    <w:rsid w:val="001A67DA"/>
    <w:rsid w:val="001C4E7B"/>
    <w:rsid w:val="001C57E6"/>
    <w:rsid w:val="001D0960"/>
    <w:rsid w:val="001E40EF"/>
    <w:rsid w:val="001F481E"/>
    <w:rsid w:val="001F4E04"/>
    <w:rsid w:val="00202DD7"/>
    <w:rsid w:val="00213BC1"/>
    <w:rsid w:val="00223ACC"/>
    <w:rsid w:val="0022466D"/>
    <w:rsid w:val="00233B12"/>
    <w:rsid w:val="002350FB"/>
    <w:rsid w:val="00245BA1"/>
    <w:rsid w:val="00251FF3"/>
    <w:rsid w:val="0026166B"/>
    <w:rsid w:val="0026600C"/>
    <w:rsid w:val="00283DAA"/>
    <w:rsid w:val="002C3526"/>
    <w:rsid w:val="002E5082"/>
    <w:rsid w:val="003137DF"/>
    <w:rsid w:val="0031393A"/>
    <w:rsid w:val="00314F3D"/>
    <w:rsid w:val="003408BA"/>
    <w:rsid w:val="00341BA8"/>
    <w:rsid w:val="003474A3"/>
    <w:rsid w:val="00357358"/>
    <w:rsid w:val="00363BE9"/>
    <w:rsid w:val="00370450"/>
    <w:rsid w:val="00373247"/>
    <w:rsid w:val="003A2511"/>
    <w:rsid w:val="003B68A2"/>
    <w:rsid w:val="003C64F0"/>
    <w:rsid w:val="003F7B3E"/>
    <w:rsid w:val="004035F9"/>
    <w:rsid w:val="004303B2"/>
    <w:rsid w:val="00461787"/>
    <w:rsid w:val="0046542A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E5C27"/>
    <w:rsid w:val="00631522"/>
    <w:rsid w:val="00640664"/>
    <w:rsid w:val="00643A03"/>
    <w:rsid w:val="0067431C"/>
    <w:rsid w:val="006776DC"/>
    <w:rsid w:val="00681AD7"/>
    <w:rsid w:val="006B253D"/>
    <w:rsid w:val="006F0306"/>
    <w:rsid w:val="00704141"/>
    <w:rsid w:val="00722992"/>
    <w:rsid w:val="00724D9F"/>
    <w:rsid w:val="007272D3"/>
    <w:rsid w:val="007360DE"/>
    <w:rsid w:val="00740FE3"/>
    <w:rsid w:val="00773F4F"/>
    <w:rsid w:val="00785B1A"/>
    <w:rsid w:val="00793346"/>
    <w:rsid w:val="007C3645"/>
    <w:rsid w:val="007D2E9E"/>
    <w:rsid w:val="007D47AC"/>
    <w:rsid w:val="007D4E46"/>
    <w:rsid w:val="007D5D7B"/>
    <w:rsid w:val="007E13F3"/>
    <w:rsid w:val="007E2D5E"/>
    <w:rsid w:val="007F3FA7"/>
    <w:rsid w:val="00832EED"/>
    <w:rsid w:val="00856DEC"/>
    <w:rsid w:val="008624DD"/>
    <w:rsid w:val="0086284A"/>
    <w:rsid w:val="00875006"/>
    <w:rsid w:val="008878D3"/>
    <w:rsid w:val="008908FF"/>
    <w:rsid w:val="0089110F"/>
    <w:rsid w:val="00894ED6"/>
    <w:rsid w:val="008A4947"/>
    <w:rsid w:val="008E31ED"/>
    <w:rsid w:val="008E4A7F"/>
    <w:rsid w:val="0090659A"/>
    <w:rsid w:val="00917151"/>
    <w:rsid w:val="009479C9"/>
    <w:rsid w:val="009620A8"/>
    <w:rsid w:val="00962BC6"/>
    <w:rsid w:val="00973FDC"/>
    <w:rsid w:val="00974C2A"/>
    <w:rsid w:val="00980B47"/>
    <w:rsid w:val="00985B0B"/>
    <w:rsid w:val="00990A6D"/>
    <w:rsid w:val="00990A72"/>
    <w:rsid w:val="009B7D88"/>
    <w:rsid w:val="009D7411"/>
    <w:rsid w:val="009E3F77"/>
    <w:rsid w:val="00A059C3"/>
    <w:rsid w:val="00A10480"/>
    <w:rsid w:val="00A31C61"/>
    <w:rsid w:val="00A3241A"/>
    <w:rsid w:val="00A4370C"/>
    <w:rsid w:val="00A46EAA"/>
    <w:rsid w:val="00A606FC"/>
    <w:rsid w:val="00A642F5"/>
    <w:rsid w:val="00A671DF"/>
    <w:rsid w:val="00A73594"/>
    <w:rsid w:val="00A77F61"/>
    <w:rsid w:val="00A80A10"/>
    <w:rsid w:val="00A81F9D"/>
    <w:rsid w:val="00A82E39"/>
    <w:rsid w:val="00A91782"/>
    <w:rsid w:val="00AB1255"/>
    <w:rsid w:val="00AC0764"/>
    <w:rsid w:val="00AC44B8"/>
    <w:rsid w:val="00AC54A7"/>
    <w:rsid w:val="00AD72CD"/>
    <w:rsid w:val="00B03E81"/>
    <w:rsid w:val="00B257EA"/>
    <w:rsid w:val="00B2713B"/>
    <w:rsid w:val="00B54F0B"/>
    <w:rsid w:val="00B73A04"/>
    <w:rsid w:val="00BA357B"/>
    <w:rsid w:val="00BB1A08"/>
    <w:rsid w:val="00BC48E9"/>
    <w:rsid w:val="00C13BFF"/>
    <w:rsid w:val="00C20008"/>
    <w:rsid w:val="00C208DA"/>
    <w:rsid w:val="00C30584"/>
    <w:rsid w:val="00C5042E"/>
    <w:rsid w:val="00C63E5A"/>
    <w:rsid w:val="00C71C9C"/>
    <w:rsid w:val="00C74DE6"/>
    <w:rsid w:val="00C74FDD"/>
    <w:rsid w:val="00C82E3C"/>
    <w:rsid w:val="00C833AC"/>
    <w:rsid w:val="00CA5334"/>
    <w:rsid w:val="00CA69D5"/>
    <w:rsid w:val="00CC6C83"/>
    <w:rsid w:val="00CD1748"/>
    <w:rsid w:val="00CE3754"/>
    <w:rsid w:val="00CE5499"/>
    <w:rsid w:val="00CF0846"/>
    <w:rsid w:val="00CF0AAE"/>
    <w:rsid w:val="00CF0CC0"/>
    <w:rsid w:val="00CF21F9"/>
    <w:rsid w:val="00D11A9F"/>
    <w:rsid w:val="00D11DBD"/>
    <w:rsid w:val="00D171C2"/>
    <w:rsid w:val="00D17289"/>
    <w:rsid w:val="00D27DD2"/>
    <w:rsid w:val="00D62BDA"/>
    <w:rsid w:val="00DA78B6"/>
    <w:rsid w:val="00DC65A2"/>
    <w:rsid w:val="00DD15CB"/>
    <w:rsid w:val="00DD4398"/>
    <w:rsid w:val="00DD4B83"/>
    <w:rsid w:val="00DF477E"/>
    <w:rsid w:val="00DF720A"/>
    <w:rsid w:val="00E20CB7"/>
    <w:rsid w:val="00E21495"/>
    <w:rsid w:val="00E764B7"/>
    <w:rsid w:val="00E7670D"/>
    <w:rsid w:val="00E85712"/>
    <w:rsid w:val="00E95412"/>
    <w:rsid w:val="00EA5EAC"/>
    <w:rsid w:val="00ED02F4"/>
    <w:rsid w:val="00ED22DE"/>
    <w:rsid w:val="00ED4EAF"/>
    <w:rsid w:val="00ED7A0A"/>
    <w:rsid w:val="00EE3880"/>
    <w:rsid w:val="00EF4ABA"/>
    <w:rsid w:val="00F00677"/>
    <w:rsid w:val="00F012A7"/>
    <w:rsid w:val="00F05976"/>
    <w:rsid w:val="00F06D20"/>
    <w:rsid w:val="00F117F0"/>
    <w:rsid w:val="00F118DC"/>
    <w:rsid w:val="00F15611"/>
    <w:rsid w:val="00F36846"/>
    <w:rsid w:val="00F41394"/>
    <w:rsid w:val="00F4470D"/>
    <w:rsid w:val="00F520C2"/>
    <w:rsid w:val="00FB4771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F08CFEE"/>
  <w15:chartTrackingRefBased/>
  <w15:docId w15:val="{494ED9E3-8BA2-4107-912B-1EA6B710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202DD7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202DD7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20CB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20CB7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20CB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20CB7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E20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16</TotalTime>
  <Pages>5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2 ITQ 2009</vt:lpstr>
    </vt:vector>
  </TitlesOfParts>
  <Company/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56 - Project management software - Evidence checklist</dc:title>
  <dc:subject/>
  <dc:creator>OCR</dc:creator>
  <cp:keywords>Evidence checklist</cp:keywords>
  <cp:lastModifiedBy>Mary Bree</cp:lastModifiedBy>
  <cp:revision>2</cp:revision>
  <cp:lastPrinted>2011-08-24T09:01:00Z</cp:lastPrinted>
  <dcterms:created xsi:type="dcterms:W3CDTF">2021-08-02T09:22:00Z</dcterms:created>
  <dcterms:modified xsi:type="dcterms:W3CDTF">2021-08-02T09:22:00Z</dcterms:modified>
</cp:coreProperties>
</file>