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274E9" w14:textId="77777777" w:rsidR="0065238D" w:rsidRDefault="0065238D" w:rsidP="0065238D">
      <w:pPr>
        <w:pStyle w:val="NormalBold"/>
        <w:jc w:val="center"/>
        <w:rPr>
          <w:sz w:val="28"/>
          <w:szCs w:val="28"/>
        </w:rPr>
      </w:pPr>
    </w:p>
    <w:p w14:paraId="0C5BD0A9" w14:textId="77777777" w:rsidR="0065238D" w:rsidRDefault="0065238D" w:rsidP="0065238D">
      <w:pPr>
        <w:pStyle w:val="NormalBold"/>
        <w:jc w:val="center"/>
        <w:rPr>
          <w:sz w:val="28"/>
          <w:szCs w:val="28"/>
        </w:rPr>
      </w:pPr>
      <w:r>
        <w:pict w14:anchorId="68390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511111"/>
      <w:r>
        <w:rPr>
          <w:sz w:val="28"/>
          <w:szCs w:val="28"/>
        </w:rPr>
        <w:t>OCR Level 2 in IT User Skills ITQ</w:t>
      </w:r>
      <w:bookmarkEnd w:id="0"/>
    </w:p>
    <w:p w14:paraId="396097D8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9AE1901" w14:textId="77777777" w:rsidR="00D4701A" w:rsidRPr="00EA5EAC" w:rsidRDefault="00D4701A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59: Presentation Software Level 2 (Credit Value 4)</w:t>
      </w:r>
    </w:p>
    <w:p w14:paraId="3702058B" w14:textId="77777777" w:rsidR="00CF0CC0" w:rsidRDefault="00CF0CC0" w:rsidP="00CF0CC0">
      <w:pPr>
        <w:rPr>
          <w:bCs/>
          <w:sz w:val="16"/>
        </w:rPr>
      </w:pPr>
    </w:p>
    <w:p w14:paraId="639B7897" w14:textId="77777777" w:rsidR="00EA5EAC" w:rsidRDefault="00EA5EAC" w:rsidP="00CF0CC0">
      <w:pPr>
        <w:rPr>
          <w:bCs/>
          <w:sz w:val="16"/>
        </w:rPr>
      </w:pPr>
    </w:p>
    <w:p w14:paraId="5E6E238D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3349B6" w14:paraId="0F7A5E62" w14:textId="77777777" w:rsidTr="003349B6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CB3D" w14:textId="77777777" w:rsidR="00EF4ABA" w:rsidRPr="00B119F7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119F7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6BFB609" w14:textId="77777777" w:rsidR="00EF4ABA" w:rsidRPr="00B119F7" w:rsidRDefault="0065238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726B3" w14:textId="77777777" w:rsidR="00EF4ABA" w:rsidRPr="003349B6" w:rsidRDefault="00EF4ABA" w:rsidP="003349B6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7A0B" w14:textId="77777777" w:rsidR="00EF4ABA" w:rsidRPr="00B119F7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119F7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7DAC9BF" w14:textId="77777777" w:rsidR="00EF4ABA" w:rsidRPr="003349B6" w:rsidRDefault="0065238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4839FB4" w14:textId="77777777" w:rsidR="00CF0CC0" w:rsidRDefault="00CF0CC0" w:rsidP="00CF0CC0">
      <w:pPr>
        <w:pStyle w:val="normal0"/>
      </w:pPr>
    </w:p>
    <w:p w14:paraId="2892AEE2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1E4BDC8F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5F59263A" w14:textId="77777777" w:rsidR="00CF0846" w:rsidRDefault="00CF0846" w:rsidP="00CF0846">
      <w:pPr>
        <w:pStyle w:val="normal0"/>
      </w:pPr>
    </w:p>
    <w:p w14:paraId="7A1C5576" w14:textId="77777777" w:rsidR="00CF0846" w:rsidRDefault="00CF0846" w:rsidP="0083377F">
      <w:pPr>
        <w:pStyle w:val="normal0"/>
      </w:pPr>
      <w:r>
        <w:t xml:space="preserve">Centre assessors </w:t>
      </w:r>
      <w:r w:rsidRPr="0083377F">
        <w:rPr>
          <w:b/>
        </w:rPr>
        <w:t>must</w:t>
      </w:r>
      <w:r>
        <w:t xml:space="preserve"> assess the candidate’s work prior to submission.</w:t>
      </w:r>
    </w:p>
    <w:p w14:paraId="2C077A44" w14:textId="77777777" w:rsidR="00CF0846" w:rsidRDefault="00CF0846" w:rsidP="0083377F">
      <w:pPr>
        <w:pStyle w:val="normal0"/>
      </w:pPr>
    </w:p>
    <w:p w14:paraId="35EA59D8" w14:textId="77777777" w:rsidR="00CF0846" w:rsidRDefault="00CF0846" w:rsidP="0083377F">
      <w:pPr>
        <w:pStyle w:val="normal0"/>
      </w:pPr>
      <w:r>
        <w:t>Only units that have been achieved should be submitted for moderation.</w:t>
      </w:r>
    </w:p>
    <w:p w14:paraId="7A8596D2" w14:textId="77777777" w:rsidR="00CF0846" w:rsidRDefault="00CF0846" w:rsidP="0083377F">
      <w:pPr>
        <w:pStyle w:val="normal0"/>
      </w:pPr>
    </w:p>
    <w:p w14:paraId="71F7F0F2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4FE35B17" w14:textId="77777777" w:rsidR="00CF0846" w:rsidRPr="00D70932" w:rsidRDefault="00CF0846" w:rsidP="00CF0846"/>
    <w:p w14:paraId="602A5FD7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CD3754">
        <w:rPr>
          <w:b/>
          <w:bCs/>
          <w:i/>
          <w:sz w:val="22"/>
          <w:szCs w:val="22"/>
        </w:rPr>
        <w:t>in bold</w:t>
      </w:r>
      <w:r w:rsidR="00CD3754" w:rsidRPr="00CD3754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54AB96D1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55C5B65A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CF18027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7CE0965" w14:textId="77777777" w:rsidR="00CF0CC0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4E81F656" w14:textId="77777777" w:rsidTr="0083377F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B4E7E" w14:textId="77777777" w:rsidR="00461787" w:rsidRPr="0083377F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83377F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0F19B5" w14:textId="77777777" w:rsidR="00461787" w:rsidRPr="0083377F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83377F">
              <w:rPr>
                <w:b/>
                <w:sz w:val="22"/>
                <w:szCs w:val="22"/>
              </w:rPr>
              <w:t>Evidence</w:t>
            </w:r>
            <w:r w:rsidRPr="0083377F">
              <w:rPr>
                <w:b/>
                <w:i/>
                <w:sz w:val="22"/>
                <w:szCs w:val="22"/>
              </w:rPr>
              <w:t xml:space="preserve"> </w:t>
            </w:r>
            <w:r w:rsidRPr="0083377F">
              <w:rPr>
                <w:b/>
                <w:sz w:val="22"/>
                <w:szCs w:val="22"/>
              </w:rPr>
              <w:t>Requirements</w:t>
            </w:r>
            <w:r w:rsidRPr="0083377F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859F7BE" w14:textId="77777777" w:rsidR="00461787" w:rsidRPr="0083377F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83377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40BD132F" w14:textId="77777777" w:rsidTr="00244073">
        <w:trPr>
          <w:trHeight w:val="467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891" w14:textId="77777777" w:rsidR="005E5C27" w:rsidRPr="00EF0FE9" w:rsidRDefault="00EF0FE9" w:rsidP="00EF0FE9">
            <w:pPr>
              <w:pStyle w:val="criteria1"/>
              <w:framePr w:hSpace="0" w:wrap="auto" w:vAnchor="margin" w:hAnchor="text" w:xAlign="left" w:yAlign="inline"/>
              <w:spacing w:after="240"/>
              <w:ind w:left="567" w:hanging="567"/>
              <w:rPr>
                <w:rFonts w:cs="Arial"/>
                <w:lang w:val="en-GB"/>
              </w:rPr>
            </w:pPr>
            <w:r w:rsidRPr="00EF0FE9">
              <w:rPr>
                <w:rFonts w:cs="Arial"/>
                <w:bCs/>
                <w:lang w:val="en-GB"/>
              </w:rPr>
              <w:t>B1</w:t>
            </w:r>
            <w:r w:rsidRPr="00EF0FE9">
              <w:rPr>
                <w:rFonts w:cs="Arial"/>
                <w:bCs/>
                <w:lang w:val="en-GB"/>
              </w:rPr>
              <w:tab/>
            </w:r>
            <w:r w:rsidR="00D4701A" w:rsidRPr="00EF0FE9">
              <w:rPr>
                <w:rFonts w:cs="Arial"/>
                <w:lang w:val="en-GB"/>
              </w:rPr>
              <w:t>Input and combine text and other information within presentation slides.</w:t>
            </w:r>
          </w:p>
          <w:p w14:paraId="68252F05" w14:textId="77777777" w:rsidR="005E5C27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B1.1</w:t>
            </w:r>
            <w:r>
              <w:rPr>
                <w:rFonts w:cs="Arial"/>
                <w:lang w:val="en-GB"/>
              </w:rPr>
              <w:tab/>
            </w:r>
            <w:r w:rsidR="00D4701A" w:rsidRPr="00EF0FE9">
              <w:rPr>
                <w:rFonts w:cs="Arial"/>
                <w:lang w:val="en-GB"/>
              </w:rPr>
              <w:t xml:space="preserve">Identify what </w:t>
            </w:r>
            <w:r w:rsidR="00D4701A" w:rsidRPr="00EF0FE9">
              <w:rPr>
                <w:rFonts w:cs="Arial"/>
                <w:bCs/>
                <w:lang w:val="en-GB"/>
              </w:rPr>
              <w:t xml:space="preserve">types of information </w:t>
            </w:r>
            <w:r w:rsidR="00D4701A" w:rsidRPr="00EF0FE9">
              <w:rPr>
                <w:rFonts w:cs="Arial"/>
                <w:lang w:val="en-GB"/>
              </w:rPr>
              <w:t>are required for the presentation</w:t>
            </w:r>
          </w:p>
          <w:p w14:paraId="7589C5D4" w14:textId="77777777" w:rsidR="00D4701A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B1.2</w:t>
            </w:r>
            <w:r>
              <w:rPr>
                <w:rFonts w:cs="Arial"/>
                <w:lang w:val="en-GB"/>
              </w:rPr>
              <w:tab/>
            </w:r>
            <w:r w:rsidR="00D4701A" w:rsidRPr="00EF0FE9">
              <w:rPr>
                <w:rFonts w:cs="Arial"/>
                <w:lang w:val="en-GB"/>
              </w:rPr>
              <w:t>Enter text and other information using layouts appropriate to the type of information</w:t>
            </w:r>
          </w:p>
          <w:p w14:paraId="41774F40" w14:textId="77777777" w:rsidR="00244073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lang w:val="en-GB"/>
              </w:rPr>
              <w:t>B1.3</w:t>
            </w:r>
            <w:r>
              <w:rPr>
                <w:rFonts w:cs="Arial"/>
                <w:lang w:val="en-GB"/>
              </w:rPr>
              <w:tab/>
            </w:r>
            <w:r w:rsidR="00D4701A" w:rsidRPr="00EF0FE9">
              <w:rPr>
                <w:rFonts w:cs="Arial"/>
                <w:lang w:val="en-GB"/>
              </w:rPr>
              <w:t xml:space="preserve">Insert </w:t>
            </w:r>
            <w:r w:rsidR="00D4701A" w:rsidRPr="00EF0FE9">
              <w:rPr>
                <w:rFonts w:cs="Arial"/>
                <w:bCs/>
                <w:lang w:val="en-GB"/>
              </w:rPr>
              <w:t>charts and tables into presentation slides</w:t>
            </w:r>
          </w:p>
          <w:p w14:paraId="19282032" w14:textId="77777777" w:rsidR="00244073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bCs/>
                <w:lang w:val="en-GB"/>
              </w:rPr>
              <w:t>B1.4</w:t>
            </w:r>
            <w:r>
              <w:rPr>
                <w:rFonts w:cs="Arial"/>
                <w:bCs/>
                <w:lang w:val="en-GB"/>
              </w:rPr>
              <w:tab/>
            </w:r>
            <w:r w:rsidR="00244073" w:rsidRPr="00EF0FE9">
              <w:rPr>
                <w:rFonts w:cs="Arial"/>
                <w:lang w:val="en-GB"/>
              </w:rPr>
              <w:t xml:space="preserve">Insert </w:t>
            </w:r>
            <w:r w:rsidR="00244073" w:rsidRPr="00EF0FE9">
              <w:rPr>
                <w:rFonts w:cs="Arial"/>
                <w:bCs/>
                <w:lang w:val="en-GB"/>
              </w:rPr>
              <w:t xml:space="preserve">images, </w:t>
            </w:r>
            <w:proofErr w:type="gramStart"/>
            <w:r w:rsidR="00244073" w:rsidRPr="00EF0FE9">
              <w:rPr>
                <w:rFonts w:cs="Arial"/>
                <w:bCs/>
                <w:lang w:val="en-GB"/>
              </w:rPr>
              <w:t>video</w:t>
            </w:r>
            <w:proofErr w:type="gramEnd"/>
            <w:r w:rsidR="00244073" w:rsidRPr="00EF0FE9">
              <w:rPr>
                <w:rFonts w:cs="Arial"/>
                <w:bCs/>
                <w:lang w:val="en-GB"/>
              </w:rPr>
              <w:t xml:space="preserve"> or sound </w:t>
            </w:r>
            <w:r w:rsidR="00244073" w:rsidRPr="00EF0FE9">
              <w:rPr>
                <w:rFonts w:cs="Arial"/>
                <w:lang w:val="en-GB"/>
              </w:rPr>
              <w:t>to enhance the presentation</w:t>
            </w:r>
          </w:p>
          <w:p w14:paraId="3367DEC1" w14:textId="77777777" w:rsidR="006B253D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B1.6</w:t>
            </w:r>
            <w:r>
              <w:rPr>
                <w:rFonts w:cs="Arial"/>
                <w:lang w:val="en-GB"/>
              </w:rPr>
              <w:tab/>
            </w:r>
            <w:r w:rsidR="00244073" w:rsidRPr="00EF0FE9">
              <w:rPr>
                <w:rFonts w:cs="Arial"/>
                <w:lang w:val="en-GB"/>
              </w:rPr>
              <w:t xml:space="preserve">Organise and </w:t>
            </w:r>
            <w:r w:rsidR="00244073" w:rsidRPr="00EF0FE9">
              <w:rPr>
                <w:rFonts w:cs="Arial"/>
                <w:bCs/>
                <w:lang w:val="en-GB"/>
              </w:rPr>
              <w:t xml:space="preserve">combine information </w:t>
            </w:r>
            <w:r w:rsidR="00244073" w:rsidRPr="00EF0FE9">
              <w:rPr>
                <w:rFonts w:cs="Arial"/>
                <w:lang w:val="en-GB"/>
              </w:rPr>
              <w:t xml:space="preserve">of different forms or from different sources 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5B9E" w14:textId="77777777" w:rsidR="002C3526" w:rsidRPr="0083377F" w:rsidRDefault="005F7C9C" w:rsidP="0083377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</w:t>
            </w:r>
            <w:r w:rsidR="00AC6EB5">
              <w:rPr>
                <w:sz w:val="22"/>
                <w:szCs w:val="22"/>
              </w:rPr>
              <w:t xml:space="preserve">1.1, </w:t>
            </w:r>
            <w:r w:rsidRPr="0083377F">
              <w:rPr>
                <w:sz w:val="22"/>
                <w:szCs w:val="22"/>
              </w:rPr>
              <w:t xml:space="preserve">1.2, </w:t>
            </w:r>
            <w:r w:rsidR="00D4701A" w:rsidRPr="0083377F">
              <w:rPr>
                <w:sz w:val="22"/>
                <w:szCs w:val="22"/>
              </w:rPr>
              <w:t>1.3</w:t>
            </w:r>
            <w:r w:rsidRPr="0083377F">
              <w:rPr>
                <w:sz w:val="22"/>
                <w:szCs w:val="22"/>
              </w:rPr>
              <w:t xml:space="preserve">, 1.4 &amp; </w:t>
            </w:r>
            <w:r w:rsidR="00244073" w:rsidRPr="0083377F">
              <w:rPr>
                <w:sz w:val="22"/>
                <w:szCs w:val="22"/>
              </w:rPr>
              <w:t xml:space="preserve">1.6 </w:t>
            </w:r>
            <w:r w:rsidR="0083377F" w:rsidRPr="0083377F">
              <w:rPr>
                <w:sz w:val="22"/>
                <w:szCs w:val="22"/>
              </w:rPr>
              <w:t xml:space="preserve"> </w:t>
            </w:r>
            <w:r w:rsidR="00244073" w:rsidRPr="0083377F">
              <w:rPr>
                <w:sz w:val="22"/>
                <w:szCs w:val="22"/>
              </w:rPr>
              <w:t>Create a presentation of a minimum of six slides with four different types of information including images, text, audio</w:t>
            </w:r>
            <w:r w:rsidR="0083377F" w:rsidRPr="0083377F">
              <w:rPr>
                <w:sz w:val="22"/>
                <w:szCs w:val="22"/>
              </w:rPr>
              <w:t xml:space="preserve"> or video, a chart and a table.</w:t>
            </w:r>
          </w:p>
          <w:p w14:paraId="579C9D81" w14:textId="77777777" w:rsidR="006C4AFD" w:rsidRPr="00B119F7" w:rsidRDefault="006C4AFD" w:rsidP="00244073">
            <w:pPr>
              <w:pStyle w:val="Examples"/>
              <w:rPr>
                <w:b/>
                <w:lang w:val="en-GB"/>
              </w:rPr>
            </w:pPr>
          </w:p>
          <w:p w14:paraId="2E53474A" w14:textId="77777777" w:rsidR="00244073" w:rsidRPr="006B625C" w:rsidRDefault="00244073" w:rsidP="00244073">
            <w:pPr>
              <w:pStyle w:val="Examples"/>
              <w:rPr>
                <w:lang w:val="en-GB"/>
              </w:rPr>
            </w:pPr>
            <w:r w:rsidRPr="0083377F">
              <w:rPr>
                <w:b/>
                <w:lang w:val="en-GB"/>
              </w:rPr>
              <w:t>Examples</w:t>
            </w:r>
            <w:r w:rsidR="0083377F" w:rsidRPr="0083377F">
              <w:rPr>
                <w:b/>
                <w:lang w:val="en-GB"/>
              </w:rPr>
              <w:t xml:space="preserve">: </w:t>
            </w:r>
            <w:r w:rsidR="005E5489" w:rsidRPr="006B625C">
              <w:rPr>
                <w:lang w:val="en-GB"/>
              </w:rPr>
              <w:t>Types</w:t>
            </w:r>
            <w:r w:rsidRPr="006B625C">
              <w:rPr>
                <w:lang w:val="en-GB"/>
              </w:rPr>
              <w:t xml:space="preserve"> of information:  Text, numbers, i</w:t>
            </w:r>
            <w:r w:rsidR="0083377F">
              <w:rPr>
                <w:lang w:val="en-GB"/>
              </w:rPr>
              <w:t>mages, graphics, sound, video.</w:t>
            </w:r>
          </w:p>
          <w:p w14:paraId="4BE2AB2A" w14:textId="77777777" w:rsidR="00244073" w:rsidRPr="006B625C" w:rsidRDefault="00244073" w:rsidP="00244073">
            <w:pPr>
              <w:pStyle w:val="Examples"/>
              <w:rPr>
                <w:lang w:val="en-GB"/>
              </w:rPr>
            </w:pPr>
            <w:r w:rsidRPr="006B625C">
              <w:rPr>
                <w:lang w:val="en-GB"/>
              </w:rPr>
              <w:t>Charts &amp; tables for presentations: Table, pie chart, graph, diagram, or</w:t>
            </w:r>
            <w:r w:rsidR="0083377F">
              <w:rPr>
                <w:lang w:val="en-GB"/>
              </w:rPr>
              <w:t>ganisational chart, flowchart.</w:t>
            </w:r>
          </w:p>
          <w:p w14:paraId="51CD3676" w14:textId="77777777" w:rsidR="00244073" w:rsidRPr="006B625C" w:rsidRDefault="00244073" w:rsidP="00244073">
            <w:pPr>
              <w:pStyle w:val="Examples"/>
              <w:rPr>
                <w:lang w:val="en-GB"/>
              </w:rPr>
            </w:pPr>
            <w:r w:rsidRPr="006B625C">
              <w:rPr>
                <w:lang w:val="en-GB"/>
              </w:rPr>
              <w:t xml:space="preserve">Images, videos and sound for presentations: </w:t>
            </w:r>
            <w:proofErr w:type="gramStart"/>
            <w:r w:rsidRPr="006B625C">
              <w:rPr>
                <w:lang w:val="en-GB"/>
              </w:rPr>
              <w:t>Clip-art</w:t>
            </w:r>
            <w:proofErr w:type="gramEnd"/>
            <w:r w:rsidRPr="006B625C">
              <w:rPr>
                <w:lang w:val="en-GB"/>
              </w:rPr>
              <w:t>, photos, scanned images, borders, create diagrams or graphics, image formats.  Pre-recorded audio/video clips; audio and video formats.</w:t>
            </w:r>
          </w:p>
          <w:p w14:paraId="48AF1C4A" w14:textId="77777777" w:rsidR="002C3526" w:rsidRPr="00B119F7" w:rsidRDefault="00244073" w:rsidP="00244073">
            <w:pPr>
              <w:pStyle w:val="Examples"/>
              <w:rPr>
                <w:lang w:val="en-GB"/>
              </w:rPr>
            </w:pPr>
            <w:r w:rsidRPr="006B625C">
              <w:rPr>
                <w:lang w:val="en-GB"/>
              </w:rPr>
              <w:t>Combine information for presentations: Combine images, charts, tables with text by inserting, re-</w:t>
            </w:r>
            <w:proofErr w:type="gramStart"/>
            <w:r w:rsidRPr="006B625C">
              <w:rPr>
                <w:lang w:val="en-GB"/>
              </w:rPr>
              <w:t>sizing</w:t>
            </w:r>
            <w:proofErr w:type="gramEnd"/>
            <w:r w:rsidRPr="006B625C">
              <w:rPr>
                <w:lang w:val="en-GB"/>
              </w:rPr>
              <w:t xml:space="preserve"> and positioning; use of text boxes, presentation with audio and/or video, import information produced using other software; reference externa</w:t>
            </w:r>
            <w:r w:rsidR="0083377F">
              <w:rPr>
                <w:lang w:val="en-GB"/>
              </w:rPr>
              <w:t>l information with hyperlinks.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D3168" w14:textId="77777777" w:rsidR="006B253D" w:rsidRPr="003349B6" w:rsidRDefault="0065238D" w:rsidP="003349B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293FD18C" w14:textId="77777777" w:rsidTr="00773F4F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95D8F4" w14:textId="77777777" w:rsidR="002C3526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 w:rsidRPr="00EF0FE9">
              <w:rPr>
                <w:rFonts w:cs="Arial"/>
                <w:lang w:val="en-GB"/>
              </w:rPr>
              <w:t>B1.5</w:t>
            </w:r>
            <w:r w:rsidRPr="00EF0FE9">
              <w:rPr>
                <w:rFonts w:cs="Arial"/>
                <w:lang w:val="en-GB"/>
              </w:rPr>
              <w:tab/>
            </w:r>
            <w:r w:rsidR="00244073" w:rsidRPr="00EF0FE9">
              <w:rPr>
                <w:rFonts w:cs="Arial"/>
                <w:lang w:val="en-GB"/>
              </w:rPr>
              <w:t xml:space="preserve">Identify any </w:t>
            </w:r>
            <w:r w:rsidR="00244073" w:rsidRPr="00EF0FE9">
              <w:rPr>
                <w:rFonts w:cs="Arial"/>
                <w:bCs/>
                <w:lang w:val="en-GB"/>
              </w:rPr>
              <w:t xml:space="preserve">constraints </w:t>
            </w:r>
            <w:r w:rsidR="00244073" w:rsidRPr="00EF0FE9">
              <w:rPr>
                <w:rFonts w:cs="Arial"/>
                <w:lang w:val="en-GB"/>
              </w:rPr>
              <w:t>which may affect the presentation.</w:t>
            </w:r>
          </w:p>
          <w:p w14:paraId="7FB0D6A3" w14:textId="77777777" w:rsidR="00411831" w:rsidRPr="00EF0FE9" w:rsidRDefault="00411831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 w:rsidRPr="00EF0FE9">
              <w:rPr>
                <w:rFonts w:cs="Arial"/>
                <w:lang w:val="en-GB"/>
              </w:rPr>
              <w:t>B1.7</w:t>
            </w:r>
            <w:r w:rsidRPr="00EF0FE9">
              <w:rPr>
                <w:rFonts w:cs="Arial"/>
                <w:lang w:val="en-GB"/>
              </w:rPr>
              <w:tab/>
            </w:r>
            <w:r w:rsidRPr="00EF0FE9">
              <w:rPr>
                <w:rFonts w:cs="Arial"/>
                <w:bCs/>
                <w:lang w:val="en-GB"/>
              </w:rPr>
              <w:t xml:space="preserve">Store and retrieve </w:t>
            </w:r>
            <w:r w:rsidRPr="00EF0FE9">
              <w:rPr>
                <w:rFonts w:cs="Arial"/>
                <w:lang w:val="en-GB"/>
              </w:rPr>
              <w:t>presentation files effectively, in line with local guidelines and conventions where available.</w:t>
            </w:r>
          </w:p>
          <w:p w14:paraId="3E272ECA" w14:textId="77777777" w:rsidR="00411831" w:rsidRPr="00EF0FE9" w:rsidRDefault="00411831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AD3BA" w14:textId="77777777" w:rsidR="000F1B9C" w:rsidRPr="0083377F" w:rsidRDefault="00244073" w:rsidP="000F1B9C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B1.5</w:t>
            </w:r>
            <w:r w:rsidR="002C3526" w:rsidRPr="0083377F">
              <w:rPr>
                <w:sz w:val="22"/>
                <w:szCs w:val="22"/>
              </w:rPr>
              <w:t xml:space="preserve"> </w:t>
            </w:r>
            <w:r w:rsidR="00411831" w:rsidRPr="0083377F">
              <w:rPr>
                <w:sz w:val="22"/>
                <w:szCs w:val="22"/>
              </w:rPr>
              <w:t>&amp; 1.7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Pr="0083377F">
              <w:rPr>
                <w:sz w:val="22"/>
                <w:szCs w:val="22"/>
              </w:rPr>
              <w:t xml:space="preserve"> Identify any constraints on the use of any of the information within the slides</w:t>
            </w:r>
            <w:r w:rsidR="00411831" w:rsidRPr="0083377F">
              <w:rPr>
                <w:sz w:val="22"/>
                <w:szCs w:val="22"/>
              </w:rPr>
              <w:t xml:space="preserve">. </w:t>
            </w:r>
            <w:r w:rsidR="000F1B9C" w:rsidRPr="0083377F">
              <w:rPr>
                <w:sz w:val="22"/>
                <w:szCs w:val="22"/>
              </w:rPr>
              <w:t xml:space="preserve"> Provide evidence of appropriate file management.</w:t>
            </w:r>
          </w:p>
          <w:p w14:paraId="6BD93FF7" w14:textId="77777777" w:rsidR="006C4AFD" w:rsidRPr="00B119F7" w:rsidRDefault="006C4AFD" w:rsidP="00990A72">
            <w:pPr>
              <w:pStyle w:val="Examples"/>
              <w:rPr>
                <w:b/>
                <w:szCs w:val="19"/>
                <w:lang w:val="en-GB"/>
              </w:rPr>
            </w:pPr>
          </w:p>
          <w:p w14:paraId="0877C5D2" w14:textId="77777777" w:rsidR="00283DAA" w:rsidRPr="006B625C" w:rsidRDefault="0083377F" w:rsidP="00990A72">
            <w:pPr>
              <w:pStyle w:val="Examples"/>
              <w:rPr>
                <w:szCs w:val="19"/>
                <w:lang w:val="en-GB"/>
              </w:rPr>
            </w:pPr>
            <w:r w:rsidRPr="0083377F">
              <w:rPr>
                <w:b/>
                <w:szCs w:val="19"/>
                <w:lang w:val="en-GB"/>
              </w:rPr>
              <w:t>Examples:</w:t>
            </w:r>
            <w:r w:rsidR="00411831" w:rsidRPr="006B625C">
              <w:rPr>
                <w:szCs w:val="19"/>
                <w:lang w:val="en-GB"/>
              </w:rPr>
              <w:t xml:space="preserve"> Constraints: </w:t>
            </w:r>
            <w:r w:rsidR="00411831" w:rsidRPr="006B625C">
              <w:rPr>
                <w:szCs w:val="19"/>
                <w:u w:val="single"/>
                <w:lang w:val="en-GB"/>
              </w:rPr>
              <w:t>On content</w:t>
            </w:r>
            <w:r w:rsidR="00411831" w:rsidRPr="006B625C">
              <w:rPr>
                <w:szCs w:val="19"/>
                <w:lang w:val="en-GB"/>
              </w:rPr>
              <w:t xml:space="preserve">: copyright </w:t>
            </w:r>
            <w:proofErr w:type="gramStart"/>
            <w:r w:rsidR="00411831" w:rsidRPr="006B625C">
              <w:rPr>
                <w:szCs w:val="19"/>
                <w:lang w:val="en-GB"/>
              </w:rPr>
              <w:t>law(</w:t>
            </w:r>
            <w:proofErr w:type="gramEnd"/>
            <w:r w:rsidR="00411831" w:rsidRPr="006B625C">
              <w:rPr>
                <w:szCs w:val="19"/>
                <w:lang w:val="en-GB"/>
              </w:rPr>
              <w:t xml:space="preserve">eg on music downloads or use of other people’s images) acknowledgement of sources, avoiding plagiarism; equal opportunities; local guidelines; </w:t>
            </w:r>
            <w:r w:rsidR="00411831" w:rsidRPr="006B625C">
              <w:rPr>
                <w:szCs w:val="19"/>
                <w:u w:val="single"/>
                <w:lang w:val="en-GB"/>
              </w:rPr>
              <w:t>On delivery</w:t>
            </w:r>
            <w:r w:rsidR="00411831" w:rsidRPr="006B625C">
              <w:rPr>
                <w:szCs w:val="19"/>
                <w:lang w:val="en-GB"/>
              </w:rPr>
              <w:t xml:space="preserve"> (eg environment, timing).</w:t>
            </w:r>
          </w:p>
          <w:p w14:paraId="75ECB81E" w14:textId="77777777" w:rsidR="00990A72" w:rsidRPr="00B119F7" w:rsidRDefault="00411831" w:rsidP="0083377F">
            <w:pPr>
              <w:pStyle w:val="Examples"/>
              <w:rPr>
                <w:lang w:val="en-GB"/>
              </w:rPr>
            </w:pPr>
            <w:r w:rsidRPr="006B625C">
              <w:rPr>
                <w:lang w:val="en-GB"/>
              </w:rPr>
              <w:t>Store and retrieve: Save, save as, find, open, close; naming protocols; reducing file size, save presentation as a s</w:t>
            </w:r>
            <w:r w:rsidR="0083377F">
              <w:rPr>
                <w:lang w:val="en-GB"/>
              </w:rPr>
              <w:t>tand-alone show or as web pages.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156044E5" w14:textId="77777777" w:rsidR="002C3526" w:rsidRPr="003349B6" w:rsidRDefault="0065238D" w:rsidP="003349B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0569EDC" w14:textId="77777777" w:rsidR="00283DAA" w:rsidRPr="001C4E7B" w:rsidRDefault="0046542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rPr>
          <w:sz w:val="14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8"/>
        <w:gridCol w:w="6640"/>
        <w:gridCol w:w="5137"/>
      </w:tblGrid>
      <w:tr w:rsidR="00283DAA" w14:paraId="2CD04454" w14:textId="77777777" w:rsidTr="0083377F">
        <w:trPr>
          <w:trHeight w:val="412"/>
        </w:trPr>
        <w:tc>
          <w:tcPr>
            <w:tcW w:w="39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191DD5" w14:textId="77777777" w:rsidR="00283DAA" w:rsidRPr="0083377F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83377F">
              <w:rPr>
                <w:rFonts w:cs="Arial"/>
                <w:lang w:val="en-GB"/>
              </w:rPr>
              <w:t>Criteria</w:t>
            </w:r>
          </w:p>
        </w:tc>
        <w:tc>
          <w:tcPr>
            <w:tcW w:w="66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A7242" w14:textId="77777777" w:rsidR="00283DAA" w:rsidRPr="0083377F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83377F">
              <w:rPr>
                <w:b/>
                <w:sz w:val="22"/>
                <w:szCs w:val="22"/>
              </w:rPr>
              <w:t>Evidence</w:t>
            </w:r>
            <w:r w:rsidRPr="0083377F">
              <w:rPr>
                <w:b/>
                <w:i/>
                <w:sz w:val="22"/>
                <w:szCs w:val="22"/>
              </w:rPr>
              <w:t xml:space="preserve"> </w:t>
            </w:r>
            <w:r w:rsidRPr="0083377F">
              <w:rPr>
                <w:b/>
                <w:sz w:val="22"/>
                <w:szCs w:val="22"/>
              </w:rPr>
              <w:t>Requirements</w:t>
            </w:r>
            <w:r w:rsidRPr="0083377F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C1E2DCE" w14:textId="77777777" w:rsidR="00283DAA" w:rsidRPr="0083377F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83377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6453568E" w14:textId="77777777" w:rsidTr="006B625C">
        <w:trPr>
          <w:trHeight w:val="1695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42B" w14:textId="77777777" w:rsidR="00411831" w:rsidRPr="00EF0FE9" w:rsidRDefault="00EF0FE9" w:rsidP="00EF0FE9">
            <w:pPr>
              <w:pStyle w:val="criteria1"/>
              <w:framePr w:hSpace="0" w:wrap="auto" w:vAnchor="margin" w:hAnchor="text" w:xAlign="left" w:yAlign="inline"/>
              <w:spacing w:after="240"/>
              <w:ind w:left="567" w:hanging="567"/>
              <w:rPr>
                <w:rFonts w:cs="Arial"/>
                <w:lang w:val="en-GB"/>
              </w:rPr>
            </w:pPr>
            <w:r w:rsidRPr="00EF0FE9">
              <w:rPr>
                <w:rFonts w:cs="Arial"/>
                <w:bCs/>
                <w:lang w:val="en-GB"/>
              </w:rPr>
              <w:t>B2</w:t>
            </w:r>
            <w:r w:rsidRPr="00EF0FE9">
              <w:rPr>
                <w:rFonts w:cs="Arial"/>
                <w:bCs/>
                <w:lang w:val="en-GB"/>
              </w:rPr>
              <w:tab/>
            </w:r>
            <w:r w:rsidR="00411831" w:rsidRPr="00EF0FE9">
              <w:rPr>
                <w:rFonts w:cs="Arial"/>
                <w:lang w:val="en-GB"/>
              </w:rPr>
              <w:t>Use presentation software tools to structure, edit and format slide sequences</w:t>
            </w:r>
          </w:p>
          <w:p w14:paraId="6544A4AA" w14:textId="77777777" w:rsidR="00411831" w:rsidRPr="00EF0FE9" w:rsidRDefault="00411831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 w:rsidRPr="00EF0FE9">
              <w:rPr>
                <w:rFonts w:cs="Arial"/>
                <w:lang w:val="en-GB"/>
              </w:rPr>
              <w:t>B2.1</w:t>
            </w:r>
            <w:r w:rsidRPr="00EF0FE9">
              <w:rPr>
                <w:rFonts w:cs="Arial"/>
                <w:lang w:val="en-GB"/>
              </w:rPr>
              <w:tab/>
              <w:t>Identify</w:t>
            </w:r>
            <w:r w:rsidRPr="00EF0FE9">
              <w:rPr>
                <w:rFonts w:cs="Arial"/>
                <w:bCs/>
                <w:lang w:val="en-GB"/>
              </w:rPr>
              <w:t xml:space="preserve"> which slide structure </w:t>
            </w:r>
            <w:r w:rsidRPr="00EF0FE9">
              <w:rPr>
                <w:rFonts w:cs="Arial"/>
                <w:lang w:val="en-GB"/>
              </w:rPr>
              <w:t>and themes to use</w:t>
            </w:r>
          </w:p>
          <w:p w14:paraId="156DEEF1" w14:textId="77777777" w:rsidR="00EF0FE9" w:rsidRPr="00EF0FE9" w:rsidRDefault="00EF0FE9" w:rsidP="00EF0FE9">
            <w:pPr>
              <w:pStyle w:val="criteria2"/>
              <w:framePr w:hSpace="0" w:wrap="auto" w:vAnchor="margin" w:hAnchor="text" w:xAlign="left" w:yAlign="inline"/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B2.2</w:t>
            </w:r>
            <w:r>
              <w:rPr>
                <w:rFonts w:cs="Arial"/>
                <w:lang w:val="en-GB"/>
              </w:rPr>
              <w:tab/>
              <w:t xml:space="preserve">Select, </w:t>
            </w:r>
            <w:proofErr w:type="gramStart"/>
            <w:r>
              <w:rPr>
                <w:rFonts w:cs="Arial"/>
                <w:lang w:val="en-GB"/>
              </w:rPr>
              <w:t>change</w:t>
            </w:r>
            <w:proofErr w:type="gramEnd"/>
            <w:r>
              <w:rPr>
                <w:rFonts w:cs="Arial"/>
                <w:lang w:val="en-GB"/>
              </w:rPr>
              <w:t xml:space="preserve"> and use</w:t>
            </w:r>
            <w:r w:rsidR="00411831" w:rsidRPr="00EF0FE9">
              <w:rPr>
                <w:rFonts w:cs="Arial"/>
                <w:lang w:val="en-GB"/>
              </w:rPr>
              <w:t xml:space="preserve"> appropriate templates</w:t>
            </w:r>
            <w:r w:rsidR="005F7C9C" w:rsidRPr="00EF0FE9">
              <w:rPr>
                <w:rFonts w:cs="Arial"/>
                <w:lang w:val="en-GB"/>
              </w:rPr>
              <w:t xml:space="preserve"> for slides</w:t>
            </w:r>
          </w:p>
        </w:tc>
        <w:tc>
          <w:tcPr>
            <w:tcW w:w="6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D95" w14:textId="77777777" w:rsidR="00283DAA" w:rsidRPr="0083377F" w:rsidRDefault="00411831" w:rsidP="00990A72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</w:t>
            </w:r>
            <w:r w:rsidR="005F7C9C" w:rsidRPr="0083377F">
              <w:rPr>
                <w:sz w:val="22"/>
                <w:szCs w:val="22"/>
              </w:rPr>
              <w:t xml:space="preserve">2.1 &amp; </w:t>
            </w:r>
            <w:r w:rsidRPr="0083377F">
              <w:rPr>
                <w:sz w:val="22"/>
                <w:szCs w:val="22"/>
              </w:rPr>
              <w:t>2.2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Pr="0083377F">
              <w:rPr>
                <w:sz w:val="22"/>
                <w:szCs w:val="22"/>
              </w:rPr>
              <w:t xml:space="preserve"> Demonstrate the use of a template or master slide.</w:t>
            </w:r>
          </w:p>
          <w:p w14:paraId="4C36E24A" w14:textId="77777777" w:rsidR="00D877E2" w:rsidRPr="00B119F7" w:rsidRDefault="00D877E2" w:rsidP="006C4AFD">
            <w:pPr>
              <w:pStyle w:val="Examples"/>
              <w:rPr>
                <w:b/>
                <w:lang w:val="en-GB"/>
              </w:rPr>
            </w:pPr>
          </w:p>
          <w:p w14:paraId="7093FD75" w14:textId="77777777" w:rsidR="00283DAA" w:rsidRPr="00B119F7" w:rsidRDefault="0046542A" w:rsidP="0083377F">
            <w:pPr>
              <w:pStyle w:val="Examples"/>
              <w:rPr>
                <w:b/>
                <w:lang w:val="en-GB"/>
              </w:rPr>
            </w:pPr>
            <w:r w:rsidRPr="0083377F">
              <w:rPr>
                <w:b/>
                <w:lang w:val="en-GB"/>
              </w:rPr>
              <w:t>Examples</w:t>
            </w:r>
            <w:r w:rsidR="0083377F">
              <w:rPr>
                <w:b/>
                <w:lang w:val="en-GB"/>
              </w:rPr>
              <w:t>:</w:t>
            </w:r>
            <w:r w:rsidR="00773F4F" w:rsidRPr="006B625C">
              <w:rPr>
                <w:lang w:val="en-GB"/>
              </w:rPr>
              <w:t xml:space="preserve"> </w:t>
            </w:r>
            <w:r w:rsidR="00411831" w:rsidRPr="006B625C">
              <w:rPr>
                <w:lang w:val="en-GB"/>
              </w:rPr>
              <w:t>Slide structure: Layout; use existing templates, designs and styles, organisational guidelines; adapt and create new templates</w:t>
            </w:r>
            <w:r w:rsidR="00411831" w:rsidRPr="00B119F7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F63C4" w14:textId="77777777" w:rsidR="00283DAA" w:rsidRPr="003349B6" w:rsidRDefault="0065238D" w:rsidP="0083377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1F0C0561" w14:textId="77777777" w:rsidTr="006B625C">
        <w:trPr>
          <w:trHeight w:val="1439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6544" w14:textId="77777777" w:rsidR="00283DAA" w:rsidRPr="00EF0FE9" w:rsidRDefault="0046542A" w:rsidP="00EF0FE9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 w:rsidRPr="00EF0FE9">
              <w:rPr>
                <w:rFonts w:cs="Arial"/>
                <w:bCs/>
                <w:sz w:val="21"/>
                <w:szCs w:val="21"/>
                <w:lang w:val="en-GB"/>
              </w:rPr>
              <w:t>B</w:t>
            </w:r>
            <w:r w:rsidR="006C4AFD" w:rsidRPr="00EF0FE9">
              <w:rPr>
                <w:rFonts w:cs="Arial"/>
                <w:bCs/>
                <w:sz w:val="21"/>
                <w:szCs w:val="21"/>
                <w:lang w:val="en-GB"/>
              </w:rPr>
              <w:t>2.3</w:t>
            </w:r>
            <w:r w:rsidR="006C4AFD" w:rsidRPr="00EF0FE9">
              <w:rPr>
                <w:rFonts w:cs="Arial"/>
                <w:bCs/>
                <w:sz w:val="21"/>
                <w:szCs w:val="21"/>
                <w:lang w:val="en-GB"/>
              </w:rPr>
              <w:tab/>
              <w:t xml:space="preserve">Select and use appropriate techniques to </w:t>
            </w:r>
            <w:r w:rsidR="00063F56" w:rsidRPr="00EF0FE9">
              <w:rPr>
                <w:rFonts w:cs="Arial"/>
                <w:bCs/>
                <w:sz w:val="21"/>
                <w:szCs w:val="21"/>
                <w:lang w:val="en-GB"/>
              </w:rPr>
              <w:t>edit slides and presentations to meet needs</w:t>
            </w:r>
            <w:r w:rsidR="00063F56" w:rsidRPr="00EF0FE9">
              <w:rPr>
                <w:rFonts w:cs="Arial"/>
                <w:bCs/>
                <w:color w:val="FF0000"/>
                <w:sz w:val="21"/>
                <w:szCs w:val="21"/>
                <w:lang w:val="en-GB"/>
              </w:rPr>
              <w:t>.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02E" w14:textId="77777777" w:rsidR="00990A72" w:rsidRPr="0083377F" w:rsidRDefault="0046542A" w:rsidP="0083377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</w:t>
            </w:r>
            <w:r w:rsidR="006C4AFD" w:rsidRPr="0083377F">
              <w:rPr>
                <w:sz w:val="22"/>
                <w:szCs w:val="22"/>
              </w:rPr>
              <w:t xml:space="preserve">2.3 </w:t>
            </w:r>
            <w:r w:rsidR="0083377F" w:rsidRPr="0083377F">
              <w:rPr>
                <w:sz w:val="22"/>
                <w:szCs w:val="22"/>
                <w:lang w:val="en-GB"/>
              </w:rPr>
              <w:t xml:space="preserve"> </w:t>
            </w:r>
            <w:r w:rsidR="00EC4B62" w:rsidRPr="0083377F">
              <w:rPr>
                <w:sz w:val="22"/>
                <w:szCs w:val="22"/>
              </w:rPr>
              <w:t xml:space="preserve">Provide a minimum of three examples of </w:t>
            </w:r>
            <w:r w:rsidR="00BC3406" w:rsidRPr="0083377F">
              <w:rPr>
                <w:sz w:val="22"/>
                <w:szCs w:val="22"/>
              </w:rPr>
              <w:t>editing</w:t>
            </w:r>
            <w:r w:rsidR="00EC4B62" w:rsidRPr="0083377F">
              <w:rPr>
                <w:sz w:val="22"/>
                <w:szCs w:val="22"/>
              </w:rPr>
              <w:t>.</w:t>
            </w:r>
            <w:r w:rsidRPr="0083377F">
              <w:rPr>
                <w:sz w:val="22"/>
                <w:szCs w:val="22"/>
              </w:rPr>
              <w:t xml:space="preserve"> </w:t>
            </w:r>
          </w:p>
          <w:p w14:paraId="73E635ED" w14:textId="77777777" w:rsidR="00BC3406" w:rsidRPr="0083377F" w:rsidRDefault="00BC3406" w:rsidP="00990A72">
            <w:pPr>
              <w:pStyle w:val="Examples"/>
              <w:rPr>
                <w:i/>
                <w:sz w:val="24"/>
                <w:lang w:val="en-GB"/>
              </w:rPr>
            </w:pPr>
          </w:p>
          <w:p w14:paraId="61AFB09E" w14:textId="77777777" w:rsidR="0083377F" w:rsidRPr="0083377F" w:rsidRDefault="0083377F" w:rsidP="0083377F">
            <w:pPr>
              <w:pStyle w:val="Examples"/>
              <w:rPr>
                <w:i/>
                <w:sz w:val="24"/>
                <w:lang w:val="en-GB"/>
              </w:rPr>
            </w:pPr>
            <w:r w:rsidRPr="0083377F">
              <w:rPr>
                <w:lang w:val="en-GB"/>
              </w:rPr>
              <w:t>Examples:</w:t>
            </w:r>
            <w:r w:rsidR="00BC3406" w:rsidRPr="0083377F">
              <w:rPr>
                <w:lang w:val="en-GB"/>
              </w:rPr>
              <w:t xml:space="preserve"> Edit slides: Cut, copy, paste, insert, delete, find, replace, decrease list level/indent, increase indent/list level; size, </w:t>
            </w:r>
            <w:proofErr w:type="gramStart"/>
            <w:r w:rsidR="00BC3406" w:rsidRPr="0083377F">
              <w:rPr>
                <w:lang w:val="en-GB"/>
              </w:rPr>
              <w:t>crop</w:t>
            </w:r>
            <w:proofErr w:type="gramEnd"/>
            <w:r w:rsidR="00BC3406" w:rsidRPr="0083377F">
              <w:rPr>
                <w:lang w:val="en-GB"/>
              </w:rPr>
              <w:t xml:space="preserve"> and position objects; wrap text, add captions and graphic elements, slide order; change orientation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906A" w14:textId="77777777" w:rsidR="00283DAA" w:rsidRPr="003349B6" w:rsidRDefault="0065238D" w:rsidP="0083377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0C023F8B" w14:textId="77777777" w:rsidTr="006B625C">
        <w:trPr>
          <w:trHeight w:val="1943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008" w14:textId="77777777" w:rsidR="0046542A" w:rsidRPr="00EF0FE9" w:rsidRDefault="0046542A" w:rsidP="00EF0FE9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 w:rsidRPr="00EF0FE9">
              <w:rPr>
                <w:rFonts w:cs="Arial"/>
                <w:sz w:val="21"/>
                <w:szCs w:val="21"/>
                <w:lang w:val="en-GB"/>
              </w:rPr>
              <w:t>B</w:t>
            </w:r>
            <w:r w:rsidR="00EC4B62" w:rsidRPr="00EF0FE9">
              <w:rPr>
                <w:rFonts w:cs="Arial"/>
                <w:sz w:val="21"/>
                <w:szCs w:val="21"/>
                <w:lang w:val="en-GB"/>
              </w:rPr>
              <w:t>2.4</w:t>
            </w:r>
            <w:r w:rsidR="00EC4B62" w:rsidRPr="00EF0FE9">
              <w:rPr>
                <w:rFonts w:cs="Arial"/>
                <w:sz w:val="21"/>
                <w:szCs w:val="21"/>
                <w:lang w:val="en-GB"/>
              </w:rPr>
              <w:tab/>
              <w:t xml:space="preserve">Select and use appropriate techniques to </w:t>
            </w:r>
            <w:r w:rsidR="00BC3406" w:rsidRPr="00EF0FE9">
              <w:rPr>
                <w:rFonts w:cs="Arial"/>
                <w:sz w:val="21"/>
                <w:szCs w:val="21"/>
                <w:lang w:val="en-GB"/>
              </w:rPr>
              <w:t>format</w:t>
            </w:r>
            <w:r w:rsidR="00EC4B62" w:rsidRPr="00EF0FE9">
              <w:rPr>
                <w:rFonts w:cs="Arial"/>
                <w:sz w:val="21"/>
                <w:szCs w:val="21"/>
                <w:lang w:val="en-GB"/>
              </w:rPr>
              <w:t xml:space="preserve"> slides and presentations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7BEB" w14:textId="77777777" w:rsidR="0046542A" w:rsidRPr="0083377F" w:rsidRDefault="00EC4B62" w:rsidP="0083377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B2.4</w:t>
            </w:r>
            <w:r w:rsidR="0046542A" w:rsidRPr="0083377F">
              <w:rPr>
                <w:sz w:val="22"/>
                <w:szCs w:val="22"/>
              </w:rPr>
              <w:t xml:space="preserve"> 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="0046542A" w:rsidRPr="0083377F">
              <w:rPr>
                <w:sz w:val="22"/>
                <w:szCs w:val="22"/>
              </w:rPr>
              <w:t xml:space="preserve">Provide </w:t>
            </w:r>
            <w:r w:rsidRPr="0083377F">
              <w:rPr>
                <w:sz w:val="22"/>
                <w:szCs w:val="22"/>
              </w:rPr>
              <w:t xml:space="preserve">a minimum of three examples of </w:t>
            </w:r>
            <w:r w:rsidR="00BC3406" w:rsidRPr="0083377F">
              <w:rPr>
                <w:sz w:val="22"/>
                <w:szCs w:val="22"/>
              </w:rPr>
              <w:t>formatting</w:t>
            </w:r>
            <w:r w:rsidRPr="0083377F">
              <w:rPr>
                <w:sz w:val="22"/>
                <w:szCs w:val="22"/>
              </w:rPr>
              <w:t>.</w:t>
            </w:r>
          </w:p>
          <w:p w14:paraId="01B0DE7C" w14:textId="77777777" w:rsidR="00990A72" w:rsidRPr="00B119F7" w:rsidRDefault="00990A72" w:rsidP="0046542A">
            <w:pPr>
              <w:pStyle w:val="Examples"/>
              <w:rPr>
                <w:i/>
                <w:sz w:val="22"/>
                <w:lang w:val="en-GB"/>
              </w:rPr>
            </w:pPr>
          </w:p>
          <w:p w14:paraId="7953F51D" w14:textId="77777777" w:rsidR="0046542A" w:rsidRPr="0083377F" w:rsidRDefault="00BC3406" w:rsidP="00EC4B62">
            <w:pPr>
              <w:pStyle w:val="Examples"/>
              <w:rPr>
                <w:i/>
                <w:sz w:val="14"/>
                <w:lang w:val="en-GB"/>
              </w:rPr>
            </w:pPr>
            <w:r w:rsidRPr="0083377F">
              <w:rPr>
                <w:b/>
                <w:lang w:val="en-GB"/>
              </w:rPr>
              <w:t>Examples</w:t>
            </w:r>
            <w:r w:rsidR="0083377F">
              <w:rPr>
                <w:b/>
                <w:lang w:val="en-GB"/>
              </w:rPr>
              <w:t>:</w:t>
            </w:r>
            <w:r w:rsidRPr="006B625C">
              <w:rPr>
                <w:lang w:val="en-GB"/>
              </w:rPr>
              <w:t xml:space="preserve"> Format slides: Bullets, numbering, line spacing, alignment, colour, fonts, size, backgrounds, colour schemes, master slides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F50FA" w14:textId="77777777" w:rsidR="0046542A" w:rsidRPr="003349B6" w:rsidRDefault="0065238D" w:rsidP="0083377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7E746411" w14:textId="77777777" w:rsidTr="006B625C">
        <w:trPr>
          <w:trHeight w:val="1943"/>
        </w:trPr>
        <w:tc>
          <w:tcPr>
            <w:tcW w:w="395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4C7E3A" w14:textId="77777777" w:rsidR="00EF0FE9" w:rsidRDefault="0046542A" w:rsidP="00EF0FE9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 w:rsidRPr="00EF0FE9">
              <w:rPr>
                <w:rFonts w:cs="Arial"/>
                <w:sz w:val="21"/>
                <w:szCs w:val="21"/>
                <w:lang w:val="en-GB"/>
              </w:rPr>
              <w:t>B</w:t>
            </w:r>
            <w:r w:rsidR="00EC4B62" w:rsidRPr="00EF0FE9">
              <w:rPr>
                <w:rFonts w:cs="Arial"/>
                <w:sz w:val="21"/>
                <w:szCs w:val="21"/>
                <w:lang w:val="en-GB"/>
              </w:rPr>
              <w:t xml:space="preserve">2.5 </w:t>
            </w:r>
            <w:r w:rsidR="00EC4B62" w:rsidRPr="00EF0FE9">
              <w:rPr>
                <w:rFonts w:cs="Arial"/>
                <w:sz w:val="21"/>
                <w:szCs w:val="21"/>
                <w:lang w:val="en-GB"/>
              </w:rPr>
              <w:tab/>
              <w:t>Identify what presentation effects to</w:t>
            </w:r>
            <w:r w:rsidR="00EF0FE9">
              <w:rPr>
                <w:rFonts w:cs="Arial"/>
                <w:sz w:val="21"/>
                <w:szCs w:val="21"/>
                <w:lang w:val="en-GB"/>
              </w:rPr>
              <w:t xml:space="preserve"> use to enhance the presentation</w:t>
            </w:r>
          </w:p>
          <w:p w14:paraId="0A9362E5" w14:textId="77777777" w:rsidR="00EC4B62" w:rsidRPr="00EF0FE9" w:rsidRDefault="00EC4B62" w:rsidP="00EF0FE9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 w:rsidRPr="00EF0FE9">
              <w:rPr>
                <w:rFonts w:cs="Arial"/>
                <w:sz w:val="21"/>
                <w:szCs w:val="21"/>
                <w:lang w:val="en-GB"/>
              </w:rPr>
              <w:t>B2.6</w:t>
            </w:r>
            <w:r w:rsidRPr="00EF0FE9">
              <w:rPr>
                <w:rFonts w:cs="Arial"/>
                <w:sz w:val="21"/>
                <w:szCs w:val="21"/>
                <w:lang w:val="en-GB"/>
              </w:rPr>
              <w:tab/>
              <w:t>Select and use animation and transition effects appropriately to enhance slide sequences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5AD47" w14:textId="77777777" w:rsidR="0046542A" w:rsidRPr="0083377F" w:rsidRDefault="00EC4B62" w:rsidP="0083377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</w:t>
            </w:r>
            <w:r w:rsidR="00BC3406" w:rsidRPr="0083377F">
              <w:rPr>
                <w:sz w:val="22"/>
                <w:szCs w:val="22"/>
              </w:rPr>
              <w:t xml:space="preserve">2.5 &amp; </w:t>
            </w:r>
            <w:r w:rsidRPr="0083377F">
              <w:rPr>
                <w:sz w:val="22"/>
                <w:szCs w:val="22"/>
              </w:rPr>
              <w:t>2.6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Pr="0083377F">
              <w:rPr>
                <w:sz w:val="22"/>
                <w:szCs w:val="22"/>
              </w:rPr>
              <w:t xml:space="preserve"> There must be at least one animation and one transition.</w:t>
            </w:r>
          </w:p>
          <w:p w14:paraId="33155E93" w14:textId="77777777" w:rsidR="00EC4B62" w:rsidRDefault="00EC4B62" w:rsidP="00A3241A">
            <w:pPr>
              <w:tabs>
                <w:tab w:val="left" w:pos="5136"/>
              </w:tabs>
              <w:rPr>
                <w:b/>
                <w:i/>
              </w:rPr>
            </w:pPr>
          </w:p>
          <w:p w14:paraId="55DA08D0" w14:textId="77777777" w:rsidR="00EC4B62" w:rsidRPr="006B625C" w:rsidRDefault="00EC4B62" w:rsidP="00EC4B62">
            <w:pPr>
              <w:pStyle w:val="Examples"/>
              <w:rPr>
                <w:lang w:val="en-GB"/>
              </w:rPr>
            </w:pPr>
            <w:r w:rsidRPr="0083377F">
              <w:rPr>
                <w:b/>
                <w:sz w:val="18"/>
                <w:lang w:val="en-GB"/>
              </w:rPr>
              <w:t>Examp</w:t>
            </w:r>
            <w:r w:rsidR="0083377F" w:rsidRPr="0083377F">
              <w:rPr>
                <w:b/>
                <w:sz w:val="18"/>
                <w:lang w:val="en-GB"/>
              </w:rPr>
              <w:t>les:</w:t>
            </w:r>
            <w:r w:rsidRPr="006B625C">
              <w:rPr>
                <w:sz w:val="18"/>
                <w:lang w:val="en-GB"/>
              </w:rPr>
              <w:t xml:space="preserve"> </w:t>
            </w:r>
            <w:r w:rsidRPr="006B625C">
              <w:rPr>
                <w:lang w:val="en-GB"/>
              </w:rPr>
              <w:t xml:space="preserve"> Presentation effects:  Video, sound, animation, slide transitions, visual and sound effects, appropriate hyperlinks to enhance presentation. </w:t>
            </w:r>
          </w:p>
          <w:p w14:paraId="2891047B" w14:textId="77777777" w:rsidR="0046542A" w:rsidRPr="00B119F7" w:rsidRDefault="00EC4B62" w:rsidP="0083377F">
            <w:pPr>
              <w:pStyle w:val="Examples"/>
              <w:rPr>
                <w:lang w:val="en-GB"/>
              </w:rPr>
            </w:pPr>
            <w:r w:rsidRPr="006B625C">
              <w:rPr>
                <w:lang w:val="en-GB"/>
              </w:rPr>
              <w:t>Animation and transition effects: adding and removing hyperlinks; apply and create transitions, apply animations.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5E65B242" w14:textId="77777777" w:rsidR="0046542A" w:rsidRPr="003349B6" w:rsidRDefault="0065238D" w:rsidP="0083377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22FD510" w14:textId="77777777" w:rsidR="00283DAA" w:rsidRDefault="00EC4B62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100DAE71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B1553CF" w14:textId="77777777" w:rsidTr="0083377F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7E9E08A" w14:textId="77777777" w:rsidR="00A671DF" w:rsidRPr="0083377F" w:rsidRDefault="00A671DF" w:rsidP="00001DE3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83377F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5816E0" w14:textId="77777777" w:rsidR="00A671DF" w:rsidRPr="0083377F" w:rsidRDefault="00A671DF" w:rsidP="00001DE3">
            <w:pPr>
              <w:rPr>
                <w:b/>
                <w:sz w:val="22"/>
                <w:szCs w:val="22"/>
              </w:rPr>
            </w:pPr>
            <w:r w:rsidRPr="0083377F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727C3E" w14:textId="77777777" w:rsidR="00A671DF" w:rsidRPr="0083377F" w:rsidRDefault="00E85712" w:rsidP="00001DE3">
            <w:pPr>
              <w:pStyle w:val="checklist2"/>
              <w:rPr>
                <w:sz w:val="22"/>
                <w:szCs w:val="22"/>
                <w:lang w:val="en-GB"/>
              </w:rPr>
            </w:pPr>
            <w:r w:rsidRPr="0083377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101058D1" w14:textId="77777777" w:rsidTr="00001DE3">
        <w:trPr>
          <w:trHeight w:val="1835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4C3CD449" w14:textId="77777777" w:rsidR="00990A72" w:rsidRPr="00EF0FE9" w:rsidRDefault="00EC4B62" w:rsidP="00EF0FE9">
            <w:pPr>
              <w:pStyle w:val="OCRBullet"/>
              <w:numPr>
                <w:ilvl w:val="0"/>
                <w:numId w:val="0"/>
              </w:numPr>
              <w:tabs>
                <w:tab w:val="left" w:pos="567"/>
              </w:tabs>
              <w:spacing w:after="240"/>
              <w:ind w:left="567" w:hanging="567"/>
              <w:rPr>
                <w:rFonts w:cs="Arial"/>
                <w:b/>
                <w:sz w:val="21"/>
                <w:szCs w:val="21"/>
                <w:lang w:val="en-GB"/>
              </w:rPr>
            </w:pPr>
            <w:r w:rsidRPr="00EF0FE9">
              <w:rPr>
                <w:rFonts w:cs="Arial"/>
                <w:b/>
                <w:sz w:val="21"/>
                <w:szCs w:val="21"/>
                <w:lang w:val="en-GB"/>
              </w:rPr>
              <w:t>B3</w:t>
            </w:r>
            <w:r w:rsidR="00EF0FE9">
              <w:rPr>
                <w:rFonts w:cs="Arial"/>
                <w:b/>
                <w:sz w:val="21"/>
                <w:szCs w:val="21"/>
                <w:lang w:val="en-GB"/>
              </w:rPr>
              <w:tab/>
            </w:r>
            <w:r w:rsidR="00001DE3" w:rsidRPr="00EF0FE9">
              <w:rPr>
                <w:rFonts w:cs="Arial"/>
                <w:b/>
                <w:sz w:val="21"/>
                <w:szCs w:val="21"/>
                <w:lang w:val="en-GB"/>
              </w:rPr>
              <w:t>Prepare slideshow for presentation.</w:t>
            </w:r>
          </w:p>
          <w:p w14:paraId="54A8D52D" w14:textId="77777777" w:rsidR="00001DE3" w:rsidRPr="00EF0FE9" w:rsidRDefault="00A671DF" w:rsidP="00EF0FE9">
            <w:pPr>
              <w:pStyle w:val="criteria2"/>
              <w:framePr w:hSpace="0" w:wrap="auto" w:vAnchor="margin" w:hAnchor="text" w:xAlign="left" w:yAlign="inline"/>
              <w:tabs>
                <w:tab w:val="left" w:pos="567"/>
              </w:tabs>
              <w:spacing w:after="240"/>
              <w:ind w:left="567"/>
              <w:rPr>
                <w:rFonts w:cs="Arial"/>
                <w:bCs/>
                <w:lang w:val="en-GB"/>
              </w:rPr>
            </w:pPr>
            <w:r w:rsidRPr="00EF0FE9">
              <w:rPr>
                <w:rFonts w:cs="Arial"/>
                <w:lang w:val="en-GB"/>
              </w:rPr>
              <w:t>B</w:t>
            </w:r>
            <w:r w:rsidR="00001DE3" w:rsidRPr="00EF0FE9">
              <w:rPr>
                <w:rFonts w:cs="Arial"/>
                <w:lang w:val="en-GB"/>
              </w:rPr>
              <w:t>3</w:t>
            </w:r>
            <w:r w:rsidRPr="00EF0FE9">
              <w:rPr>
                <w:rFonts w:cs="Arial"/>
                <w:lang w:val="en-GB"/>
              </w:rPr>
              <w:t>.1</w:t>
            </w:r>
            <w:r w:rsidRPr="00EF0FE9">
              <w:rPr>
                <w:rFonts w:cs="Arial"/>
                <w:lang w:val="en-GB"/>
              </w:rPr>
              <w:tab/>
            </w:r>
            <w:r w:rsidR="00001DE3" w:rsidRPr="00EF0FE9">
              <w:rPr>
                <w:rFonts w:cs="Arial"/>
                <w:lang w:val="en-GB"/>
              </w:rPr>
              <w:t xml:space="preserve">Explain how to </w:t>
            </w:r>
            <w:r w:rsidR="00001DE3" w:rsidRPr="00EF0FE9">
              <w:rPr>
                <w:rFonts w:cs="Arial"/>
                <w:bCs/>
                <w:lang w:val="en-GB"/>
              </w:rPr>
              <w:t xml:space="preserve">present slides </w:t>
            </w:r>
            <w:r w:rsidR="00001DE3" w:rsidRPr="00EF0FE9">
              <w:rPr>
                <w:rFonts w:cs="Arial"/>
                <w:lang w:val="en-GB"/>
              </w:rPr>
              <w:t>to meet needs and communicate effectively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6C070553" w14:textId="77777777" w:rsidR="00A671DF" w:rsidRPr="0083377F" w:rsidRDefault="00001DE3" w:rsidP="0083377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B3.1</w:t>
            </w:r>
            <w:r w:rsidR="00A671DF" w:rsidRPr="0083377F">
              <w:rPr>
                <w:sz w:val="22"/>
                <w:szCs w:val="22"/>
              </w:rPr>
              <w:t xml:space="preserve"> 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Pr="0083377F">
              <w:rPr>
                <w:sz w:val="22"/>
                <w:szCs w:val="22"/>
              </w:rPr>
              <w:t>Give a</w:t>
            </w:r>
            <w:r w:rsidRPr="0083377F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  <w:r w:rsidRPr="0083377F">
              <w:rPr>
                <w:sz w:val="22"/>
                <w:szCs w:val="22"/>
              </w:rPr>
              <w:t>brief explanation of how to present slides.</w:t>
            </w:r>
          </w:p>
          <w:p w14:paraId="64642328" w14:textId="77777777" w:rsidR="00D877E2" w:rsidRDefault="00D877E2" w:rsidP="00001DE3">
            <w:pPr>
              <w:rPr>
                <w:b/>
                <w:bCs/>
                <w:i/>
                <w:iCs/>
              </w:rPr>
            </w:pPr>
          </w:p>
          <w:p w14:paraId="70A5A5D9" w14:textId="77777777" w:rsidR="00A671DF" w:rsidRPr="0083377F" w:rsidRDefault="00213BC1" w:rsidP="00001DE3">
            <w:pPr>
              <w:pStyle w:val="Examples"/>
              <w:rPr>
                <w:lang w:val="en-GB"/>
              </w:rPr>
            </w:pPr>
            <w:r w:rsidRPr="0083377F">
              <w:rPr>
                <w:b/>
                <w:lang w:val="en-GB"/>
              </w:rPr>
              <w:t>Examples</w:t>
            </w:r>
            <w:r w:rsidR="0083377F" w:rsidRPr="0083377F">
              <w:rPr>
                <w:b/>
                <w:lang w:val="en-GB"/>
              </w:rPr>
              <w:t>:</w:t>
            </w:r>
            <w:r w:rsidRPr="006B625C">
              <w:rPr>
                <w:lang w:val="en-GB"/>
              </w:rPr>
              <w:t xml:space="preserve"> </w:t>
            </w:r>
            <w:r w:rsidR="00001DE3" w:rsidRPr="006B625C">
              <w:rPr>
                <w:lang w:val="en-GB"/>
              </w:rPr>
              <w:t>Present slides: Timing, content, meaning, organisation of information, audience needs and location.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1DD85A63" w14:textId="77777777" w:rsidR="00A671DF" w:rsidRPr="003349B6" w:rsidRDefault="0065238D" w:rsidP="003349B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001DE3" w14:paraId="532FE2D4" w14:textId="77777777" w:rsidTr="00001DE3">
        <w:trPr>
          <w:trHeight w:val="150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D06" w14:textId="77777777" w:rsidR="00001DE3" w:rsidRPr="00EF0FE9" w:rsidRDefault="00001DE3" w:rsidP="00EF0FE9">
            <w:pPr>
              <w:pStyle w:val="criteria2"/>
              <w:framePr w:hSpace="0" w:wrap="auto" w:vAnchor="margin" w:hAnchor="text" w:xAlign="left" w:yAlign="inline"/>
              <w:tabs>
                <w:tab w:val="left" w:pos="567"/>
              </w:tabs>
              <w:spacing w:after="240"/>
              <w:ind w:left="567"/>
              <w:rPr>
                <w:rFonts w:cs="Arial"/>
                <w:lang w:val="en-GB"/>
              </w:rPr>
            </w:pPr>
            <w:r w:rsidRPr="00EF0FE9">
              <w:rPr>
                <w:rFonts w:cs="Arial"/>
                <w:bCs/>
                <w:lang w:val="en-GB"/>
              </w:rPr>
              <w:t>B3.4</w:t>
            </w:r>
            <w:r w:rsidRPr="00EF0FE9">
              <w:rPr>
                <w:rFonts w:cs="Arial"/>
                <w:bCs/>
                <w:lang w:val="en-GB"/>
              </w:rPr>
              <w:tab/>
              <w:t>Identify and respond to any quality problems with presentations to ensure that presentations meet needs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ABC" w14:textId="77777777" w:rsidR="00001DE3" w:rsidRPr="0083377F" w:rsidRDefault="00001DE3" w:rsidP="00001DE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 xml:space="preserve">B 3.4 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Pr="0083377F">
              <w:rPr>
                <w:sz w:val="22"/>
                <w:szCs w:val="22"/>
              </w:rPr>
              <w:t>Identify and respond to problems as appropriate.</w:t>
            </w:r>
          </w:p>
          <w:p w14:paraId="2BEC7C4B" w14:textId="77777777" w:rsidR="00001DE3" w:rsidRPr="00B119F7" w:rsidRDefault="00001DE3" w:rsidP="00001DE3">
            <w:pPr>
              <w:pStyle w:val="EvidenceTXT"/>
              <w:framePr w:hSpace="0" w:wrap="auto" w:vAnchor="margin" w:hAnchor="text" w:xAlign="left" w:yAlign="inline"/>
              <w:rPr>
                <w:lang w:val="en-GB"/>
              </w:rPr>
            </w:pPr>
          </w:p>
          <w:p w14:paraId="2A69159A" w14:textId="77777777" w:rsidR="00001DE3" w:rsidRPr="006B625C" w:rsidRDefault="00001DE3" w:rsidP="0083377F">
            <w:pPr>
              <w:pStyle w:val="Examples"/>
              <w:rPr>
                <w:bCs/>
                <w:i/>
                <w:iCs/>
                <w:lang w:val="en-GB"/>
              </w:rPr>
            </w:pPr>
            <w:r w:rsidRPr="0083377F">
              <w:rPr>
                <w:b/>
                <w:lang w:val="en-GB"/>
              </w:rPr>
              <w:t>Examples</w:t>
            </w:r>
            <w:r w:rsidR="0083377F">
              <w:rPr>
                <w:b/>
                <w:lang w:val="en-GB"/>
              </w:rPr>
              <w:t>:</w:t>
            </w:r>
            <w:r w:rsidRPr="006B625C">
              <w:rPr>
                <w:lang w:val="en-GB"/>
              </w:rPr>
              <w:t xml:space="preserve"> Quality problems:  Will vary according to content, for example: </w:t>
            </w:r>
            <w:r w:rsidRPr="006B625C">
              <w:rPr>
                <w:u w:val="single"/>
                <w:lang w:val="en-GB"/>
              </w:rPr>
              <w:t>Text</w:t>
            </w:r>
            <w:r w:rsidRPr="006B625C">
              <w:rPr>
                <w:lang w:val="en-GB"/>
              </w:rPr>
              <w:t xml:space="preserve"> formatting, styles.  </w:t>
            </w:r>
            <w:r w:rsidRPr="006B625C">
              <w:rPr>
                <w:u w:val="single"/>
                <w:lang w:val="en-GB"/>
              </w:rPr>
              <w:t>Images</w:t>
            </w:r>
            <w:r w:rsidRPr="006B625C">
              <w:rPr>
                <w:lang w:val="en-GB"/>
              </w:rPr>
              <w:t xml:space="preserve">: size, position, orientation.  </w:t>
            </w:r>
            <w:r w:rsidRPr="006B625C">
              <w:rPr>
                <w:u w:val="single"/>
                <w:lang w:val="en-GB"/>
              </w:rPr>
              <w:t>Effects</w:t>
            </w:r>
            <w:r w:rsidRPr="006B625C">
              <w:rPr>
                <w:lang w:val="en-GB"/>
              </w:rPr>
              <w:t>: timing, brightness, contrast, sound levels, order of animations.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E6BF2" w14:textId="77777777" w:rsidR="00001DE3" w:rsidRPr="003349B6" w:rsidRDefault="0065238D" w:rsidP="003349B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263F74AC" w14:textId="77777777" w:rsidTr="00001DE3">
        <w:trPr>
          <w:trHeight w:val="2069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6F1DB688" w14:textId="77777777" w:rsidR="005E5489" w:rsidRPr="00EF0FE9" w:rsidRDefault="00EF0FE9" w:rsidP="00EF0FE9">
            <w:pPr>
              <w:pStyle w:val="criteria2"/>
              <w:framePr w:hSpace="0" w:wrap="auto" w:vAnchor="margin" w:hAnchor="text" w:xAlign="left" w:yAlign="inline"/>
              <w:tabs>
                <w:tab w:val="left" w:pos="567"/>
              </w:tabs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B3.2</w:t>
            </w:r>
            <w:r>
              <w:rPr>
                <w:rFonts w:cs="Arial"/>
                <w:lang w:val="en-GB"/>
              </w:rPr>
              <w:tab/>
            </w:r>
            <w:proofErr w:type="gramStart"/>
            <w:r w:rsidR="005E5489" w:rsidRPr="00EF0FE9">
              <w:rPr>
                <w:rFonts w:cs="Arial"/>
                <w:bCs/>
                <w:lang w:val="en-GB"/>
              </w:rPr>
              <w:t>Prepare  slideshow</w:t>
            </w:r>
            <w:proofErr w:type="gramEnd"/>
            <w:r w:rsidR="005E5489" w:rsidRPr="00EF0FE9">
              <w:rPr>
                <w:rFonts w:cs="Arial"/>
                <w:bCs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t>for presentation</w:t>
            </w:r>
          </w:p>
          <w:p w14:paraId="61F05F3D" w14:textId="77777777" w:rsidR="00A671DF" w:rsidRPr="00EF0FE9" w:rsidRDefault="00EF0FE9" w:rsidP="00EF0FE9">
            <w:pPr>
              <w:pStyle w:val="criteria2"/>
              <w:framePr w:hSpace="0" w:wrap="auto" w:vAnchor="margin" w:hAnchor="text" w:xAlign="left" w:yAlign="inline"/>
              <w:tabs>
                <w:tab w:val="left" w:pos="567"/>
              </w:tabs>
              <w:spacing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B3.3</w:t>
            </w:r>
            <w:r>
              <w:rPr>
                <w:rFonts w:cs="Arial"/>
                <w:lang w:val="en-GB"/>
              </w:rPr>
              <w:tab/>
            </w:r>
            <w:r w:rsidR="005E5489" w:rsidRPr="00EF0FE9">
              <w:rPr>
                <w:rFonts w:cs="Arial"/>
                <w:lang w:val="en-GB"/>
              </w:rPr>
              <w:t>C</w:t>
            </w:r>
            <w:r w:rsidR="005E5489" w:rsidRPr="00EF0FE9">
              <w:rPr>
                <w:rFonts w:cs="Arial"/>
                <w:bCs/>
                <w:lang w:val="en-GB"/>
              </w:rPr>
              <w:t xml:space="preserve">heck presentation </w:t>
            </w:r>
            <w:r w:rsidR="005E5489" w:rsidRPr="00EF0FE9">
              <w:rPr>
                <w:rFonts w:cs="Arial"/>
                <w:lang w:val="en-GB"/>
              </w:rPr>
              <w:t>meets needs, using IT tools and making corrections as necessary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5D828D49" w14:textId="77777777" w:rsidR="00990A72" w:rsidRPr="0083377F" w:rsidRDefault="00001DE3" w:rsidP="0083377F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83377F">
              <w:rPr>
                <w:sz w:val="22"/>
                <w:szCs w:val="22"/>
              </w:rPr>
              <w:t>B</w:t>
            </w:r>
            <w:r w:rsidR="005E5489" w:rsidRPr="0083377F">
              <w:rPr>
                <w:sz w:val="22"/>
                <w:szCs w:val="22"/>
              </w:rPr>
              <w:t>3.2 &amp; 3.3</w:t>
            </w:r>
            <w:r w:rsidR="0083377F">
              <w:rPr>
                <w:sz w:val="22"/>
                <w:szCs w:val="22"/>
                <w:lang w:val="en-GB"/>
              </w:rPr>
              <w:t xml:space="preserve"> </w:t>
            </w:r>
            <w:r w:rsidR="005E5489" w:rsidRPr="0083377F">
              <w:rPr>
                <w:sz w:val="22"/>
                <w:szCs w:val="22"/>
              </w:rPr>
              <w:t xml:space="preserve"> Provide evidence of your final presentation. This must show at least three different types of layout.  Check the presentation.</w:t>
            </w:r>
          </w:p>
          <w:p w14:paraId="74731976" w14:textId="77777777" w:rsidR="005E5489" w:rsidRPr="00B119F7" w:rsidRDefault="005E5489" w:rsidP="00001DE3">
            <w:pPr>
              <w:pStyle w:val="Examples"/>
              <w:rPr>
                <w:b/>
                <w:lang w:val="en-GB"/>
              </w:rPr>
            </w:pPr>
          </w:p>
          <w:p w14:paraId="7EA4ABF0" w14:textId="77777777" w:rsidR="005E5489" w:rsidRPr="006B625C" w:rsidRDefault="00213BC1" w:rsidP="005E5489">
            <w:pPr>
              <w:pStyle w:val="Examples"/>
              <w:rPr>
                <w:lang w:val="en-GB"/>
              </w:rPr>
            </w:pPr>
            <w:r w:rsidRPr="0083377F">
              <w:rPr>
                <w:b/>
                <w:lang w:val="en-GB"/>
              </w:rPr>
              <w:t>Examples</w:t>
            </w:r>
            <w:r w:rsidR="0083377F" w:rsidRPr="0083377F">
              <w:rPr>
                <w:b/>
                <w:lang w:val="en-GB"/>
              </w:rPr>
              <w:t>:</w:t>
            </w:r>
            <w:r w:rsidRPr="006B625C">
              <w:rPr>
                <w:lang w:val="en-GB"/>
              </w:rPr>
              <w:t xml:space="preserve"> </w:t>
            </w:r>
            <w:r w:rsidR="0083377F">
              <w:rPr>
                <w:lang w:val="en-GB"/>
              </w:rPr>
              <w:t>P</w:t>
            </w:r>
            <w:r w:rsidR="005E5489" w:rsidRPr="006B625C">
              <w:rPr>
                <w:lang w:val="en-GB"/>
              </w:rPr>
              <w:t>repare slides:  View and re-order slides; rehearse timing and effects; set up and amend slide show settings; print slides, handouts an</w:t>
            </w:r>
            <w:r w:rsidR="0083377F">
              <w:rPr>
                <w:lang w:val="en-GB"/>
              </w:rPr>
              <w:t>d speaker notes, walkthroughs.</w:t>
            </w:r>
          </w:p>
          <w:p w14:paraId="0E6521EF" w14:textId="77777777" w:rsidR="005E5489" w:rsidRPr="006B625C" w:rsidRDefault="005E5489" w:rsidP="005E5489">
            <w:pPr>
              <w:pStyle w:val="Examples"/>
              <w:rPr>
                <w:lang w:val="en-GB"/>
              </w:rPr>
            </w:pPr>
          </w:p>
          <w:p w14:paraId="58D37828" w14:textId="77777777" w:rsidR="00213BC1" w:rsidRPr="00B119F7" w:rsidRDefault="005E5489" w:rsidP="0083377F">
            <w:pPr>
              <w:pStyle w:val="Examples"/>
              <w:rPr>
                <w:lang w:val="en-GB"/>
              </w:rPr>
            </w:pPr>
            <w:r w:rsidRPr="006B625C">
              <w:rPr>
                <w:lang w:val="en-GB"/>
              </w:rPr>
              <w:t xml:space="preserve">Check presentation: Spell check; grammar check, orientation, layout, slide order, text alignment and formatting, accuracy, clarity, </w:t>
            </w:r>
            <w:proofErr w:type="gramStart"/>
            <w:r w:rsidRPr="006B625C">
              <w:rPr>
                <w:lang w:val="en-GB"/>
              </w:rPr>
              <w:t>transitions</w:t>
            </w:r>
            <w:proofErr w:type="gramEnd"/>
            <w:r w:rsidRPr="006B625C">
              <w:rPr>
                <w:lang w:val="en-GB"/>
              </w:rPr>
              <w:t xml:space="preserve"> and timings.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3B5886C" w14:textId="77777777" w:rsidR="00A671DF" w:rsidRPr="003349B6" w:rsidRDefault="0065238D" w:rsidP="003349B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B6BB15D" w14:textId="77777777" w:rsidR="00990A72" w:rsidRPr="0083377F" w:rsidRDefault="00990A72">
      <w:pPr>
        <w:rPr>
          <w:b/>
          <w:sz w:val="22"/>
          <w:szCs w:val="22"/>
        </w:rPr>
      </w:pPr>
    </w:p>
    <w:p w14:paraId="1D80368C" w14:textId="77777777" w:rsidR="00640664" w:rsidRPr="0083377F" w:rsidRDefault="00640664" w:rsidP="00640664">
      <w:pPr>
        <w:rPr>
          <w:b/>
          <w:bCs/>
          <w:sz w:val="22"/>
          <w:szCs w:val="22"/>
        </w:rPr>
      </w:pPr>
      <w:r w:rsidRPr="0083377F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AB952C7" w14:textId="77777777" w:rsidR="00640664" w:rsidRPr="0083377F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79C542A6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85CC" w14:textId="77777777" w:rsidR="00640664" w:rsidRPr="00B119F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119F7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C7E8CFF" w14:textId="77777777" w:rsidR="00640664" w:rsidRPr="00B119F7" w:rsidRDefault="0065238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DAB7" w14:textId="77777777" w:rsidR="00640664" w:rsidRPr="00B119F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119F7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1A94A5" w14:textId="77777777" w:rsidR="00640664" w:rsidRPr="003349B6" w:rsidRDefault="0065238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36CF659F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C9CD" w14:textId="77777777" w:rsidR="00640664" w:rsidRPr="00B119F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119F7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03C7BBE" w14:textId="77777777" w:rsidR="00640664" w:rsidRPr="00B119F7" w:rsidRDefault="0065238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D953" w14:textId="77777777" w:rsidR="00640664" w:rsidRPr="00B119F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119F7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09532EC" w14:textId="77777777" w:rsidR="00640664" w:rsidRPr="003349B6" w:rsidRDefault="0065238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D7A4F17" w14:textId="77777777" w:rsidR="00640664" w:rsidRDefault="00640664" w:rsidP="00EF0FE9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74F12" w14:textId="77777777" w:rsidR="00624AD4" w:rsidRDefault="00624AD4">
      <w:r>
        <w:separator/>
      </w:r>
    </w:p>
  </w:endnote>
  <w:endnote w:type="continuationSeparator" w:id="0">
    <w:p w14:paraId="482B8AC6" w14:textId="77777777" w:rsidR="00624AD4" w:rsidRDefault="0062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BAAF" w14:textId="77777777" w:rsidR="0083377F" w:rsidRPr="0083377F" w:rsidRDefault="0065238D" w:rsidP="0065238D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bookmarkStart w:id="3" w:name="_Hlk75511360"/>
    <w:r>
      <w:rPr>
        <w:b w:val="0"/>
        <w:sz w:val="16"/>
        <w:szCs w:val="16"/>
      </w:rPr>
      <w:t>© OCR June 2021 OCR Level 2 in IT User Skills ITQ</w:t>
    </w:r>
    <w:bookmarkEnd w:id="2"/>
    <w:r>
      <w:rPr>
        <w:b w:val="0"/>
        <w:sz w:val="16"/>
        <w:szCs w:val="16"/>
      </w:rPr>
      <w:tab/>
    </w:r>
    <w:bookmarkEnd w:id="3"/>
    <w:r w:rsidR="0083377F">
      <w:rPr>
        <w:b w:val="0"/>
        <w:sz w:val="16"/>
        <w:szCs w:val="16"/>
      </w:rPr>
      <w:t>Evidence Checklist and Evidence Gu</w:t>
    </w:r>
    <w:r w:rsidR="003349B6">
      <w:rPr>
        <w:b w:val="0"/>
        <w:sz w:val="16"/>
        <w:szCs w:val="16"/>
      </w:rPr>
      <w:t>ide for: Unit 59: Presentation s</w:t>
    </w:r>
    <w:r w:rsidR="0083377F">
      <w:rPr>
        <w:b w:val="0"/>
        <w:sz w:val="16"/>
        <w:szCs w:val="16"/>
      </w:rPr>
      <w:t>oftware Level 2 (Credit Value 4)</w:t>
    </w:r>
    <w:r w:rsidR="0083377F">
      <w:rPr>
        <w:b w:val="0"/>
        <w:sz w:val="16"/>
        <w:szCs w:val="16"/>
      </w:rPr>
      <w:tab/>
    </w:r>
    <w:r w:rsidR="0083377F">
      <w:rPr>
        <w:rStyle w:val="PageNumber"/>
        <w:b w:val="0"/>
        <w:bCs w:val="0"/>
        <w:sz w:val="24"/>
        <w:szCs w:val="20"/>
      </w:rPr>
      <w:fldChar w:fldCharType="begin"/>
    </w:r>
    <w:r w:rsidR="0083377F">
      <w:rPr>
        <w:rStyle w:val="PageNumber"/>
        <w:b w:val="0"/>
        <w:bCs w:val="0"/>
        <w:sz w:val="24"/>
        <w:szCs w:val="20"/>
      </w:rPr>
      <w:instrText xml:space="preserve"> PAGE </w:instrText>
    </w:r>
    <w:r w:rsidR="0083377F">
      <w:rPr>
        <w:rStyle w:val="PageNumber"/>
        <w:b w:val="0"/>
        <w:bCs w:val="0"/>
        <w:sz w:val="24"/>
        <w:szCs w:val="20"/>
      </w:rPr>
      <w:fldChar w:fldCharType="separate"/>
    </w:r>
    <w:r w:rsidR="003349B6">
      <w:rPr>
        <w:rStyle w:val="PageNumber"/>
        <w:b w:val="0"/>
        <w:bCs w:val="0"/>
        <w:noProof/>
        <w:sz w:val="24"/>
        <w:szCs w:val="20"/>
      </w:rPr>
      <w:t>2</w:t>
    </w:r>
    <w:r w:rsidR="0083377F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6E66B" w14:textId="77777777" w:rsidR="00624AD4" w:rsidRDefault="00624AD4">
      <w:r>
        <w:separator/>
      </w:r>
    </w:p>
  </w:footnote>
  <w:footnote w:type="continuationSeparator" w:id="0">
    <w:p w14:paraId="517D5B1E" w14:textId="77777777" w:rsidR="00624AD4" w:rsidRDefault="00624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1430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52F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269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B6D7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E7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BE04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E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EE03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EE5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CCA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701A"/>
    <w:rsid w:val="00001DE3"/>
    <w:rsid w:val="00051146"/>
    <w:rsid w:val="00063F56"/>
    <w:rsid w:val="0008605C"/>
    <w:rsid w:val="00096494"/>
    <w:rsid w:val="000C7CDD"/>
    <w:rsid w:val="000D74B0"/>
    <w:rsid w:val="000E6251"/>
    <w:rsid w:val="000F1B9C"/>
    <w:rsid w:val="00105500"/>
    <w:rsid w:val="001175DC"/>
    <w:rsid w:val="001205FA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4073"/>
    <w:rsid w:val="00245BA1"/>
    <w:rsid w:val="00251FF3"/>
    <w:rsid w:val="0026600C"/>
    <w:rsid w:val="00283DAA"/>
    <w:rsid w:val="002C3526"/>
    <w:rsid w:val="0031393A"/>
    <w:rsid w:val="00314F3D"/>
    <w:rsid w:val="003349B6"/>
    <w:rsid w:val="003430D8"/>
    <w:rsid w:val="003474A3"/>
    <w:rsid w:val="00357358"/>
    <w:rsid w:val="00363BE9"/>
    <w:rsid w:val="00373247"/>
    <w:rsid w:val="003A2511"/>
    <w:rsid w:val="003B68A2"/>
    <w:rsid w:val="003C64F0"/>
    <w:rsid w:val="003F7B3E"/>
    <w:rsid w:val="004035F9"/>
    <w:rsid w:val="00411831"/>
    <w:rsid w:val="00461787"/>
    <w:rsid w:val="0046542A"/>
    <w:rsid w:val="00476EBD"/>
    <w:rsid w:val="00483A47"/>
    <w:rsid w:val="004A30B3"/>
    <w:rsid w:val="004A7CC4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489"/>
    <w:rsid w:val="005E5C27"/>
    <w:rsid w:val="005F7C9C"/>
    <w:rsid w:val="00621386"/>
    <w:rsid w:val="00624AD4"/>
    <w:rsid w:val="00631522"/>
    <w:rsid w:val="00640664"/>
    <w:rsid w:val="00643A03"/>
    <w:rsid w:val="0065238D"/>
    <w:rsid w:val="006776DC"/>
    <w:rsid w:val="00681AD7"/>
    <w:rsid w:val="006849EE"/>
    <w:rsid w:val="006B253D"/>
    <w:rsid w:val="006B625C"/>
    <w:rsid w:val="006C4AFD"/>
    <w:rsid w:val="006F0306"/>
    <w:rsid w:val="00704141"/>
    <w:rsid w:val="00722992"/>
    <w:rsid w:val="007272D3"/>
    <w:rsid w:val="007360DE"/>
    <w:rsid w:val="00740FE3"/>
    <w:rsid w:val="00751C4B"/>
    <w:rsid w:val="00773F4F"/>
    <w:rsid w:val="00785B1A"/>
    <w:rsid w:val="00793346"/>
    <w:rsid w:val="007C3645"/>
    <w:rsid w:val="007D32BE"/>
    <w:rsid w:val="007D4E46"/>
    <w:rsid w:val="007D5D7B"/>
    <w:rsid w:val="007E13F3"/>
    <w:rsid w:val="007E2D5E"/>
    <w:rsid w:val="007F3FA7"/>
    <w:rsid w:val="00822019"/>
    <w:rsid w:val="00832EED"/>
    <w:rsid w:val="0083377F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07C9C"/>
    <w:rsid w:val="00917151"/>
    <w:rsid w:val="0094207A"/>
    <w:rsid w:val="009620A8"/>
    <w:rsid w:val="00962BC6"/>
    <w:rsid w:val="00973FDC"/>
    <w:rsid w:val="00974C2A"/>
    <w:rsid w:val="00990A6D"/>
    <w:rsid w:val="00990A72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C6EB5"/>
    <w:rsid w:val="00AD72CD"/>
    <w:rsid w:val="00B03E81"/>
    <w:rsid w:val="00B119F7"/>
    <w:rsid w:val="00B257EA"/>
    <w:rsid w:val="00B30A67"/>
    <w:rsid w:val="00B54F0B"/>
    <w:rsid w:val="00BA357B"/>
    <w:rsid w:val="00BB1A08"/>
    <w:rsid w:val="00BC3406"/>
    <w:rsid w:val="00BC48E9"/>
    <w:rsid w:val="00BC5111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D3754"/>
    <w:rsid w:val="00CE3754"/>
    <w:rsid w:val="00CF0846"/>
    <w:rsid w:val="00CF0AAE"/>
    <w:rsid w:val="00CF0CC0"/>
    <w:rsid w:val="00CF21F9"/>
    <w:rsid w:val="00CF3E10"/>
    <w:rsid w:val="00D11A9F"/>
    <w:rsid w:val="00D11DBD"/>
    <w:rsid w:val="00D171C2"/>
    <w:rsid w:val="00D4701A"/>
    <w:rsid w:val="00D877E2"/>
    <w:rsid w:val="00DA2251"/>
    <w:rsid w:val="00DA78B6"/>
    <w:rsid w:val="00DD15CB"/>
    <w:rsid w:val="00DD4398"/>
    <w:rsid w:val="00DD4B83"/>
    <w:rsid w:val="00DF477E"/>
    <w:rsid w:val="00DF720A"/>
    <w:rsid w:val="00E21495"/>
    <w:rsid w:val="00E764B7"/>
    <w:rsid w:val="00E85712"/>
    <w:rsid w:val="00E95412"/>
    <w:rsid w:val="00EA5EAC"/>
    <w:rsid w:val="00EC31AC"/>
    <w:rsid w:val="00EC4B62"/>
    <w:rsid w:val="00EC73A2"/>
    <w:rsid w:val="00ED02F4"/>
    <w:rsid w:val="00ED4EAF"/>
    <w:rsid w:val="00EE3880"/>
    <w:rsid w:val="00EE3F15"/>
    <w:rsid w:val="00EF0FE9"/>
    <w:rsid w:val="00EF4ABA"/>
    <w:rsid w:val="00F00677"/>
    <w:rsid w:val="00F012A7"/>
    <w:rsid w:val="00F117F0"/>
    <w:rsid w:val="00F118DC"/>
    <w:rsid w:val="00F15611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9C06CF0"/>
  <w15:chartTrackingRefBased/>
  <w15:docId w15:val="{55DA6EE7-90CB-4F87-AD7A-6B898972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6C4AFD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D4701A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6C4AFD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D4701A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3377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3377F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3377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3377F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833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13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2 ITQ 2009</vt:lpstr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59 - Presentation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2021-08-02T09:19:00Z</dcterms:created>
  <dcterms:modified xsi:type="dcterms:W3CDTF">2021-08-02T09:19:00Z</dcterms:modified>
</cp:coreProperties>
</file>