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F5954" w14:textId="77777777" w:rsidR="007F4902" w:rsidRDefault="007F4902" w:rsidP="007F4902">
      <w:pPr>
        <w:pStyle w:val="NormalBold"/>
        <w:jc w:val="center"/>
        <w:rPr>
          <w:sz w:val="28"/>
          <w:szCs w:val="28"/>
        </w:rPr>
      </w:pPr>
    </w:p>
    <w:p w14:paraId="0C32B985" w14:textId="77777777" w:rsidR="007F4902" w:rsidRDefault="007F4902" w:rsidP="007F4902">
      <w:pPr>
        <w:pStyle w:val="NormalBold"/>
        <w:jc w:val="center"/>
        <w:rPr>
          <w:sz w:val="28"/>
          <w:szCs w:val="28"/>
        </w:rPr>
      </w:pPr>
      <w:r>
        <w:pict w14:anchorId="27D4F1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2 in IT User Skills ITQ</w:t>
      </w:r>
    </w:p>
    <w:p w14:paraId="1103DA2B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5BD55599" w14:textId="77777777" w:rsidR="006C41FD" w:rsidRDefault="006C41FD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62: IT Software Fundamentals Level 2 (Credit Value 3)</w:t>
      </w:r>
    </w:p>
    <w:p w14:paraId="2241AE58" w14:textId="77777777" w:rsidR="00CF0CC0" w:rsidRDefault="00CF0CC0" w:rsidP="00CF0CC0">
      <w:pPr>
        <w:rPr>
          <w:bCs/>
          <w:sz w:val="16"/>
        </w:rPr>
      </w:pPr>
    </w:p>
    <w:p w14:paraId="4CCA1EB0" w14:textId="77777777" w:rsidR="00EA5EAC" w:rsidRDefault="00EA5EAC" w:rsidP="00CF0CC0">
      <w:pPr>
        <w:rPr>
          <w:bCs/>
          <w:sz w:val="16"/>
        </w:rPr>
      </w:pPr>
    </w:p>
    <w:p w14:paraId="0108330A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B95BAF" w14:paraId="65537055" w14:textId="77777777" w:rsidTr="00B95BAF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A5BB" w14:textId="77777777" w:rsidR="00EF4ABA" w:rsidRPr="00764005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764005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1D4B905" w14:textId="77777777" w:rsidR="00EF4ABA" w:rsidRPr="00764005" w:rsidRDefault="005307A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E21A" w14:textId="77777777" w:rsidR="00EF4ABA" w:rsidRPr="00B95BAF" w:rsidRDefault="00EF4ABA" w:rsidP="00B95BAF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0C341" w14:textId="77777777" w:rsidR="00EF4ABA" w:rsidRPr="00764005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764005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75F7D37" w14:textId="77777777" w:rsidR="00EF4ABA" w:rsidRPr="00B95BAF" w:rsidRDefault="005307A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D09666A" w14:textId="77777777" w:rsidR="00CF0CC0" w:rsidRDefault="00CF0CC0" w:rsidP="00CF0CC0">
      <w:pPr>
        <w:pStyle w:val="normal0"/>
      </w:pPr>
    </w:p>
    <w:p w14:paraId="7CAABBCF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3CF3E318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735BE2F6" w14:textId="77777777" w:rsidR="00CF0846" w:rsidRDefault="00CF0846" w:rsidP="00CF0846">
      <w:pPr>
        <w:pStyle w:val="normal0"/>
      </w:pPr>
    </w:p>
    <w:p w14:paraId="271EF001" w14:textId="77777777" w:rsidR="00CF0846" w:rsidRDefault="00CF0846" w:rsidP="00ED001B">
      <w:pPr>
        <w:pStyle w:val="normal0"/>
      </w:pPr>
      <w:r>
        <w:t xml:space="preserve">Centre assessors </w:t>
      </w:r>
      <w:r w:rsidRPr="00ED001B">
        <w:rPr>
          <w:b/>
        </w:rPr>
        <w:t>must</w:t>
      </w:r>
      <w:r>
        <w:t xml:space="preserve"> assess the candidate’s work prior to submission.</w:t>
      </w:r>
    </w:p>
    <w:p w14:paraId="68EA1AEC" w14:textId="77777777" w:rsidR="00CF0846" w:rsidRDefault="00CF0846" w:rsidP="00ED001B">
      <w:pPr>
        <w:pStyle w:val="normal0"/>
      </w:pPr>
    </w:p>
    <w:p w14:paraId="7817B14A" w14:textId="77777777" w:rsidR="00CF0846" w:rsidRDefault="00CF0846" w:rsidP="00ED001B">
      <w:pPr>
        <w:pStyle w:val="normal0"/>
      </w:pPr>
      <w:r>
        <w:t>Only units that have been achieved should be submitted for moderation.</w:t>
      </w:r>
    </w:p>
    <w:p w14:paraId="3FF950C1" w14:textId="77777777" w:rsidR="00CF0846" w:rsidRDefault="00CF0846" w:rsidP="00CF0846">
      <w:pPr>
        <w:rPr>
          <w:sz w:val="22"/>
        </w:rPr>
      </w:pPr>
    </w:p>
    <w:p w14:paraId="5A9BD31B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26FE883B" w14:textId="77777777" w:rsidR="00CF0846" w:rsidRPr="00D70932" w:rsidRDefault="00CF0846" w:rsidP="00CF0846"/>
    <w:p w14:paraId="0DBCF59C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973205">
        <w:rPr>
          <w:b/>
          <w:bCs/>
          <w:i/>
          <w:sz w:val="22"/>
          <w:szCs w:val="22"/>
        </w:rPr>
        <w:t>in bold</w:t>
      </w:r>
      <w:r w:rsidR="00973205" w:rsidRPr="00973205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252721AA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69432EE0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16A4973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590A734" w14:textId="77777777" w:rsidR="00985B0B" w:rsidRPr="00630867" w:rsidRDefault="0056212E" w:rsidP="00630867"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72724576" w14:textId="77777777" w:rsidTr="00ED001B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6B5B58" w14:textId="77777777" w:rsidR="00461787" w:rsidRPr="00ED001B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001B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9C16B6" w14:textId="77777777" w:rsidR="00461787" w:rsidRPr="00ED001B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ED001B">
              <w:rPr>
                <w:b/>
                <w:sz w:val="22"/>
                <w:szCs w:val="22"/>
              </w:rPr>
              <w:t>Evidence</w:t>
            </w:r>
            <w:r w:rsidRPr="00ED001B">
              <w:rPr>
                <w:b/>
                <w:i/>
                <w:sz w:val="22"/>
                <w:szCs w:val="22"/>
              </w:rPr>
              <w:t xml:space="preserve"> </w:t>
            </w:r>
            <w:r w:rsidRPr="00ED001B">
              <w:rPr>
                <w:b/>
                <w:sz w:val="22"/>
                <w:szCs w:val="22"/>
              </w:rPr>
              <w:t>Requirements</w:t>
            </w:r>
            <w:r w:rsidRPr="00ED001B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D20127F" w14:textId="77777777" w:rsidR="00461787" w:rsidRPr="00ED001B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ED001B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01F2E446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9F8" w14:textId="77777777" w:rsidR="00985B0B" w:rsidRPr="00F11D75" w:rsidRDefault="00F11D75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B1</w:t>
            </w:r>
            <w:r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6C41FD"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Select and use appropriate software applications to meet needs and solve problems.</w:t>
            </w:r>
          </w:p>
          <w:p w14:paraId="33884A5D" w14:textId="77777777" w:rsidR="006C41FD" w:rsidRPr="00F11D75" w:rsidRDefault="006C41FD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B1.1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Describe what types of information are needed.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9F44" w14:textId="77777777" w:rsidR="002C3526" w:rsidRPr="00F11D75" w:rsidRDefault="006C41FD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F11D75">
              <w:rPr>
                <w:b/>
                <w:i/>
                <w:lang w:val="en-GB"/>
              </w:rPr>
              <w:t xml:space="preserve">B1.1 </w:t>
            </w:r>
            <w:r w:rsidR="00F11D75" w:rsidRPr="00F11D75">
              <w:rPr>
                <w:b/>
                <w:i/>
                <w:lang w:val="en-GB"/>
              </w:rPr>
              <w:t xml:space="preserve"> </w:t>
            </w:r>
            <w:r w:rsidR="00237B81" w:rsidRPr="00F11D75">
              <w:rPr>
                <w:b/>
                <w:i/>
                <w:lang w:val="en-GB"/>
              </w:rPr>
              <w:t>B</w:t>
            </w:r>
            <w:r w:rsidRPr="00F11D75">
              <w:rPr>
                <w:b/>
                <w:i/>
                <w:lang w:val="en-GB"/>
              </w:rPr>
              <w:t>riefly</w:t>
            </w:r>
            <w:proofErr w:type="gramEnd"/>
            <w:r w:rsidRPr="00F11D75">
              <w:rPr>
                <w:b/>
                <w:i/>
                <w:lang w:val="en-GB"/>
              </w:rPr>
              <w:t xml:space="preserve"> describe the types of information required.</w:t>
            </w:r>
          </w:p>
          <w:p w14:paraId="367FA023" w14:textId="77777777" w:rsidR="006C41FD" w:rsidRPr="00764005" w:rsidRDefault="006C41FD" w:rsidP="00F11D75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F11D75">
              <w:rPr>
                <w:b/>
                <w:sz w:val="20"/>
              </w:rPr>
              <w:t>Examples</w:t>
            </w:r>
            <w:r w:rsidRPr="00F11D75">
              <w:rPr>
                <w:sz w:val="20"/>
              </w:rPr>
              <w:t>:  Types</w:t>
            </w:r>
            <w:r w:rsidR="00C70FFE" w:rsidRPr="00F11D75">
              <w:rPr>
                <w:sz w:val="20"/>
              </w:rPr>
              <w:t xml:space="preserve"> of information</w:t>
            </w:r>
            <w:r w:rsidRPr="00F11D75">
              <w:rPr>
                <w:sz w:val="20"/>
              </w:rPr>
              <w:t xml:space="preserve"> – Text, numbers, images, graphics, sound, data records.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F2D8A" w14:textId="77777777" w:rsidR="006B253D" w:rsidRPr="00ED001B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1CC7859C" w14:textId="77777777" w:rsidTr="00F4470D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C70" w14:textId="77777777" w:rsidR="002C3526" w:rsidRPr="00F11D75" w:rsidRDefault="006C41FD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B1.2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Select and use software applications to develop, produce and present different types of information to meet needs and solve problems.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3891" w14:textId="77777777" w:rsidR="00990A72" w:rsidRPr="00F11D75" w:rsidRDefault="00251D2D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F11D75">
              <w:rPr>
                <w:b/>
                <w:i/>
                <w:lang w:val="en-GB"/>
              </w:rPr>
              <w:t>B1.2</w:t>
            </w:r>
            <w:r w:rsidR="00F11D75" w:rsidRPr="00F11D75">
              <w:rPr>
                <w:b/>
                <w:i/>
                <w:lang w:val="en-GB"/>
              </w:rPr>
              <w:t xml:space="preserve"> </w:t>
            </w:r>
            <w:r w:rsidRPr="00F11D75">
              <w:rPr>
                <w:b/>
                <w:i/>
                <w:lang w:val="en-GB"/>
              </w:rPr>
              <w:t xml:space="preserve"> </w:t>
            </w:r>
            <w:r w:rsidR="006C41FD" w:rsidRPr="00F11D75">
              <w:rPr>
                <w:b/>
                <w:i/>
                <w:lang w:val="en-GB"/>
              </w:rPr>
              <w:t>At</w:t>
            </w:r>
            <w:proofErr w:type="gramEnd"/>
            <w:r w:rsidR="006C41FD" w:rsidRPr="00F11D75">
              <w:rPr>
                <w:b/>
                <w:i/>
                <w:lang w:val="en-GB"/>
              </w:rPr>
              <w:t xml:space="preserve"> least three different applications should be used.</w:t>
            </w:r>
          </w:p>
          <w:p w14:paraId="4A070863" w14:textId="77777777" w:rsidR="00C70FFE" w:rsidRPr="00F11D75" w:rsidRDefault="006C41FD" w:rsidP="00F11D75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F11D75">
              <w:rPr>
                <w:b/>
                <w:sz w:val="20"/>
              </w:rPr>
              <w:t>Examples:</w:t>
            </w:r>
            <w:r w:rsidRPr="00F11D75">
              <w:rPr>
                <w:sz w:val="20"/>
              </w:rPr>
              <w:t xml:space="preserve">  </w:t>
            </w:r>
            <w:r w:rsidR="00C70FFE" w:rsidRPr="00F11D75">
              <w:rPr>
                <w:sz w:val="20"/>
              </w:rPr>
              <w:t xml:space="preserve">Software </w:t>
            </w:r>
            <w:proofErr w:type="gramStart"/>
            <w:r w:rsidR="00C70FFE" w:rsidRPr="00F11D75">
              <w:rPr>
                <w:sz w:val="20"/>
              </w:rPr>
              <w:t>applications</w:t>
            </w:r>
            <w:proofErr w:type="gramEnd"/>
            <w:r w:rsidR="00C70FFE" w:rsidRPr="00F11D75">
              <w:rPr>
                <w:sz w:val="20"/>
              </w:rPr>
              <w:t xml:space="preserve"> Types</w:t>
            </w:r>
            <w:r w:rsidRPr="00F11D75">
              <w:rPr>
                <w:sz w:val="20"/>
              </w:rPr>
              <w:t xml:space="preserve">– word processing, spreadsheet, graphics, Internet browser, email, audio and video software, database, web authoring software.  </w:t>
            </w:r>
          </w:p>
          <w:p w14:paraId="0AD9A585" w14:textId="77777777" w:rsidR="006C41FD" w:rsidRPr="00764005" w:rsidRDefault="006C41FD" w:rsidP="00F11D75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F11D75">
              <w:rPr>
                <w:sz w:val="20"/>
              </w:rPr>
              <w:t>Use – open and close applications, switch between applications.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F93D7" w14:textId="77777777" w:rsidR="002C3526" w:rsidRPr="00ED001B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D5D77BB" w14:textId="77777777" w:rsidR="00283DAA" w:rsidRPr="00CD3696" w:rsidRDefault="00283DAA" w:rsidP="00630867"/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70D9B02D" w14:textId="77777777" w:rsidTr="00ED001B">
        <w:trPr>
          <w:trHeight w:val="423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C71467" w14:textId="77777777" w:rsidR="00283DAA" w:rsidRPr="00764005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001B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669A97" w14:textId="77777777" w:rsidR="00283DAA" w:rsidRPr="00ED001B" w:rsidRDefault="00283DAA" w:rsidP="00A3241A">
            <w:pPr>
              <w:rPr>
                <w:rFonts w:cs="Arial"/>
                <w:b/>
                <w:sz w:val="22"/>
                <w:szCs w:val="22"/>
              </w:rPr>
            </w:pPr>
            <w:r w:rsidRPr="00ED001B">
              <w:rPr>
                <w:rFonts w:cs="Arial"/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84597B5" w14:textId="77777777" w:rsidR="00283DAA" w:rsidRPr="00ED001B" w:rsidRDefault="00283DAA" w:rsidP="00A3241A">
            <w:pPr>
              <w:pStyle w:val="checklist2"/>
              <w:rPr>
                <w:rFonts w:cs="Arial"/>
                <w:i w:val="0"/>
                <w:sz w:val="22"/>
                <w:szCs w:val="22"/>
                <w:lang w:val="en-GB"/>
              </w:rPr>
            </w:pPr>
            <w:r w:rsidRPr="00ED001B">
              <w:rPr>
                <w:rFonts w:cs="Arial"/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2CB6D8BD" w14:textId="77777777" w:rsidTr="00985B0B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9BBE" w14:textId="77777777" w:rsidR="00985B0B" w:rsidRPr="00F11D75" w:rsidRDefault="006C41FD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B2</w:t>
            </w:r>
            <w:r w:rsid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Enter, develop, </w:t>
            </w:r>
            <w:proofErr w:type="gramStart"/>
            <w:r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combine</w:t>
            </w:r>
            <w:proofErr w:type="gramEnd"/>
            <w:r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 and format different types of information to suit its meaning and purpose.</w:t>
            </w:r>
          </w:p>
          <w:p w14:paraId="7E8BA95A" w14:textId="77777777" w:rsidR="006C41FD" w:rsidRPr="00F11D75" w:rsidRDefault="00F11D75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B2.1</w:t>
            </w:r>
            <w:r w:rsidR="0058543B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6C41FD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Enter, organise, </w:t>
            </w:r>
            <w:proofErr w:type="gramStart"/>
            <w:r w:rsidR="006C41FD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refine</w:t>
            </w:r>
            <w:proofErr w:type="gramEnd"/>
            <w:r w:rsidR="006C41FD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and format different types of information, applying editing techniques to meet needs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006" w14:textId="77777777" w:rsidR="0058543B" w:rsidRPr="00F11D75" w:rsidRDefault="0058543B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F11D75">
              <w:rPr>
                <w:b/>
                <w:i/>
                <w:lang w:val="en-GB"/>
              </w:rPr>
              <w:t xml:space="preserve">B2.1 </w:t>
            </w:r>
            <w:r w:rsidR="00F11D75" w:rsidRPr="00F11D75">
              <w:rPr>
                <w:b/>
                <w:i/>
                <w:lang w:val="en-GB"/>
              </w:rPr>
              <w:t xml:space="preserve"> </w:t>
            </w:r>
            <w:r w:rsidR="006C41FD" w:rsidRPr="00F11D75">
              <w:rPr>
                <w:b/>
                <w:i/>
                <w:lang w:val="en-GB"/>
              </w:rPr>
              <w:t>There</w:t>
            </w:r>
            <w:proofErr w:type="gramEnd"/>
            <w:r w:rsidR="006C41FD" w:rsidRPr="00F11D75">
              <w:rPr>
                <w:b/>
                <w:i/>
                <w:lang w:val="en-GB"/>
              </w:rPr>
              <w:t xml:space="preserve"> should be evidence of three different ways of organising and formatting information.</w:t>
            </w:r>
            <w:r w:rsidRPr="00F11D75">
              <w:rPr>
                <w:b/>
                <w:i/>
                <w:lang w:val="en-GB"/>
              </w:rPr>
              <w:t xml:space="preserve"> </w:t>
            </w:r>
          </w:p>
          <w:p w14:paraId="705B299B" w14:textId="77777777" w:rsidR="0058543B" w:rsidRPr="00F11D75" w:rsidRDefault="0058543B" w:rsidP="00F11D75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F11D75">
              <w:rPr>
                <w:b/>
                <w:sz w:val="20"/>
              </w:rPr>
              <w:t>Examples:</w:t>
            </w:r>
            <w:r w:rsidRPr="00F11D75">
              <w:rPr>
                <w:sz w:val="20"/>
              </w:rPr>
              <w:t xml:space="preserve">  Organise Information – headings, lists, tables, use of templates, sort, charts and graphs, records, simple calculations, structure of information, document layout.  </w:t>
            </w:r>
          </w:p>
          <w:p w14:paraId="745820EF" w14:textId="77777777" w:rsidR="00283DAA" w:rsidRPr="00F11D75" w:rsidRDefault="0058543B" w:rsidP="00F11D75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F11D75">
              <w:rPr>
                <w:sz w:val="20"/>
              </w:rPr>
              <w:t xml:space="preserve">Format Information – formatting techniques appropriate to the type of information </w:t>
            </w:r>
            <w:proofErr w:type="gramStart"/>
            <w:r w:rsidRPr="00F11D75">
              <w:rPr>
                <w:sz w:val="20"/>
              </w:rPr>
              <w:t>e.g.</w:t>
            </w:r>
            <w:proofErr w:type="gramEnd"/>
            <w:r w:rsidRPr="00F11D75">
              <w:rPr>
                <w:sz w:val="20"/>
              </w:rPr>
              <w:t xml:space="preserve"> text – bullets, numbering, alignment, tabs, line spacing, colour, font, style, size; numbers – currency, percentages, number of decimal places, date, time; text wrap, row height, column width, gridlines, merged and split cells, cell borders; images – size, position; tables – horizontal and vertical text alignment, merged and split cells, gridlines, borders and shading.  </w:t>
            </w:r>
          </w:p>
          <w:p w14:paraId="73F453F4" w14:textId="77777777" w:rsidR="0058543B" w:rsidRPr="00764005" w:rsidRDefault="0058543B" w:rsidP="00F11D75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F11D75">
              <w:rPr>
                <w:sz w:val="20"/>
              </w:rPr>
              <w:t xml:space="preserve">Editing techniques: appropriate to the type of information </w:t>
            </w:r>
            <w:proofErr w:type="gramStart"/>
            <w:r w:rsidRPr="00F11D75">
              <w:rPr>
                <w:sz w:val="20"/>
              </w:rPr>
              <w:t>e.g.</w:t>
            </w:r>
            <w:proofErr w:type="gramEnd"/>
            <w:r w:rsidRPr="00F11D75">
              <w:rPr>
                <w:sz w:val="20"/>
              </w:rPr>
              <w:t xml:space="preserve"> select, copy, cut paste, undo, redo, drag and drop, find, replace, insert, delete, size, crop, position, change templates.</w:t>
            </w:r>
            <w:r w:rsidRPr="00764005">
              <w:t xml:space="preserve"> 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59D77" w14:textId="77777777" w:rsidR="00283DAA" w:rsidRPr="00ED001B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51453407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3E5" w14:textId="77777777" w:rsidR="00283DAA" w:rsidRPr="00F11D75" w:rsidRDefault="006C41FD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lastRenderedPageBreak/>
              <w:t xml:space="preserve">B2.2 </w:t>
            </w:r>
            <w:r w:rsidR="0058543B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A4E40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Use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appropriate techniques to combine image and text components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535" w14:textId="77777777" w:rsidR="0058543B" w:rsidRPr="00F11D75" w:rsidRDefault="0058543B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F11D75">
              <w:rPr>
                <w:b/>
                <w:i/>
                <w:lang w:val="en-GB"/>
              </w:rPr>
              <w:t xml:space="preserve">B2.2 </w:t>
            </w:r>
            <w:r w:rsidR="00F11D75" w:rsidRPr="00F11D75">
              <w:rPr>
                <w:b/>
                <w:i/>
                <w:lang w:val="en-GB"/>
              </w:rPr>
              <w:t xml:space="preserve"> </w:t>
            </w:r>
            <w:r w:rsidR="006C41FD" w:rsidRPr="00F11D75">
              <w:rPr>
                <w:b/>
                <w:i/>
                <w:lang w:val="en-GB"/>
              </w:rPr>
              <w:t>There</w:t>
            </w:r>
            <w:proofErr w:type="gramEnd"/>
            <w:r w:rsidR="006C41FD" w:rsidRPr="00F11D75">
              <w:rPr>
                <w:b/>
                <w:i/>
                <w:lang w:val="en-GB"/>
              </w:rPr>
              <w:t xml:space="preserve"> should be at least two different examples of combining text and images using appropriate tec</w:t>
            </w:r>
            <w:r w:rsidR="00ED001B" w:rsidRPr="00F11D75">
              <w:rPr>
                <w:b/>
                <w:i/>
                <w:lang w:val="en-GB"/>
              </w:rPr>
              <w:t>hniques.</w:t>
            </w:r>
          </w:p>
          <w:p w14:paraId="10A1E667" w14:textId="77777777" w:rsidR="0058543B" w:rsidRPr="00CD3696" w:rsidRDefault="0058543B" w:rsidP="00F11D75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F11D75">
              <w:rPr>
                <w:b/>
                <w:sz w:val="20"/>
              </w:rPr>
              <w:t>Examples:</w:t>
            </w:r>
            <w:r w:rsidRPr="00F11D75">
              <w:rPr>
                <w:sz w:val="20"/>
              </w:rPr>
              <w:t xml:space="preserve"> </w:t>
            </w:r>
            <w:r w:rsidR="00C70FFE" w:rsidRPr="00F11D75">
              <w:rPr>
                <w:sz w:val="20"/>
              </w:rPr>
              <w:t>C</w:t>
            </w:r>
            <w:r w:rsidRPr="00F11D75">
              <w:rPr>
                <w:sz w:val="20"/>
              </w:rPr>
              <w:t>ombine image and text – insert, size, position, captions, text alignment, text wrap, use of text boxes, behind, in front, grouping.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0B039" w14:textId="77777777" w:rsidR="00283DAA" w:rsidRPr="00ED001B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4A6C9D38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8A8" w14:textId="77777777" w:rsidR="00F4470D" w:rsidRPr="00F11D75" w:rsidRDefault="006C41FD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B2.3 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A4E40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Combine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information of different forms or from different sources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C640" w14:textId="77777777" w:rsidR="0058543B" w:rsidRPr="00F11D75" w:rsidRDefault="0058543B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F11D75">
              <w:rPr>
                <w:b/>
                <w:i/>
                <w:lang w:val="en-GB"/>
              </w:rPr>
              <w:t xml:space="preserve">B2.3 </w:t>
            </w:r>
            <w:r w:rsidR="00F11D75" w:rsidRPr="00F11D75">
              <w:rPr>
                <w:b/>
                <w:i/>
                <w:lang w:val="en-GB"/>
              </w:rPr>
              <w:t xml:space="preserve"> </w:t>
            </w:r>
            <w:r w:rsidRPr="00F11D75">
              <w:rPr>
                <w:b/>
                <w:i/>
                <w:lang w:val="en-GB"/>
              </w:rPr>
              <w:t>There</w:t>
            </w:r>
            <w:proofErr w:type="gramEnd"/>
            <w:r w:rsidRPr="00F11D75">
              <w:rPr>
                <w:b/>
                <w:i/>
                <w:lang w:val="en-GB"/>
              </w:rPr>
              <w:t xml:space="preserve"> should be one example of combining information of different forms or from different sources </w:t>
            </w:r>
          </w:p>
          <w:p w14:paraId="3E994A56" w14:textId="77777777" w:rsidR="0058543B" w:rsidRPr="00CD3696" w:rsidRDefault="002A4E40" w:rsidP="00C70FFE">
            <w:pPr>
              <w:pStyle w:val="Examples"/>
              <w:rPr>
                <w:lang w:val="en-GB"/>
              </w:rPr>
            </w:pPr>
            <w:r w:rsidRPr="00F11D75">
              <w:rPr>
                <w:b/>
                <w:lang w:val="en-GB"/>
              </w:rPr>
              <w:t>Examples:</w:t>
            </w:r>
            <w:r w:rsidRPr="00CD3696">
              <w:rPr>
                <w:lang w:val="en-GB"/>
              </w:rPr>
              <w:t xml:space="preserve"> </w:t>
            </w:r>
            <w:r w:rsidR="00C70FFE" w:rsidRPr="00CD3696">
              <w:rPr>
                <w:lang w:val="en-GB"/>
              </w:rPr>
              <w:t>Combine information</w:t>
            </w:r>
            <w:r w:rsidRPr="00CD3696">
              <w:rPr>
                <w:lang w:val="en-GB"/>
              </w:rPr>
              <w:t xml:space="preserve"> - images with text (</w:t>
            </w:r>
            <w:proofErr w:type="gramStart"/>
            <w:r w:rsidRPr="00CD3696">
              <w:rPr>
                <w:lang w:val="en-GB"/>
              </w:rPr>
              <w:t>e.g.</w:t>
            </w:r>
            <w:proofErr w:type="gramEnd"/>
            <w:r w:rsidRPr="00CD3696">
              <w:rPr>
                <w:lang w:val="en-GB"/>
              </w:rPr>
              <w:t xml:space="preserve"> photo with caption); presentation with audio and/or video; numbers with charts and graphs; text alignment, captions, text wrap; behind, in front, grouping. 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58ADA" w14:textId="77777777" w:rsidR="00F4470D" w:rsidRPr="00ED001B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C41FD" w14:paraId="5366F798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6E2" w14:textId="77777777" w:rsidR="006C41FD" w:rsidRPr="00F11D75" w:rsidRDefault="006C41FD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B2.4 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2A4E40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Select</w:t>
            </w:r>
            <w:r w:rsidR="00251D2D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and use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appropriate page layout to present information effectively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2843" w14:textId="77777777" w:rsidR="006C41FD" w:rsidRPr="00F11D75" w:rsidRDefault="0058543B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F11D75">
              <w:rPr>
                <w:b/>
                <w:i/>
                <w:lang w:val="en-GB"/>
              </w:rPr>
              <w:t>B2.4</w:t>
            </w:r>
            <w:r w:rsidR="00F11D75" w:rsidRPr="00F11D75">
              <w:rPr>
                <w:b/>
                <w:i/>
                <w:lang w:val="en-GB"/>
              </w:rPr>
              <w:t xml:space="preserve"> </w:t>
            </w:r>
            <w:r w:rsidRPr="00F11D75">
              <w:rPr>
                <w:b/>
                <w:i/>
                <w:lang w:val="en-GB"/>
              </w:rPr>
              <w:t xml:space="preserve"> Use</w:t>
            </w:r>
            <w:proofErr w:type="gramEnd"/>
            <w:r w:rsidRPr="00F11D75">
              <w:rPr>
                <w:b/>
                <w:i/>
                <w:lang w:val="en-GB"/>
              </w:rPr>
              <w:t xml:space="preserve"> appropriate page layouts for each of the products.</w:t>
            </w:r>
          </w:p>
          <w:p w14:paraId="15297C37" w14:textId="77777777" w:rsidR="002A4E40" w:rsidRPr="00CD3696" w:rsidRDefault="002A4E40" w:rsidP="00F11D75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F11D75">
              <w:rPr>
                <w:b/>
                <w:sz w:val="20"/>
              </w:rPr>
              <w:t>Examples:</w:t>
            </w:r>
            <w:r w:rsidRPr="00F11D75">
              <w:rPr>
                <w:sz w:val="20"/>
              </w:rPr>
              <w:t xml:space="preserve"> Page layout - Size, orientation, margins, portrait, landscape, page breaks, page numbers, headers, footers, </w:t>
            </w:r>
            <w:proofErr w:type="gramStart"/>
            <w:r w:rsidRPr="00F11D75">
              <w:rPr>
                <w:sz w:val="20"/>
              </w:rPr>
              <w:t>date</w:t>
            </w:r>
            <w:proofErr w:type="gramEnd"/>
            <w:r w:rsidRPr="00F11D75">
              <w:rPr>
                <w:sz w:val="20"/>
              </w:rPr>
              <w:t xml:space="preserve"> and time, adjust page set up for printing.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F16B4" w14:textId="77777777" w:rsidR="006C41FD" w:rsidRPr="00ED001B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03553F8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8E30B18" w14:textId="77777777" w:rsidR="00F11D75" w:rsidRDefault="00F11D75"/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046AF900" w14:textId="77777777" w:rsidTr="00ED001B">
        <w:trPr>
          <w:trHeight w:val="421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92D3B77" w14:textId="77777777" w:rsidR="00A671DF" w:rsidRPr="00ED001B" w:rsidRDefault="00A671DF" w:rsidP="00ED001B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001B">
              <w:rPr>
                <w:rFonts w:cs="Arial"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4EE9FF" w14:textId="77777777" w:rsidR="00A671DF" w:rsidRPr="00ED001B" w:rsidRDefault="00A671DF" w:rsidP="00ED001B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001B">
              <w:rPr>
                <w:rFonts w:cs="Arial"/>
                <w:lang w:val="en-GB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73A418" w14:textId="77777777" w:rsidR="00A671DF" w:rsidRPr="00ED001B" w:rsidRDefault="00E85712" w:rsidP="00ED001B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001B">
              <w:rPr>
                <w:rFonts w:cs="Arial"/>
                <w:lang w:val="en-GB"/>
              </w:rPr>
              <w:t>Details/Page Number/Location of Evidence</w:t>
            </w:r>
          </w:p>
        </w:tc>
      </w:tr>
      <w:tr w:rsidR="00A671DF" w14:paraId="61EB12F3" w14:textId="77777777" w:rsidTr="002A4E40">
        <w:trPr>
          <w:trHeight w:val="2841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16DF2508" w14:textId="77777777" w:rsidR="002A4E40" w:rsidRPr="00F11D75" w:rsidRDefault="00F11D75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B3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2A4E40"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Present information in ways that </w:t>
            </w:r>
            <w:r w:rsidR="00237B81"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is</w:t>
            </w:r>
            <w:r w:rsidR="002A4E40"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 fit for purpose and audience.</w:t>
            </w:r>
          </w:p>
          <w:p w14:paraId="099C67F2" w14:textId="77777777" w:rsidR="00985B0B" w:rsidRPr="00F11D75" w:rsidRDefault="002A4E40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B3.1 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Work accurately and proofread using software facilities where appropriate</w:t>
            </w:r>
          </w:p>
          <w:p w14:paraId="504C5FB1" w14:textId="77777777" w:rsidR="002A4E40" w:rsidRPr="00F11D75" w:rsidRDefault="002A4E40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B3.2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Identifying inconsistencies or quality issues with </w:t>
            </w:r>
            <w:r w:rsidR="00F11D75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the presentation of information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1CFFECA8" w14:textId="77777777" w:rsidR="00A671DF" w:rsidRPr="00F11D75" w:rsidRDefault="002A4E40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r w:rsidRPr="00F11D75">
              <w:rPr>
                <w:b/>
                <w:i/>
                <w:lang w:val="en-GB"/>
              </w:rPr>
              <w:t xml:space="preserve">B3.1 &amp; </w:t>
            </w:r>
            <w:proofErr w:type="gramStart"/>
            <w:r w:rsidRPr="00F11D75">
              <w:rPr>
                <w:b/>
                <w:i/>
                <w:lang w:val="en-GB"/>
              </w:rPr>
              <w:t>3.2</w:t>
            </w:r>
            <w:r w:rsidR="00F11D75" w:rsidRPr="00F11D75">
              <w:rPr>
                <w:b/>
                <w:i/>
                <w:lang w:val="en-GB"/>
              </w:rPr>
              <w:t xml:space="preserve"> </w:t>
            </w:r>
            <w:r w:rsidRPr="00F11D75">
              <w:rPr>
                <w:b/>
                <w:i/>
                <w:lang w:val="en-GB"/>
              </w:rPr>
              <w:t xml:space="preserve"> There</w:t>
            </w:r>
            <w:proofErr w:type="gramEnd"/>
            <w:r w:rsidRPr="00F11D75">
              <w:rPr>
                <w:b/>
                <w:i/>
                <w:lang w:val="en-GB"/>
              </w:rPr>
              <w:t xml:space="preserve"> should be evidence of checking the work on at least two different occasions using at least t</w:t>
            </w:r>
            <w:r w:rsidR="00F11D75" w:rsidRPr="00F11D75">
              <w:rPr>
                <w:b/>
                <w:i/>
                <w:lang w:val="en-GB"/>
              </w:rPr>
              <w:t>wo different checking methods.</w:t>
            </w:r>
          </w:p>
          <w:p w14:paraId="2126BD54" w14:textId="77777777" w:rsidR="002A4E40" w:rsidRPr="00F11D75" w:rsidRDefault="002A4E40" w:rsidP="00F11D75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F11D75">
              <w:rPr>
                <w:b/>
                <w:sz w:val="20"/>
              </w:rPr>
              <w:t>Examples:</w:t>
            </w:r>
            <w:r w:rsidRPr="00F11D75">
              <w:rPr>
                <w:sz w:val="20"/>
              </w:rPr>
              <w:t xml:space="preserve">  Work accurately and proofread: Ensure meaning is clear, seek views of others, check spelling, check calculations, ensure consistent layout, print preview.  </w:t>
            </w:r>
          </w:p>
          <w:p w14:paraId="663A0040" w14:textId="77777777" w:rsidR="002A4E40" w:rsidRPr="00764005" w:rsidRDefault="002A4E40" w:rsidP="00F11D75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F11D75">
              <w:rPr>
                <w:sz w:val="20"/>
              </w:rPr>
              <w:t>Quality issues: Formatting, page layout, structure, clarity, accuracy.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5A28950E" w14:textId="77777777" w:rsidR="00A671DF" w:rsidRPr="00ED001B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31840DA2" w14:textId="77777777" w:rsidTr="00F4470D">
        <w:trPr>
          <w:trHeight w:val="139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DE74" w14:textId="77777777" w:rsidR="00A671DF" w:rsidRPr="00F11D75" w:rsidRDefault="002A4E40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B3.3 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Produce information that is fit for purpose and audience using accepted layouts and conventions as appropriate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A61" w14:textId="77777777" w:rsidR="00213BC1" w:rsidRPr="00F11D75" w:rsidRDefault="002A4E40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F11D75">
              <w:rPr>
                <w:b/>
                <w:i/>
                <w:lang w:val="en-GB"/>
              </w:rPr>
              <w:t>B3.3</w:t>
            </w:r>
            <w:r w:rsidR="00F11D75" w:rsidRPr="00F11D75">
              <w:rPr>
                <w:b/>
                <w:i/>
                <w:lang w:val="en-GB"/>
              </w:rPr>
              <w:t xml:space="preserve"> </w:t>
            </w:r>
            <w:r w:rsidRPr="00F11D75">
              <w:rPr>
                <w:b/>
                <w:i/>
                <w:lang w:val="en-GB"/>
              </w:rPr>
              <w:t xml:space="preserve"> At</w:t>
            </w:r>
            <w:proofErr w:type="gramEnd"/>
            <w:r w:rsidRPr="00F11D75">
              <w:rPr>
                <w:b/>
                <w:i/>
                <w:lang w:val="en-GB"/>
              </w:rPr>
              <w:t xml:space="preserve"> least three different examples</w:t>
            </w:r>
            <w:r w:rsidR="006E4F5D" w:rsidRPr="00F11D75">
              <w:rPr>
                <w:b/>
                <w:i/>
                <w:lang w:val="en-GB"/>
              </w:rPr>
              <w:t xml:space="preserve"> of information that fits purpose </w:t>
            </w:r>
            <w:r w:rsidRPr="00F11D75">
              <w:rPr>
                <w:b/>
                <w:i/>
                <w:lang w:val="en-GB"/>
              </w:rPr>
              <w:t>should be presented.</w:t>
            </w:r>
          </w:p>
          <w:p w14:paraId="44CCB498" w14:textId="77777777" w:rsidR="002A4E40" w:rsidRPr="00764005" w:rsidRDefault="002A4E40" w:rsidP="00F11D75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F11D75">
              <w:rPr>
                <w:b/>
                <w:sz w:val="20"/>
              </w:rPr>
              <w:t>Examples:</w:t>
            </w:r>
            <w:r w:rsidRPr="00F11D75">
              <w:rPr>
                <w:sz w:val="20"/>
              </w:rPr>
              <w:t xml:space="preserve">  Information fit for purpose: Letter, memo, report, newsletter, poster, information sheet, webpage, database design, multi-media presentation, budget, invoice, stock list, multi-page brochure, multi-entry catalogue.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8FE63" w14:textId="77777777" w:rsidR="00A671DF" w:rsidRPr="00ED001B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20BC875" w14:textId="77777777" w:rsidR="00717B93" w:rsidRDefault="00717B93"/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717B93" w14:paraId="72B5C054" w14:textId="77777777" w:rsidTr="00ED001B">
        <w:trPr>
          <w:trHeight w:val="41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160AB9" w14:textId="77777777" w:rsidR="00717B93" w:rsidRPr="00ED001B" w:rsidRDefault="00717B93" w:rsidP="00ED001B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001B">
              <w:rPr>
                <w:rFonts w:cs="Arial"/>
                <w:lang w:val="en-GB"/>
              </w:rPr>
              <w:t>Criteria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A602FF" w14:textId="77777777" w:rsidR="00717B93" w:rsidRPr="00ED001B" w:rsidRDefault="00717B93" w:rsidP="00ED001B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001B">
              <w:rPr>
                <w:rFonts w:cs="Arial"/>
                <w:lang w:val="en-GB"/>
              </w:rPr>
              <w:t>Evidence Requirements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54CDB56C" w14:textId="77777777" w:rsidR="00717B93" w:rsidRPr="00ED001B" w:rsidRDefault="00717B93" w:rsidP="00ED001B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001B">
              <w:rPr>
                <w:rFonts w:cs="Arial"/>
                <w:lang w:val="en-GB"/>
              </w:rPr>
              <w:t>Details/Page Number/Location of Evidence</w:t>
            </w:r>
          </w:p>
        </w:tc>
      </w:tr>
      <w:tr w:rsidR="00717B93" w14:paraId="3318A006" w14:textId="77777777" w:rsidTr="00717B93">
        <w:trPr>
          <w:trHeight w:val="2270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5D63" w14:textId="77777777" w:rsidR="00717B93" w:rsidRPr="00F11D75" w:rsidRDefault="00F11D75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B4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717B93" w:rsidRPr="00F11D7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Evaluate the selection and use of IT tools and facilities to present information.</w:t>
            </w:r>
          </w:p>
          <w:p w14:paraId="402B7702" w14:textId="77777777" w:rsidR="00717B93" w:rsidRPr="00F11D75" w:rsidRDefault="00717B93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B4.1 </w:t>
            </w:r>
            <w:r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Review and modify work as it progresses to ensure the result is fit for purpose and audience </w:t>
            </w:r>
            <w:r w:rsidR="00F11D75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and to inform future judgements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4B9C" w14:textId="77777777" w:rsidR="00717B93" w:rsidRPr="00F11D75" w:rsidRDefault="00717B93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F11D75">
              <w:rPr>
                <w:b/>
                <w:i/>
                <w:lang w:val="en-GB"/>
              </w:rPr>
              <w:t xml:space="preserve">B4.1 </w:t>
            </w:r>
            <w:r w:rsidR="00F11D75" w:rsidRPr="00F11D75">
              <w:rPr>
                <w:b/>
                <w:i/>
                <w:lang w:val="en-GB"/>
              </w:rPr>
              <w:t xml:space="preserve"> </w:t>
            </w:r>
            <w:r w:rsidRPr="00F11D75">
              <w:rPr>
                <w:b/>
                <w:i/>
                <w:lang w:val="en-GB"/>
              </w:rPr>
              <w:t>There</w:t>
            </w:r>
            <w:proofErr w:type="gramEnd"/>
            <w:r w:rsidRPr="00F11D75">
              <w:rPr>
                <w:b/>
                <w:i/>
                <w:lang w:val="en-GB"/>
              </w:rPr>
              <w:t xml:space="preserve"> should be clear evidence that reviews of any modifications have taken place on at least two different occasions.</w:t>
            </w:r>
          </w:p>
          <w:p w14:paraId="213E8F3E" w14:textId="77777777" w:rsidR="00717B93" w:rsidRPr="00764005" w:rsidRDefault="00717B93" w:rsidP="00F11D75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F11D75">
              <w:rPr>
                <w:b/>
                <w:sz w:val="20"/>
              </w:rPr>
              <w:t>Examples:</w:t>
            </w:r>
            <w:r w:rsidRPr="00F11D75">
              <w:rPr>
                <w:sz w:val="20"/>
              </w:rPr>
              <w:t xml:space="preserve">  Review and modify work: Evaluate the quality of the information used, produce drafts, review against initial plans, check with intended audience.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A02C1" w14:textId="77777777" w:rsidR="00717B93" w:rsidRPr="00B95BAF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717B93" w14:paraId="26724D39" w14:textId="77777777" w:rsidTr="00ED7A0A">
        <w:trPr>
          <w:trHeight w:val="1824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52BFCE09" w14:textId="77777777" w:rsidR="00717B93" w:rsidRPr="00F11D75" w:rsidRDefault="00F11D75" w:rsidP="00F11D7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B4.2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717B93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Review the effectiveness of the IT tools selected to meet presentation needs </w:t>
            </w:r>
            <w:proofErr w:type="gramStart"/>
            <w:r w:rsidR="00717B93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>in order to</w:t>
            </w:r>
            <w:proofErr w:type="gramEnd"/>
            <w:r w:rsidR="00717B93" w:rsidRPr="00F11D7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improve future work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23501087" w14:textId="77777777" w:rsidR="00717B93" w:rsidRPr="00F11D75" w:rsidRDefault="00717B93" w:rsidP="00F11D75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F11D75">
              <w:rPr>
                <w:b/>
                <w:i/>
                <w:lang w:val="en-GB"/>
              </w:rPr>
              <w:t>B4.2</w:t>
            </w:r>
            <w:r w:rsidR="00F11D75">
              <w:rPr>
                <w:b/>
                <w:i/>
                <w:lang w:val="en-GB"/>
              </w:rPr>
              <w:t xml:space="preserve"> </w:t>
            </w:r>
            <w:r w:rsidRPr="00F11D75">
              <w:rPr>
                <w:b/>
                <w:i/>
                <w:lang w:val="en-GB"/>
              </w:rPr>
              <w:t xml:space="preserve"> </w:t>
            </w:r>
            <w:r w:rsidR="00237B81" w:rsidRPr="00F11D75">
              <w:rPr>
                <w:b/>
                <w:i/>
                <w:lang w:val="en-GB"/>
              </w:rPr>
              <w:t>R</w:t>
            </w:r>
            <w:r w:rsidRPr="00F11D75">
              <w:rPr>
                <w:b/>
                <w:i/>
                <w:lang w:val="en-GB"/>
              </w:rPr>
              <w:t>eview</w:t>
            </w:r>
            <w:proofErr w:type="gramEnd"/>
            <w:r w:rsidRPr="00F11D75">
              <w:rPr>
                <w:b/>
                <w:i/>
                <w:lang w:val="en-GB"/>
              </w:rPr>
              <w:t xml:space="preserve"> the effectiveness of the IT tools selected for each of the products presented.</w:t>
            </w:r>
          </w:p>
          <w:p w14:paraId="5196DC0A" w14:textId="77777777" w:rsidR="00717B93" w:rsidRPr="00CD3696" w:rsidRDefault="00717B93" w:rsidP="00F11D75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F11D75">
              <w:rPr>
                <w:b/>
                <w:sz w:val="20"/>
              </w:rPr>
              <w:t>Examples:</w:t>
            </w:r>
            <w:r w:rsidRPr="00F11D75">
              <w:rPr>
                <w:sz w:val="20"/>
              </w:rPr>
              <w:t xml:space="preserve">  IT tools selection: Time taken, convenience, cost, quality, accuracy, range of facilities, versatility, transferability of information into other formats, speed of Internet connection, time constraints of downloading large files</w:t>
            </w:r>
            <w:r w:rsidR="00ED001B" w:rsidRPr="00F11D75">
              <w:rPr>
                <w:sz w:val="20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23845309" w14:textId="77777777" w:rsidR="00717B93" w:rsidRPr="00B95BAF" w:rsidRDefault="005307A8" w:rsidP="00B95BAF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A094C17" w14:textId="77777777" w:rsidR="00640664" w:rsidRPr="00F11D75" w:rsidRDefault="00640664" w:rsidP="00640664">
      <w:pPr>
        <w:rPr>
          <w:b/>
          <w:bCs/>
          <w:sz w:val="22"/>
          <w:szCs w:val="22"/>
        </w:rPr>
      </w:pPr>
      <w:r w:rsidRPr="00F11D75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21B8D3AB" w14:textId="77777777" w:rsidR="00640664" w:rsidRPr="00F11D75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669806ED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CFB45" w14:textId="77777777" w:rsidR="00640664" w:rsidRPr="0076400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764005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3607018" w14:textId="77777777" w:rsidR="00640664" w:rsidRPr="00764005" w:rsidRDefault="005307A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FD05" w14:textId="77777777" w:rsidR="00640664" w:rsidRPr="0076400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764005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4CF7A6A" w14:textId="77777777" w:rsidR="00640664" w:rsidRPr="00B95BAF" w:rsidRDefault="005307A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392C6D50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EAACE" w14:textId="77777777" w:rsidR="00640664" w:rsidRPr="0076400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764005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1FB9293" w14:textId="77777777" w:rsidR="00640664" w:rsidRPr="00764005" w:rsidRDefault="005307A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076A" w14:textId="77777777" w:rsidR="00640664" w:rsidRPr="0076400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764005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B04AA5" w14:textId="77777777" w:rsidR="00640664" w:rsidRPr="00B95BAF" w:rsidRDefault="005307A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86A79F0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33A81" w14:textId="77777777" w:rsidR="001B26B8" w:rsidRDefault="001B26B8">
      <w:r>
        <w:separator/>
      </w:r>
    </w:p>
  </w:endnote>
  <w:endnote w:type="continuationSeparator" w:id="0">
    <w:p w14:paraId="1855559D" w14:textId="77777777" w:rsidR="001B26B8" w:rsidRDefault="001B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C0C67" w14:textId="77777777" w:rsidR="00ED001B" w:rsidRPr="00D92E5B" w:rsidRDefault="007F4902" w:rsidP="007F4902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2 in IT User Skills ITQ</w:t>
    </w:r>
    <w:bookmarkEnd w:id="1"/>
    <w:r>
      <w:rPr>
        <w:b w:val="0"/>
        <w:sz w:val="16"/>
        <w:szCs w:val="16"/>
      </w:rPr>
      <w:tab/>
    </w:r>
    <w:r w:rsidR="00ED001B" w:rsidRPr="008E28E8">
      <w:rPr>
        <w:b w:val="0"/>
        <w:sz w:val="16"/>
        <w:szCs w:val="16"/>
      </w:rPr>
      <w:t>Evidence Checklist and Evidence Guide for:</w:t>
    </w:r>
    <w:r w:rsidR="00ED001B">
      <w:rPr>
        <w:b w:val="0"/>
        <w:sz w:val="16"/>
        <w:szCs w:val="16"/>
      </w:rPr>
      <w:t xml:space="preserve"> Unit 62 Software fundamentals </w:t>
    </w:r>
    <w:r w:rsidR="00ED001B" w:rsidRPr="008E28E8">
      <w:rPr>
        <w:b w:val="0"/>
        <w:sz w:val="16"/>
        <w:szCs w:val="16"/>
      </w:rPr>
      <w:t xml:space="preserve">Level </w:t>
    </w:r>
    <w:r w:rsidR="00ED001B">
      <w:rPr>
        <w:b w:val="0"/>
        <w:sz w:val="16"/>
        <w:szCs w:val="16"/>
      </w:rPr>
      <w:t>2</w:t>
    </w:r>
    <w:r w:rsidR="00ED001B" w:rsidRPr="008E28E8">
      <w:rPr>
        <w:b w:val="0"/>
        <w:sz w:val="16"/>
        <w:szCs w:val="16"/>
      </w:rPr>
      <w:t xml:space="preserve"> (Credit Value </w:t>
    </w:r>
    <w:r w:rsidR="00ED001B">
      <w:rPr>
        <w:b w:val="0"/>
        <w:sz w:val="16"/>
        <w:szCs w:val="16"/>
      </w:rPr>
      <w:t>3</w:t>
    </w:r>
    <w:r w:rsidR="00ED001B" w:rsidRPr="008E28E8">
      <w:rPr>
        <w:b w:val="0"/>
        <w:sz w:val="16"/>
        <w:szCs w:val="16"/>
      </w:rPr>
      <w:t>)</w:t>
    </w:r>
    <w:r w:rsidR="00ED001B">
      <w:rPr>
        <w:b w:val="0"/>
        <w:sz w:val="16"/>
        <w:szCs w:val="16"/>
      </w:rPr>
      <w:tab/>
    </w:r>
    <w:r w:rsidR="00ED001B">
      <w:rPr>
        <w:rStyle w:val="PageNumber"/>
        <w:rFonts w:cs="Times New Roman"/>
        <w:b w:val="0"/>
        <w:bCs w:val="0"/>
        <w:szCs w:val="20"/>
      </w:rPr>
      <w:fldChar w:fldCharType="begin"/>
    </w:r>
    <w:r w:rsidR="00ED001B">
      <w:rPr>
        <w:rStyle w:val="PageNumber"/>
        <w:rFonts w:cs="Times New Roman"/>
        <w:b w:val="0"/>
        <w:bCs w:val="0"/>
        <w:szCs w:val="20"/>
      </w:rPr>
      <w:instrText xml:space="preserve"> PAGE </w:instrText>
    </w:r>
    <w:r w:rsidR="00ED001B">
      <w:rPr>
        <w:rStyle w:val="PageNumber"/>
        <w:rFonts w:cs="Times New Roman"/>
        <w:b w:val="0"/>
        <w:bCs w:val="0"/>
        <w:szCs w:val="20"/>
      </w:rPr>
      <w:fldChar w:fldCharType="separate"/>
    </w:r>
    <w:r w:rsidR="00B95BAF">
      <w:rPr>
        <w:rStyle w:val="PageNumber"/>
        <w:rFonts w:cs="Times New Roman"/>
        <w:b w:val="0"/>
        <w:bCs w:val="0"/>
        <w:noProof/>
        <w:szCs w:val="20"/>
      </w:rPr>
      <w:t>2</w:t>
    </w:r>
    <w:r w:rsidR="00ED001B">
      <w:rPr>
        <w:rStyle w:val="PageNumber"/>
        <w:rFonts w:cs="Times New Roman"/>
        <w:b w:val="0"/>
        <w:bCs w:val="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86198" w14:textId="77777777" w:rsidR="001B26B8" w:rsidRDefault="001B26B8">
      <w:r>
        <w:separator/>
      </w:r>
    </w:p>
  </w:footnote>
  <w:footnote w:type="continuationSeparator" w:id="0">
    <w:p w14:paraId="52D056BB" w14:textId="77777777" w:rsidR="001B26B8" w:rsidRDefault="001B2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C6DC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94D7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98C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E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022C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860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2632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262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E48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06CF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3D02CC"/>
    <w:multiLevelType w:val="hybridMultilevel"/>
    <w:tmpl w:val="176CF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2"/>
  </w:num>
  <w:num w:numId="9">
    <w:abstractNumId w:val="10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41FD"/>
    <w:rsid w:val="00051146"/>
    <w:rsid w:val="0008605C"/>
    <w:rsid w:val="00096494"/>
    <w:rsid w:val="000C7CDD"/>
    <w:rsid w:val="000D74B0"/>
    <w:rsid w:val="000E6251"/>
    <w:rsid w:val="00105500"/>
    <w:rsid w:val="001175DC"/>
    <w:rsid w:val="001244B4"/>
    <w:rsid w:val="00133FDC"/>
    <w:rsid w:val="0013462D"/>
    <w:rsid w:val="00145A91"/>
    <w:rsid w:val="00157885"/>
    <w:rsid w:val="0016340E"/>
    <w:rsid w:val="001712CE"/>
    <w:rsid w:val="0019158E"/>
    <w:rsid w:val="001A67DA"/>
    <w:rsid w:val="001B0F39"/>
    <w:rsid w:val="001B26B8"/>
    <w:rsid w:val="001C4E7B"/>
    <w:rsid w:val="001D0960"/>
    <w:rsid w:val="001E40EF"/>
    <w:rsid w:val="001F481E"/>
    <w:rsid w:val="00202DD7"/>
    <w:rsid w:val="00213BC1"/>
    <w:rsid w:val="00223ACC"/>
    <w:rsid w:val="0022466D"/>
    <w:rsid w:val="00233B12"/>
    <w:rsid w:val="002350FB"/>
    <w:rsid w:val="00237B81"/>
    <w:rsid w:val="00245BA1"/>
    <w:rsid w:val="00251D2D"/>
    <w:rsid w:val="00251FF3"/>
    <w:rsid w:val="0026600C"/>
    <w:rsid w:val="00283DAA"/>
    <w:rsid w:val="002A4E40"/>
    <w:rsid w:val="002C3526"/>
    <w:rsid w:val="0031393A"/>
    <w:rsid w:val="00314F3D"/>
    <w:rsid w:val="003474A3"/>
    <w:rsid w:val="00357358"/>
    <w:rsid w:val="00363BE9"/>
    <w:rsid w:val="00373247"/>
    <w:rsid w:val="003A2511"/>
    <w:rsid w:val="003B68A2"/>
    <w:rsid w:val="003C64F0"/>
    <w:rsid w:val="003F7B3E"/>
    <w:rsid w:val="004035F9"/>
    <w:rsid w:val="00461787"/>
    <w:rsid w:val="0046542A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07A8"/>
    <w:rsid w:val="00532DDA"/>
    <w:rsid w:val="005408B7"/>
    <w:rsid w:val="0054329C"/>
    <w:rsid w:val="00557585"/>
    <w:rsid w:val="0056212E"/>
    <w:rsid w:val="0057118E"/>
    <w:rsid w:val="0058543B"/>
    <w:rsid w:val="005E5C27"/>
    <w:rsid w:val="00630867"/>
    <w:rsid w:val="00631522"/>
    <w:rsid w:val="00640664"/>
    <w:rsid w:val="00643A03"/>
    <w:rsid w:val="0067431C"/>
    <w:rsid w:val="006776DC"/>
    <w:rsid w:val="00681AD7"/>
    <w:rsid w:val="006B253D"/>
    <w:rsid w:val="006C41FD"/>
    <w:rsid w:val="006D15FA"/>
    <w:rsid w:val="006E4F5D"/>
    <w:rsid w:val="006F0306"/>
    <w:rsid w:val="00704141"/>
    <w:rsid w:val="00717B93"/>
    <w:rsid w:val="00722992"/>
    <w:rsid w:val="007272D3"/>
    <w:rsid w:val="007360DE"/>
    <w:rsid w:val="00740FE3"/>
    <w:rsid w:val="0074370D"/>
    <w:rsid w:val="00764005"/>
    <w:rsid w:val="00773F4F"/>
    <w:rsid w:val="00785B1A"/>
    <w:rsid w:val="00793346"/>
    <w:rsid w:val="007C3645"/>
    <w:rsid w:val="007D45F5"/>
    <w:rsid w:val="007D4E46"/>
    <w:rsid w:val="007D5D7B"/>
    <w:rsid w:val="007E13F3"/>
    <w:rsid w:val="007E2D5E"/>
    <w:rsid w:val="007F3FA7"/>
    <w:rsid w:val="007F4902"/>
    <w:rsid w:val="00832EED"/>
    <w:rsid w:val="00836E18"/>
    <w:rsid w:val="008536B6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90659A"/>
    <w:rsid w:val="00917151"/>
    <w:rsid w:val="009620A8"/>
    <w:rsid w:val="00962BC6"/>
    <w:rsid w:val="00973205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A059C3"/>
    <w:rsid w:val="00A10480"/>
    <w:rsid w:val="00A31C61"/>
    <w:rsid w:val="00A3241A"/>
    <w:rsid w:val="00A4370C"/>
    <w:rsid w:val="00A46EAA"/>
    <w:rsid w:val="00A606FC"/>
    <w:rsid w:val="00A642F5"/>
    <w:rsid w:val="00A671DF"/>
    <w:rsid w:val="00A71357"/>
    <w:rsid w:val="00A73594"/>
    <w:rsid w:val="00A77F61"/>
    <w:rsid w:val="00A80A10"/>
    <w:rsid w:val="00A81F9D"/>
    <w:rsid w:val="00A82E39"/>
    <w:rsid w:val="00A83153"/>
    <w:rsid w:val="00A91782"/>
    <w:rsid w:val="00AB1255"/>
    <w:rsid w:val="00AC0764"/>
    <w:rsid w:val="00AC54A7"/>
    <w:rsid w:val="00AC6692"/>
    <w:rsid w:val="00AD72CD"/>
    <w:rsid w:val="00AF755B"/>
    <w:rsid w:val="00B03E81"/>
    <w:rsid w:val="00B257EA"/>
    <w:rsid w:val="00B54F0B"/>
    <w:rsid w:val="00B95BAF"/>
    <w:rsid w:val="00BA357B"/>
    <w:rsid w:val="00BB1A08"/>
    <w:rsid w:val="00BC48E9"/>
    <w:rsid w:val="00BF6B39"/>
    <w:rsid w:val="00C13BFF"/>
    <w:rsid w:val="00C20008"/>
    <w:rsid w:val="00C208DA"/>
    <w:rsid w:val="00C30584"/>
    <w:rsid w:val="00C451EC"/>
    <w:rsid w:val="00C5042E"/>
    <w:rsid w:val="00C63E5A"/>
    <w:rsid w:val="00C70FFE"/>
    <w:rsid w:val="00C71C9C"/>
    <w:rsid w:val="00C74FDD"/>
    <w:rsid w:val="00C82E3C"/>
    <w:rsid w:val="00CA5334"/>
    <w:rsid w:val="00CA69D5"/>
    <w:rsid w:val="00CD1748"/>
    <w:rsid w:val="00CD3696"/>
    <w:rsid w:val="00CE3754"/>
    <w:rsid w:val="00CF0846"/>
    <w:rsid w:val="00CF0AAE"/>
    <w:rsid w:val="00CF0CC0"/>
    <w:rsid w:val="00CF21F9"/>
    <w:rsid w:val="00D11A9F"/>
    <w:rsid w:val="00D11DBD"/>
    <w:rsid w:val="00D171C2"/>
    <w:rsid w:val="00DA78B6"/>
    <w:rsid w:val="00DC65A2"/>
    <w:rsid w:val="00DD15CB"/>
    <w:rsid w:val="00DD4398"/>
    <w:rsid w:val="00DD4B83"/>
    <w:rsid w:val="00DF477E"/>
    <w:rsid w:val="00DF720A"/>
    <w:rsid w:val="00E21495"/>
    <w:rsid w:val="00E764B7"/>
    <w:rsid w:val="00E85712"/>
    <w:rsid w:val="00E95412"/>
    <w:rsid w:val="00EA5EAC"/>
    <w:rsid w:val="00ED001B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1D75"/>
    <w:rsid w:val="00F15611"/>
    <w:rsid w:val="00F36846"/>
    <w:rsid w:val="00F41394"/>
    <w:rsid w:val="00F4470D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ACFCC78"/>
  <w15:chartTrackingRefBased/>
  <w15:docId w15:val="{76768BDD-7E6D-4650-B64F-C8030071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ascii="Arial" w:hAnsi="Arial"/>
      <w:sz w:val="22"/>
      <w:szCs w:val="22"/>
      <w:lang w:val="x-none" w:eastAsia="en-US" w:bidi="ar-SA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02DD7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02DD7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6C41FD"/>
    <w:pPr>
      <w:spacing w:before="96" w:line="360" w:lineRule="atLeast"/>
    </w:pPr>
    <w:rPr>
      <w:rFonts w:ascii="Times New Roman" w:hAnsi="Times New Roman"/>
      <w:szCs w:val="24"/>
      <w:lang w:eastAsia="en-GB"/>
    </w:rPr>
  </w:style>
  <w:style w:type="paragraph" w:styleId="Header">
    <w:name w:val="header"/>
    <w:basedOn w:val="Normal"/>
    <w:rsid w:val="00ED001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00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D0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13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 2 - Unit 62 - IT software fundamental - Evidence checklist</vt:lpstr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62 - IT software fundamental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2021-08-02T09:19:00Z</dcterms:created>
  <dcterms:modified xsi:type="dcterms:W3CDTF">2021-08-02T09:19:00Z</dcterms:modified>
</cp:coreProperties>
</file>