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503C9" w14:textId="77777777" w:rsidR="00470F1F" w:rsidRDefault="00470F1F" w:rsidP="00470F1F">
      <w:pPr>
        <w:pStyle w:val="NormalBold"/>
        <w:jc w:val="center"/>
        <w:rPr>
          <w:sz w:val="28"/>
          <w:szCs w:val="28"/>
        </w:rPr>
      </w:pPr>
      <w:r>
        <w:pict w14:anchorId="464D00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60.65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>
        <w:rPr>
          <w:sz w:val="28"/>
          <w:szCs w:val="28"/>
        </w:rPr>
        <w:t>OCR Level 2 in IT User Skills ITQ</w:t>
      </w:r>
    </w:p>
    <w:p w14:paraId="095F029A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1CF3737D" w14:textId="77777777" w:rsidR="00820CAE" w:rsidRDefault="00820CAE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70: Spreadsheet Software Level 2 (Credit Value 4)</w:t>
      </w:r>
    </w:p>
    <w:p w14:paraId="42A235F6" w14:textId="77777777" w:rsidR="00CF0CC0" w:rsidRDefault="00CF0CC0" w:rsidP="00CF0CC0">
      <w:pPr>
        <w:rPr>
          <w:bCs/>
          <w:sz w:val="16"/>
        </w:rPr>
      </w:pPr>
    </w:p>
    <w:p w14:paraId="63FCF701" w14:textId="77777777" w:rsidR="00EA5EAC" w:rsidRDefault="00EA5EAC" w:rsidP="00CF0CC0">
      <w:pPr>
        <w:rPr>
          <w:bCs/>
          <w:sz w:val="16"/>
        </w:rPr>
      </w:pPr>
    </w:p>
    <w:p w14:paraId="7A9CDCFE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636F4E" w14:paraId="0EBB3D8F" w14:textId="77777777" w:rsidTr="00636F4E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F13C" w14:textId="77777777" w:rsidR="00EF4ABA" w:rsidRPr="00A256BF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A256BF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6F17977" w14:textId="77777777" w:rsidR="00EF4ABA" w:rsidRPr="00A256BF" w:rsidRDefault="00470F1F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0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DAF03" w14:textId="77777777" w:rsidR="00EF4ABA" w:rsidRPr="00636F4E" w:rsidRDefault="00EF4ABA" w:rsidP="00636F4E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FC554" w14:textId="77777777" w:rsidR="00EF4ABA" w:rsidRPr="00A256BF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A256BF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9020D0B" w14:textId="77777777" w:rsidR="00EF4ABA" w:rsidRPr="00636F4E" w:rsidRDefault="00470F1F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0355344" w14:textId="77777777" w:rsidR="00CF0CC0" w:rsidRDefault="00CF0CC0" w:rsidP="00CF0CC0">
      <w:pPr>
        <w:pStyle w:val="normal0"/>
      </w:pPr>
    </w:p>
    <w:p w14:paraId="58C83A02" w14:textId="77777777" w:rsidR="0090659A" w:rsidRDefault="0090659A" w:rsidP="00CF0CC0">
      <w:pPr>
        <w:pStyle w:val="normal0"/>
        <w:rPr>
          <w:sz w:val="24"/>
        </w:rPr>
        <w:sectPr w:rsidR="0090659A" w:rsidSect="00681AD7">
          <w:headerReference w:type="default" r:id="rId8"/>
          <w:footerReference w:type="default" r:id="rId9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1466448F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3260CFA8" w14:textId="77777777" w:rsidR="00CF0846" w:rsidRDefault="00CF0846" w:rsidP="00CF0846">
      <w:pPr>
        <w:pStyle w:val="normal0"/>
      </w:pPr>
    </w:p>
    <w:p w14:paraId="470B323A" w14:textId="77777777" w:rsidR="00CF0846" w:rsidRDefault="00CF0846" w:rsidP="001E04CB">
      <w:pPr>
        <w:pStyle w:val="normal0"/>
      </w:pPr>
      <w:r>
        <w:t xml:space="preserve">Centre assessors </w:t>
      </w:r>
      <w:r w:rsidRPr="001E04CB">
        <w:rPr>
          <w:b/>
        </w:rPr>
        <w:t>must</w:t>
      </w:r>
      <w:r>
        <w:t xml:space="preserve"> assess the candidate’s work prior to submission.</w:t>
      </w:r>
    </w:p>
    <w:p w14:paraId="1392BEE1" w14:textId="77777777" w:rsidR="00CF0846" w:rsidRDefault="00CF0846" w:rsidP="001E04CB">
      <w:pPr>
        <w:pStyle w:val="normal0"/>
      </w:pPr>
    </w:p>
    <w:p w14:paraId="7FB16F1D" w14:textId="77777777" w:rsidR="00CF0846" w:rsidRDefault="00CF0846" w:rsidP="001E04CB">
      <w:pPr>
        <w:pStyle w:val="normal0"/>
      </w:pPr>
      <w:r>
        <w:t>Only units that have been achieved should be submitted for moderation.</w:t>
      </w:r>
    </w:p>
    <w:p w14:paraId="5500A046" w14:textId="77777777" w:rsidR="00CF0846" w:rsidRDefault="00CF0846" w:rsidP="001E04CB">
      <w:pPr>
        <w:pStyle w:val="normal0"/>
      </w:pPr>
    </w:p>
    <w:p w14:paraId="14117746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7D1963BC" w14:textId="77777777" w:rsidR="00CF0846" w:rsidRPr="00D70932" w:rsidRDefault="00CF0846" w:rsidP="00CF0846"/>
    <w:p w14:paraId="5214230D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4E71CE">
        <w:rPr>
          <w:b/>
          <w:bCs/>
          <w:i/>
          <w:sz w:val="22"/>
          <w:szCs w:val="22"/>
        </w:rPr>
        <w:t>in bold</w:t>
      </w:r>
      <w:r w:rsidR="004E71CE" w:rsidRPr="004E71CE">
        <w:rPr>
          <w:b/>
          <w:bCs/>
          <w:i/>
          <w:sz w:val="22"/>
          <w:szCs w:val="22"/>
        </w:rPr>
        <w:t xml:space="preserve"> italic</w:t>
      </w:r>
      <w:r w:rsidR="00636F4E">
        <w:rPr>
          <w:b/>
          <w:bCs/>
          <w:i/>
          <w:sz w:val="22"/>
          <w:szCs w:val="22"/>
        </w:rPr>
        <w:t>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69917805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0CB650E7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494A75C6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lang w:val="en-GB"/>
        </w:rPr>
      </w:pPr>
    </w:p>
    <w:p w14:paraId="48950E30" w14:textId="77777777" w:rsidR="00DC5912" w:rsidRPr="00DC5912" w:rsidRDefault="00DC5912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lang w:val="en-GB"/>
        </w:rPr>
      </w:pPr>
    </w:p>
    <w:p w14:paraId="194E1870" w14:textId="77777777" w:rsidR="00DC5912" w:rsidRDefault="00DC5912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lang w:val="en-GB"/>
        </w:rPr>
      </w:pPr>
    </w:p>
    <w:p w14:paraId="640C41B9" w14:textId="77777777" w:rsidR="00DC5912" w:rsidRDefault="00DC5912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lang w:val="en-GB"/>
        </w:rPr>
      </w:pPr>
    </w:p>
    <w:p w14:paraId="45424986" w14:textId="77777777" w:rsidR="00985B0B" w:rsidRPr="00DC5912" w:rsidRDefault="00985B0B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  <w:lang w:val="en-GB"/>
        </w:rPr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41D065F4" w14:textId="77777777" w:rsidTr="001E04CB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0B6210" w14:textId="77777777" w:rsidR="00461787" w:rsidRPr="001E04CB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1E04CB">
              <w:rPr>
                <w:rFonts w:cs="Arial"/>
                <w:lang w:val="en-GB"/>
              </w:rPr>
              <w:lastRenderedPageBreak/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BDC520" w14:textId="77777777" w:rsidR="00461787" w:rsidRPr="001E04CB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1E04CB">
              <w:rPr>
                <w:b/>
                <w:sz w:val="22"/>
                <w:szCs w:val="22"/>
              </w:rPr>
              <w:t>Evidence</w:t>
            </w:r>
            <w:r w:rsidRPr="001E04CB">
              <w:rPr>
                <w:b/>
                <w:i/>
                <w:sz w:val="22"/>
                <w:szCs w:val="22"/>
              </w:rPr>
              <w:t xml:space="preserve"> </w:t>
            </w:r>
            <w:r w:rsidRPr="001E04CB">
              <w:rPr>
                <w:b/>
                <w:sz w:val="22"/>
                <w:szCs w:val="22"/>
              </w:rPr>
              <w:t>Requirements</w:t>
            </w:r>
            <w:r w:rsidRPr="001E04CB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14010C6" w14:textId="77777777" w:rsidR="00461787" w:rsidRPr="001E04CB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1E04CB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33F71AAA" w14:textId="77777777" w:rsidTr="00773F4F">
        <w:trPr>
          <w:trHeight w:val="16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1C60" w14:textId="77777777" w:rsidR="00985B0B" w:rsidRPr="00DC5912" w:rsidRDefault="00DC5912" w:rsidP="00DC591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sz w:val="22"/>
                <w:szCs w:val="22"/>
                <w:lang w:val="en-GB"/>
              </w:rPr>
              <w:t>B1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820CAE" w:rsidRPr="00DC5912">
              <w:rPr>
                <w:rFonts w:cs="Arial"/>
                <w:b/>
                <w:sz w:val="22"/>
                <w:szCs w:val="22"/>
                <w:lang w:val="en-GB"/>
              </w:rPr>
              <w:t>Use a spreadsheet to enter, edit and organise numerical and other data.</w:t>
            </w:r>
          </w:p>
          <w:p w14:paraId="34218DCE" w14:textId="77777777" w:rsidR="00820CAE" w:rsidRPr="00DC5912" w:rsidRDefault="00820CAE" w:rsidP="00DC591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C5912">
              <w:rPr>
                <w:rFonts w:cs="Arial"/>
                <w:lang w:val="en-GB"/>
              </w:rPr>
              <w:t>B1.1</w:t>
            </w:r>
            <w:r w:rsidRPr="00DC5912">
              <w:rPr>
                <w:rFonts w:cs="Arial"/>
                <w:lang w:val="en-GB"/>
              </w:rPr>
              <w:tab/>
              <w:t>Identify what numerical and other information is needed in the spreadsheet and how it should be structured</w:t>
            </w:r>
          </w:p>
          <w:p w14:paraId="0649E64A" w14:textId="77777777" w:rsidR="00820CAE" w:rsidRPr="00DC5912" w:rsidRDefault="00DC5912" w:rsidP="00DC591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B1.2</w:t>
            </w:r>
            <w:r w:rsidR="00820CAE" w:rsidRPr="00DC5912">
              <w:rPr>
                <w:rFonts w:cs="Arial"/>
                <w:lang w:val="en-GB"/>
              </w:rPr>
              <w:tab/>
            </w:r>
            <w:r w:rsidR="002A3FEE" w:rsidRPr="00DC5912">
              <w:rPr>
                <w:rFonts w:cs="Arial"/>
                <w:lang w:val="en-GB"/>
              </w:rPr>
              <w:t>E</w:t>
            </w:r>
            <w:r w:rsidR="00820CAE" w:rsidRPr="00DC5912">
              <w:rPr>
                <w:rFonts w:cs="Arial"/>
                <w:lang w:val="en-GB"/>
              </w:rPr>
              <w:t>nter and edit numerical and other information accurately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5F2D" w14:textId="77777777" w:rsidR="002C3526" w:rsidRPr="00692DA8" w:rsidRDefault="00820CAE" w:rsidP="001E04CB">
            <w:pPr>
              <w:pStyle w:val="Examples"/>
              <w:spacing w:before="40" w:after="240"/>
              <w:rPr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692DA8">
              <w:rPr>
                <w:b/>
                <w:bCs/>
                <w:i/>
                <w:iCs/>
                <w:sz w:val="22"/>
                <w:szCs w:val="22"/>
                <w:lang w:val="en-GB"/>
              </w:rPr>
              <w:t>B</w:t>
            </w:r>
            <w:r w:rsidR="0048415B" w:rsidRPr="00692DA8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1.1 &amp; </w:t>
            </w:r>
            <w:r w:rsidRPr="00692DA8">
              <w:rPr>
                <w:b/>
                <w:bCs/>
                <w:i/>
                <w:iCs/>
                <w:sz w:val="22"/>
                <w:szCs w:val="22"/>
                <w:lang w:val="en-GB"/>
              </w:rPr>
              <w:t>1.2 A minimum of one spreadsheet where two different charts and/or graphs</w:t>
            </w:r>
            <w:r w:rsidR="0048415B" w:rsidRPr="00692DA8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 are produced</w:t>
            </w:r>
            <w:r w:rsidRPr="00692DA8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.  The spreadsheet should contain a minimum of seven columns and fifteen rows </w:t>
            </w:r>
            <w:r w:rsidR="00783C44" w:rsidRPr="00692DA8">
              <w:rPr>
                <w:b/>
                <w:bCs/>
                <w:i/>
                <w:iCs/>
                <w:sz w:val="22"/>
                <w:szCs w:val="22"/>
                <w:lang w:val="en-GB"/>
              </w:rPr>
              <w:t>of data that should include text and</w:t>
            </w:r>
            <w:r w:rsidRPr="00692DA8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 number, and an absolute or relative cell reference.</w:t>
            </w:r>
          </w:p>
          <w:p w14:paraId="14942754" w14:textId="77777777" w:rsidR="002A3FEE" w:rsidRPr="00692DA8" w:rsidRDefault="00820CAE" w:rsidP="001E04CB">
            <w:pPr>
              <w:pStyle w:val="Examples"/>
              <w:spacing w:after="80"/>
              <w:rPr>
                <w:lang w:val="en-GB"/>
              </w:rPr>
            </w:pPr>
            <w:r w:rsidRPr="00692DA8">
              <w:rPr>
                <w:b/>
                <w:lang w:val="en-GB"/>
              </w:rPr>
              <w:t>Examples:</w:t>
            </w:r>
            <w:r w:rsidRPr="00692DA8">
              <w:rPr>
                <w:lang w:val="en-GB"/>
              </w:rPr>
              <w:t xml:space="preserve">  Numerical and other information: Numbers, charts, graphs, text, images.  </w:t>
            </w:r>
          </w:p>
          <w:p w14:paraId="12B57D29" w14:textId="77777777" w:rsidR="00820CAE" w:rsidRPr="00692DA8" w:rsidRDefault="002A3FEE" w:rsidP="001E04CB">
            <w:pPr>
              <w:pStyle w:val="Examples"/>
              <w:spacing w:after="80"/>
              <w:rPr>
                <w:lang w:val="en-GB"/>
              </w:rPr>
            </w:pPr>
            <w:r w:rsidRPr="00692DA8">
              <w:rPr>
                <w:lang w:val="en-GB"/>
              </w:rPr>
              <w:t xml:space="preserve">Enter and edit: </w:t>
            </w:r>
            <w:r w:rsidR="00820CAE" w:rsidRPr="00692DA8">
              <w:rPr>
                <w:lang w:val="en-GB"/>
              </w:rPr>
              <w:t>Insert data into single and</w:t>
            </w:r>
            <w:r w:rsidR="00BB2E14" w:rsidRPr="00692DA8">
              <w:rPr>
                <w:lang w:val="en-GB"/>
              </w:rPr>
              <w:t xml:space="preserve"> multiple cells, clear cell</w:t>
            </w:r>
            <w:r w:rsidR="00820CAE" w:rsidRPr="00692DA8">
              <w:rPr>
                <w:lang w:val="en-GB"/>
              </w:rPr>
              <w:t xml:space="preserve">, edit cell contents, replicate data, find and replace, </w:t>
            </w:r>
            <w:proofErr w:type="gramStart"/>
            <w:r w:rsidR="00820CAE" w:rsidRPr="00692DA8">
              <w:rPr>
                <w:lang w:val="en-GB"/>
              </w:rPr>
              <w:t>add</w:t>
            </w:r>
            <w:proofErr w:type="gramEnd"/>
            <w:r w:rsidR="00820CAE" w:rsidRPr="00692DA8">
              <w:rPr>
                <w:lang w:val="en-GB"/>
              </w:rPr>
              <w:t xml:space="preserve"> and delete rows and columns; use absolute and relative cell references, add data and text to a chart.</w:t>
            </w:r>
          </w:p>
          <w:p w14:paraId="578F57D9" w14:textId="77777777" w:rsidR="00820CAE" w:rsidRPr="00692DA8" w:rsidRDefault="002A3FEE" w:rsidP="001E04CB">
            <w:pPr>
              <w:pStyle w:val="Examples"/>
              <w:spacing w:after="80"/>
              <w:rPr>
                <w:lang w:val="en-GB"/>
              </w:rPr>
            </w:pPr>
            <w:r w:rsidRPr="00692DA8">
              <w:rPr>
                <w:lang w:val="en-GB"/>
              </w:rPr>
              <w:t>Spreadsheet structure: Spreadsheet components (</w:t>
            </w:r>
            <w:proofErr w:type="gramStart"/>
            <w:r w:rsidRPr="00692DA8">
              <w:rPr>
                <w:lang w:val="en-GB"/>
              </w:rPr>
              <w:t>eg</w:t>
            </w:r>
            <w:proofErr w:type="gramEnd"/>
            <w:r w:rsidRPr="00692DA8">
              <w:rPr>
                <w:lang w:val="en-GB"/>
              </w:rPr>
              <w:t xml:space="preserve"> cells, rows, columns, tabs, pages, carts, ranges, workbooks, worksheets) structure, design and layout</w:t>
            </w:r>
            <w:r w:rsidR="001E04CB" w:rsidRPr="00692DA8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2A0463" w14:textId="77777777" w:rsidR="006B253D" w:rsidRPr="00692DA8" w:rsidRDefault="00470F1F" w:rsidP="00636F4E">
            <w:pPr>
              <w:rPr>
                <w:sz w:val="20"/>
              </w:rPr>
            </w:pPr>
            <w:r w:rsidRPr="00692DA8"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92DA8">
              <w:rPr>
                <w:rFonts w:cs="Arial"/>
                <w:bCs/>
              </w:rPr>
              <w:instrText xml:space="preserve"> FORMTEXT </w:instrText>
            </w:r>
            <w:r w:rsidRPr="00692DA8">
              <w:rPr>
                <w:rFonts w:cs="Arial"/>
                <w:bCs/>
              </w:rPr>
            </w:r>
            <w:r w:rsidRPr="00692DA8">
              <w:rPr>
                <w:rFonts w:cs="Arial"/>
                <w:bCs/>
              </w:rPr>
              <w:fldChar w:fldCharType="separate"/>
            </w:r>
            <w:r w:rsidRPr="00692DA8">
              <w:rPr>
                <w:rFonts w:cs="Arial"/>
                <w:bCs/>
              </w:rPr>
              <w:t> </w:t>
            </w:r>
            <w:r w:rsidRPr="00692DA8">
              <w:rPr>
                <w:rFonts w:cs="Arial"/>
                <w:bCs/>
              </w:rPr>
              <w:t> </w:t>
            </w:r>
            <w:r w:rsidRPr="00692DA8">
              <w:rPr>
                <w:rFonts w:cs="Arial"/>
                <w:bCs/>
              </w:rPr>
              <w:t> </w:t>
            </w:r>
            <w:r w:rsidRPr="00692DA8">
              <w:rPr>
                <w:rFonts w:cs="Arial"/>
                <w:bCs/>
              </w:rPr>
              <w:t> </w:t>
            </w:r>
            <w:r w:rsidRPr="00692DA8">
              <w:rPr>
                <w:rFonts w:cs="Arial"/>
                <w:bCs/>
              </w:rPr>
              <w:t> </w:t>
            </w:r>
            <w:r w:rsidRPr="00692DA8">
              <w:rPr>
                <w:rFonts w:cs="Arial"/>
                <w:bCs/>
              </w:rPr>
              <w:fldChar w:fldCharType="end"/>
            </w:r>
          </w:p>
        </w:tc>
      </w:tr>
      <w:tr w:rsidR="002C3526" w14:paraId="1ABB8022" w14:textId="77777777" w:rsidTr="00F4470D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74A" w14:textId="77777777" w:rsidR="002C3526" w:rsidRPr="00DC5912" w:rsidRDefault="00DC5912" w:rsidP="00DC591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B1.3</w:t>
            </w:r>
            <w:r w:rsidR="002A3FEE" w:rsidRPr="00DC5912">
              <w:rPr>
                <w:rFonts w:cs="Arial"/>
                <w:lang w:val="en-GB"/>
              </w:rPr>
              <w:tab/>
              <w:t>Combine</w:t>
            </w:r>
            <w:r w:rsidR="00820CAE" w:rsidRPr="00DC5912">
              <w:rPr>
                <w:rFonts w:cs="Arial"/>
                <w:lang w:val="en-GB"/>
              </w:rPr>
              <w:t xml:space="preserve"> and link data across worksheets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48F4" w14:textId="77777777" w:rsidR="00820CAE" w:rsidRPr="001E04CB" w:rsidRDefault="00820CAE" w:rsidP="001E04CB">
            <w:pPr>
              <w:pStyle w:val="Examples"/>
              <w:spacing w:before="40" w:after="240"/>
              <w:rPr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>B1.3</w:t>
            </w:r>
            <w:r w:rsidR="001E04CB"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48415B">
              <w:rPr>
                <w:b/>
                <w:bCs/>
                <w:i/>
                <w:iCs/>
                <w:sz w:val="22"/>
                <w:szCs w:val="22"/>
                <w:lang w:val="en-GB"/>
              </w:rPr>
              <w:t>P</w:t>
            </w:r>
            <w:r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>rovide at least two examples of combining and linking numerical and text data across different worksheets, within the same workbook.</w:t>
            </w:r>
          </w:p>
          <w:p w14:paraId="0665A5E4" w14:textId="77777777" w:rsidR="00990A72" w:rsidRPr="00A256BF" w:rsidRDefault="00820CAE" w:rsidP="001E04CB">
            <w:pPr>
              <w:pStyle w:val="Examples"/>
              <w:spacing w:after="80"/>
              <w:rPr>
                <w:lang w:val="en-GB"/>
              </w:rPr>
            </w:pPr>
            <w:r w:rsidRPr="001E04CB">
              <w:rPr>
                <w:b/>
                <w:lang w:val="en-GB"/>
              </w:rPr>
              <w:t>Examples:</w:t>
            </w:r>
            <w:r w:rsidRPr="004E71CE">
              <w:rPr>
                <w:lang w:val="en-GB"/>
              </w:rPr>
              <w:t xml:space="preserve">  Combine and link: Concatenation, hyperlink, consolidate.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9C8DD" w14:textId="77777777" w:rsidR="002C3526" w:rsidRPr="001E04CB" w:rsidRDefault="00692DA8" w:rsidP="00636F4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4470D" w14:paraId="19D5251F" w14:textId="77777777" w:rsidTr="001E04CB">
        <w:trPr>
          <w:trHeight w:val="679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2F5485" w14:textId="77777777" w:rsidR="00F4470D" w:rsidRPr="00DC5912" w:rsidRDefault="00DC5912" w:rsidP="00DC591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bCs/>
                <w:sz w:val="22"/>
                <w:szCs w:val="22"/>
                <w:lang w:val="en-GB"/>
              </w:rPr>
              <w:t>B1.4</w:t>
            </w:r>
            <w:r w:rsidR="002A3FEE" w:rsidRPr="004E71CE">
              <w:rPr>
                <w:rFonts w:cs="Arial"/>
                <w:bCs/>
                <w:sz w:val="22"/>
                <w:szCs w:val="22"/>
                <w:lang w:val="en-GB"/>
              </w:rPr>
              <w:tab/>
            </w:r>
            <w:r w:rsidR="00820CAE" w:rsidRPr="00DC5912">
              <w:rPr>
                <w:rFonts w:cs="Arial"/>
                <w:lang w:val="en-GB"/>
              </w:rPr>
              <w:t>Store and retrieve spreadsheet files effectively, in line with local guidelines and conventions where available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A46B1" w14:textId="77777777" w:rsidR="00872BD1" w:rsidRPr="001E04CB" w:rsidRDefault="00820CAE" w:rsidP="001E04CB">
            <w:pPr>
              <w:pStyle w:val="Examples"/>
              <w:spacing w:before="40" w:after="240"/>
              <w:rPr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>B1.4</w:t>
            </w:r>
            <w:r w:rsidR="001E04CB"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872BD1"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>Provide evidence of appropriate file management.</w:t>
            </w:r>
          </w:p>
          <w:p w14:paraId="6B0695A4" w14:textId="77777777" w:rsidR="00820CAE" w:rsidRPr="00A256BF" w:rsidRDefault="00820CAE" w:rsidP="001E04CB">
            <w:pPr>
              <w:pStyle w:val="Examples"/>
              <w:spacing w:after="80"/>
              <w:rPr>
                <w:lang w:val="en-GB"/>
              </w:rPr>
            </w:pPr>
            <w:r w:rsidRPr="001E04CB">
              <w:rPr>
                <w:b/>
                <w:lang w:val="en-GB"/>
              </w:rPr>
              <w:t>Examples:</w:t>
            </w:r>
            <w:r w:rsidRPr="004E71CE">
              <w:rPr>
                <w:lang w:val="en-GB"/>
              </w:rPr>
              <w:t xml:space="preserve">  Store and retrieve: Save, save as, find, open, close, open </w:t>
            </w:r>
            <w:smartTag w:uri="urn:schemas-microsoft-com:office:smarttags" w:element="stockticker">
              <w:r w:rsidRPr="004E71CE">
                <w:rPr>
                  <w:lang w:val="en-GB"/>
                </w:rPr>
                <w:t>CSV</w:t>
              </w:r>
            </w:smartTag>
            <w:r w:rsidRPr="004E71CE">
              <w:rPr>
                <w:lang w:val="en-GB"/>
              </w:rPr>
              <w:t xml:space="preserve"> file in spreadsheet application, save spreadsheet file as </w:t>
            </w:r>
            <w:smartTag w:uri="urn:schemas-microsoft-com:office:smarttags" w:element="stockticker">
              <w:r w:rsidRPr="004E71CE">
                <w:rPr>
                  <w:lang w:val="en-GB"/>
                </w:rPr>
                <w:t>CSV</w:t>
              </w:r>
            </w:smartTag>
            <w:r w:rsidRPr="004E71CE">
              <w:rPr>
                <w:lang w:val="en-GB"/>
              </w:rPr>
              <w:t>; templates.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76A7AE43" w14:textId="77777777" w:rsidR="00F4470D" w:rsidRPr="001E04CB" w:rsidRDefault="00692DA8" w:rsidP="00636F4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0FDD594" w14:textId="77777777" w:rsidR="002A22B5" w:rsidRDefault="002A22B5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44F754E6" w14:textId="77777777" w:rsidR="00BB2E14" w:rsidRDefault="00BB2E14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5F80D5FE" w14:textId="77777777" w:rsidR="00283DAA" w:rsidRPr="001C4E7B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283DAA" w14:paraId="7A87C3F9" w14:textId="77777777" w:rsidTr="001E04CB">
        <w:trPr>
          <w:trHeight w:val="423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9E5454" w14:textId="77777777" w:rsidR="00283DAA" w:rsidRPr="001E04CB" w:rsidRDefault="00283DAA" w:rsidP="004E71CE">
            <w:pPr>
              <w:pStyle w:val="criteria1"/>
              <w:pageBreakBefore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1E04CB">
              <w:rPr>
                <w:rFonts w:cs="Arial"/>
                <w:lang w:val="en-GB"/>
              </w:rPr>
              <w:lastRenderedPageBreak/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15F94E" w14:textId="77777777" w:rsidR="00283DAA" w:rsidRPr="001E04CB" w:rsidRDefault="00283DAA" w:rsidP="00A3241A">
            <w:pPr>
              <w:rPr>
                <w:b/>
                <w:i/>
                <w:sz w:val="22"/>
                <w:szCs w:val="22"/>
              </w:rPr>
            </w:pPr>
            <w:r w:rsidRPr="001E04CB">
              <w:rPr>
                <w:b/>
                <w:sz w:val="22"/>
                <w:szCs w:val="22"/>
              </w:rPr>
              <w:t>Evidence</w:t>
            </w:r>
            <w:r w:rsidRPr="001E04CB">
              <w:rPr>
                <w:b/>
                <w:i/>
                <w:sz w:val="22"/>
                <w:szCs w:val="22"/>
              </w:rPr>
              <w:t xml:space="preserve"> </w:t>
            </w:r>
            <w:r w:rsidRPr="001E04CB">
              <w:rPr>
                <w:b/>
                <w:sz w:val="22"/>
                <w:szCs w:val="22"/>
              </w:rPr>
              <w:t>Requirements</w:t>
            </w:r>
            <w:r w:rsidRPr="001E04CB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309D046" w14:textId="77777777" w:rsidR="00283DAA" w:rsidRPr="001E04CB" w:rsidRDefault="00283DAA" w:rsidP="00A3241A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1E04CB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35838D31" w14:textId="77777777" w:rsidTr="00985B0B">
        <w:trPr>
          <w:trHeight w:val="16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30A7" w14:textId="77777777" w:rsidR="00BB2E14" w:rsidRPr="00DC5912" w:rsidRDefault="00DC5912" w:rsidP="00DC591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sz w:val="22"/>
                <w:szCs w:val="22"/>
                <w:lang w:val="en-GB"/>
              </w:rPr>
              <w:t>B2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BB2E14" w:rsidRPr="00DC5912">
              <w:rPr>
                <w:rFonts w:cs="Arial"/>
                <w:b/>
                <w:sz w:val="22"/>
                <w:szCs w:val="22"/>
                <w:lang w:val="en-GB"/>
              </w:rPr>
              <w:t>Select and use appropriate formulas and data analys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>is tools to meet requirements.</w:t>
            </w:r>
          </w:p>
          <w:p w14:paraId="6235409F" w14:textId="77777777" w:rsidR="00BB2E14" w:rsidRPr="00DC5912" w:rsidRDefault="00DC5912" w:rsidP="00DC591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B2.1</w:t>
            </w:r>
            <w:r w:rsidR="00BB2E14" w:rsidRPr="00A256BF">
              <w:rPr>
                <w:rFonts w:cs="Arial"/>
                <w:lang w:val="en-GB"/>
              </w:rPr>
              <w:tab/>
              <w:t xml:space="preserve">Identify which tools and techniques to use to </w:t>
            </w:r>
            <w:r w:rsidR="00BB2E14" w:rsidRPr="00DC5912">
              <w:rPr>
                <w:rFonts w:cs="Arial"/>
                <w:lang w:val="en-GB"/>
              </w:rPr>
              <w:t xml:space="preserve">analyse and manipulate </w:t>
            </w:r>
            <w:r w:rsidR="00BB2E14" w:rsidRPr="00A256BF">
              <w:rPr>
                <w:rFonts w:cs="Arial"/>
                <w:lang w:val="en-GB"/>
              </w:rPr>
              <w:t>data to meet requirements.</w:t>
            </w:r>
          </w:p>
          <w:p w14:paraId="2FFCF851" w14:textId="77777777" w:rsidR="004E71CE" w:rsidRPr="00A256BF" w:rsidRDefault="00DC5912" w:rsidP="00DC591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B2.3</w:t>
            </w:r>
            <w:r w:rsidR="00BB2E14" w:rsidRPr="00A256BF">
              <w:rPr>
                <w:rFonts w:cs="Arial"/>
                <w:lang w:val="en-GB"/>
              </w:rPr>
              <w:tab/>
              <w:t xml:space="preserve">Use a range of tools and techniques to use </w:t>
            </w:r>
            <w:r w:rsidR="00BB2E14" w:rsidRPr="00DC5912">
              <w:rPr>
                <w:rFonts w:cs="Arial"/>
                <w:lang w:val="en-GB"/>
              </w:rPr>
              <w:t xml:space="preserve">to analyse and manipulate </w:t>
            </w:r>
            <w:r w:rsidR="00BB2E14" w:rsidRPr="00A256BF">
              <w:rPr>
                <w:rFonts w:cs="Arial"/>
                <w:lang w:val="en-GB"/>
              </w:rPr>
              <w:t>data to meet requirements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0C20" w14:textId="77777777" w:rsidR="00283DAA" w:rsidRPr="001E04CB" w:rsidRDefault="00B8643E" w:rsidP="001E04CB">
            <w:pPr>
              <w:pStyle w:val="Examples"/>
              <w:spacing w:before="40" w:after="240"/>
              <w:rPr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B2.1 &amp; 2.3 </w:t>
            </w:r>
            <w:r w:rsidR="00BB2E14"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At least two different examples of choosing and using a range of techniques to analyse the data and manipulate it </w:t>
            </w:r>
            <w:proofErr w:type="gramStart"/>
            <w:r w:rsidR="00BB2E14"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>in order to</w:t>
            </w:r>
            <w:proofErr w:type="gramEnd"/>
            <w:r w:rsidR="00BB2E14"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 achieve the requirements.</w:t>
            </w:r>
          </w:p>
          <w:p w14:paraId="2010F328" w14:textId="77777777" w:rsidR="00B8643E" w:rsidRPr="004E71CE" w:rsidRDefault="00B8643E" w:rsidP="001E04CB">
            <w:pPr>
              <w:pStyle w:val="Examples"/>
              <w:spacing w:after="80"/>
              <w:rPr>
                <w:lang w:val="en-GB"/>
              </w:rPr>
            </w:pPr>
            <w:r w:rsidRPr="001E04CB">
              <w:rPr>
                <w:b/>
                <w:lang w:val="en-GB"/>
              </w:rPr>
              <w:t>Examples:</w:t>
            </w:r>
            <w:r w:rsidRPr="004E71CE">
              <w:rPr>
                <w:lang w:val="en-GB"/>
              </w:rPr>
              <w:t xml:space="preserve">  Analyse and manipulate: Totals, sub-</w:t>
            </w:r>
            <w:proofErr w:type="gramStart"/>
            <w:r w:rsidRPr="004E71CE">
              <w:rPr>
                <w:lang w:val="en-GB"/>
              </w:rPr>
              <w:t>totals</w:t>
            </w:r>
            <w:proofErr w:type="gramEnd"/>
            <w:r w:rsidRPr="004E71CE">
              <w:rPr>
                <w:lang w:val="en-GB"/>
              </w:rPr>
              <w:t xml:space="preserve"> and summary data; sorting and display order; lists, tables, graphs and charts; filter rows and columns; Judgment of when and how to use these methods.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CFC9B" w14:textId="77777777" w:rsidR="00283DAA" w:rsidRPr="001E04CB" w:rsidRDefault="00692DA8" w:rsidP="00636F4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049700DC" w14:textId="77777777" w:rsidTr="00985B0B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6433" w14:textId="77777777" w:rsidR="00283DAA" w:rsidRPr="00DC5912" w:rsidRDefault="00DC5912" w:rsidP="00DC591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B2.2</w:t>
            </w:r>
            <w:r w:rsidR="00B8643E" w:rsidRPr="00A256BF">
              <w:rPr>
                <w:rFonts w:cs="Arial"/>
                <w:lang w:val="en-GB"/>
              </w:rPr>
              <w:tab/>
              <w:t xml:space="preserve">Select and use a range of appropriate </w:t>
            </w:r>
            <w:r w:rsidR="00B8643E" w:rsidRPr="00DC5912">
              <w:rPr>
                <w:rFonts w:cs="Arial"/>
                <w:lang w:val="en-GB"/>
              </w:rPr>
              <w:t xml:space="preserve">functions and formulae </w:t>
            </w:r>
            <w:r w:rsidR="00B8643E" w:rsidRPr="00A256BF">
              <w:rPr>
                <w:rFonts w:cs="Arial"/>
                <w:lang w:val="en-GB"/>
              </w:rPr>
              <w:t>to meet calculation requirements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B25F" w14:textId="77777777" w:rsidR="00283DAA" w:rsidRPr="001E04CB" w:rsidRDefault="00B8643E" w:rsidP="001E04CB">
            <w:pPr>
              <w:pStyle w:val="Examples"/>
              <w:spacing w:before="40" w:after="240"/>
              <w:rPr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>B2.2</w:t>
            </w:r>
            <w:r w:rsidR="001E04CB"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 </w:t>
            </w:r>
            <w:r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At least two different examples of </w:t>
            </w:r>
            <w:r w:rsidR="00872BD1"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using </w:t>
            </w:r>
            <w:r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the most appropriate functions and formula, </w:t>
            </w:r>
            <w:proofErr w:type="gramStart"/>
            <w:r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>At least</w:t>
            </w:r>
            <w:proofErr w:type="gramEnd"/>
            <w:r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 one example should be statistical or financial.</w:t>
            </w:r>
          </w:p>
          <w:p w14:paraId="3BC3C90B" w14:textId="77777777" w:rsidR="004E71CE" w:rsidRPr="004E71CE" w:rsidRDefault="00B8643E" w:rsidP="001E04CB">
            <w:pPr>
              <w:pStyle w:val="Examples"/>
              <w:spacing w:after="80"/>
              <w:rPr>
                <w:lang w:val="en-GB"/>
              </w:rPr>
            </w:pPr>
            <w:r w:rsidRPr="001E04CB">
              <w:rPr>
                <w:b/>
                <w:lang w:val="en-GB"/>
              </w:rPr>
              <w:t>Examples:</w:t>
            </w:r>
            <w:r w:rsidRPr="004E71CE">
              <w:rPr>
                <w:lang w:val="en-GB"/>
              </w:rPr>
              <w:t xml:space="preserve"> </w:t>
            </w:r>
            <w:r w:rsidR="001E04CB">
              <w:rPr>
                <w:lang w:val="en-GB"/>
              </w:rPr>
              <w:t xml:space="preserve"> </w:t>
            </w:r>
            <w:r w:rsidRPr="004E71CE">
              <w:rPr>
                <w:lang w:val="en-GB"/>
              </w:rPr>
              <w:t>Functions and formulas: Design of formulas to meet calculation requirements; mathematical, statistical, financial, conditional; logical functions.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47F5D" w14:textId="77777777" w:rsidR="00283DAA" w:rsidRPr="001E04CB" w:rsidRDefault="00692DA8" w:rsidP="00636F4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008A4E1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56AA24FA" w14:textId="77777777" w:rsidR="007D5D7B" w:rsidRPr="001C4E7B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7DD4CD92" w14:textId="77777777" w:rsidTr="001E04CB">
        <w:trPr>
          <w:trHeight w:val="421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8597179" w14:textId="77777777" w:rsidR="00A671DF" w:rsidRPr="001E04CB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1E04CB">
              <w:rPr>
                <w:rFonts w:cs="Arial"/>
                <w:b/>
                <w:lang w:val="en-GB"/>
              </w:rPr>
              <w:lastRenderedPageBreak/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6302F3" w14:textId="77777777" w:rsidR="00A671DF" w:rsidRPr="001E04CB" w:rsidRDefault="00A671DF" w:rsidP="00E85712">
            <w:pPr>
              <w:rPr>
                <w:b/>
                <w:sz w:val="22"/>
                <w:szCs w:val="22"/>
              </w:rPr>
            </w:pPr>
            <w:r w:rsidRPr="001E04CB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37515DE" w14:textId="77777777" w:rsidR="00A671DF" w:rsidRPr="001E04CB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1E04CB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A671DF" w14:paraId="1A7E5A74" w14:textId="77777777" w:rsidTr="00F4470D">
        <w:trPr>
          <w:trHeight w:val="2132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67DF57C4" w14:textId="77777777" w:rsidR="00985B0B" w:rsidRPr="00DC5912" w:rsidRDefault="00DC5912" w:rsidP="00DC591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sz w:val="22"/>
                <w:szCs w:val="22"/>
                <w:lang w:val="en-GB"/>
              </w:rPr>
              <w:t>B3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B8643E" w:rsidRPr="00DC5912">
              <w:rPr>
                <w:rFonts w:cs="Arial"/>
                <w:b/>
                <w:sz w:val="22"/>
                <w:szCs w:val="22"/>
                <w:lang w:val="en-GB"/>
              </w:rPr>
              <w:t>Select and use tools and techniques to present and format spreadsheet information.</w:t>
            </w:r>
          </w:p>
          <w:p w14:paraId="7E36F29C" w14:textId="77777777" w:rsidR="00B8643E" w:rsidRPr="00DC5912" w:rsidRDefault="00DC5912" w:rsidP="00DC591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B3.1</w:t>
            </w:r>
            <w:r>
              <w:rPr>
                <w:rFonts w:cs="Arial"/>
                <w:lang w:val="en-GB"/>
              </w:rPr>
              <w:tab/>
            </w:r>
            <w:r w:rsidR="00B8643E" w:rsidRPr="00DC5912">
              <w:rPr>
                <w:rFonts w:cs="Arial"/>
                <w:lang w:val="en-GB"/>
              </w:rPr>
              <w:t>Plan how to present and format spreadsheet information effectively to meet needs</w:t>
            </w:r>
          </w:p>
          <w:p w14:paraId="1D0646E8" w14:textId="77777777" w:rsidR="00B8643E" w:rsidRPr="00DC5912" w:rsidRDefault="00B8643E" w:rsidP="00DC591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C5912">
              <w:rPr>
                <w:rFonts w:cs="Arial"/>
                <w:lang w:val="en-GB"/>
              </w:rPr>
              <w:t>B3.2</w:t>
            </w:r>
            <w:r w:rsidR="00DC5912">
              <w:rPr>
                <w:rFonts w:cs="Arial"/>
                <w:lang w:val="en-GB"/>
              </w:rPr>
              <w:tab/>
            </w:r>
            <w:r w:rsidR="00373B99" w:rsidRPr="00DC5912">
              <w:rPr>
                <w:rFonts w:cs="Arial"/>
                <w:lang w:val="en-GB"/>
              </w:rPr>
              <w:t>S</w:t>
            </w:r>
            <w:r w:rsidRPr="00DC5912">
              <w:rPr>
                <w:rFonts w:cs="Arial"/>
                <w:lang w:val="en-GB"/>
              </w:rPr>
              <w:t>elect and use appropriate tools and techniques to format spreadsheet cells, rows</w:t>
            </w:r>
            <w:r w:rsidR="00316902" w:rsidRPr="00DC5912">
              <w:rPr>
                <w:rFonts w:cs="Arial"/>
                <w:lang w:val="en-GB"/>
              </w:rPr>
              <w:t>,</w:t>
            </w:r>
            <w:r w:rsidRPr="00DC5912">
              <w:rPr>
                <w:rFonts w:cs="Arial"/>
                <w:lang w:val="en-GB"/>
              </w:rPr>
              <w:t xml:space="preserve"> </w:t>
            </w:r>
            <w:proofErr w:type="gramStart"/>
            <w:r w:rsidRPr="00DC5912">
              <w:rPr>
                <w:rFonts w:cs="Arial"/>
                <w:lang w:val="en-GB"/>
              </w:rPr>
              <w:t>columns</w:t>
            </w:r>
            <w:proofErr w:type="gramEnd"/>
            <w:r w:rsidRPr="00DC5912">
              <w:rPr>
                <w:rFonts w:cs="Arial"/>
                <w:lang w:val="en-GB"/>
              </w:rPr>
              <w:t xml:space="preserve"> </w:t>
            </w:r>
            <w:r w:rsidR="00373B99" w:rsidRPr="00DC5912">
              <w:rPr>
                <w:rFonts w:cs="Arial"/>
                <w:lang w:val="en-GB"/>
              </w:rPr>
              <w:t>and worksheets</w:t>
            </w:r>
          </w:p>
          <w:p w14:paraId="14DAEC0E" w14:textId="77777777" w:rsidR="00373B99" w:rsidRPr="00DC5912" w:rsidRDefault="00373B99" w:rsidP="00DC591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C5912">
              <w:rPr>
                <w:rFonts w:cs="Arial"/>
                <w:lang w:val="en-GB"/>
              </w:rPr>
              <w:t>B3.3</w:t>
            </w:r>
            <w:r w:rsidRPr="00DC5912">
              <w:rPr>
                <w:rFonts w:cs="Arial"/>
                <w:lang w:val="en-GB"/>
              </w:rPr>
              <w:tab/>
              <w:t xml:space="preserve">Select and format </w:t>
            </w:r>
            <w:proofErr w:type="gramStart"/>
            <w:r w:rsidRPr="00DC5912">
              <w:rPr>
                <w:rFonts w:cs="Arial"/>
                <w:lang w:val="en-GB"/>
              </w:rPr>
              <w:t>an  appropriate</w:t>
            </w:r>
            <w:proofErr w:type="gramEnd"/>
            <w:r w:rsidRPr="00DC5912">
              <w:rPr>
                <w:rFonts w:cs="Arial"/>
                <w:lang w:val="en-GB"/>
              </w:rPr>
              <w:t xml:space="preserve"> chart or graph type </w:t>
            </w:r>
            <w:r w:rsidR="00DC5912">
              <w:rPr>
                <w:rFonts w:cs="Arial"/>
                <w:lang w:val="en-GB"/>
              </w:rPr>
              <w:t>to display selected information</w:t>
            </w:r>
          </w:p>
          <w:p w14:paraId="2D9E8A49" w14:textId="77777777" w:rsidR="00B8643E" w:rsidRPr="00DC5912" w:rsidRDefault="00DC5912" w:rsidP="00DC591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B3.4</w:t>
            </w:r>
            <w:r w:rsidR="00373B99" w:rsidRPr="00DC5912">
              <w:rPr>
                <w:rFonts w:cs="Arial"/>
                <w:lang w:val="en-GB"/>
              </w:rPr>
              <w:tab/>
              <w:t>Select and use appropriate page layout to present and print spreadsheet information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362BEB03" w14:textId="77777777" w:rsidR="00A671DF" w:rsidRPr="001E04CB" w:rsidRDefault="001E04CB" w:rsidP="001E04CB">
            <w:pPr>
              <w:pStyle w:val="Examples"/>
              <w:spacing w:before="40" w:after="240"/>
              <w:rPr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>B3.1, 3.2, 3.3 &amp;</w:t>
            </w:r>
            <w:r w:rsidR="00373B99"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 3.4 Using the spreadsheet and graphs </w:t>
            </w:r>
            <w:r w:rsidR="0048415B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already </w:t>
            </w:r>
            <w:r w:rsidR="0048415B"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>created</w:t>
            </w:r>
            <w:r w:rsidR="00373B99"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, review the </w:t>
            </w:r>
            <w:proofErr w:type="gramStart"/>
            <w:r w:rsidR="00373B99"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>presentation</w:t>
            </w:r>
            <w:proofErr w:type="gramEnd"/>
            <w:r w:rsidR="00373B99"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 and use a range of tools and techniques to improve its effectiveness.  Provide evidence of before and after formatting (minimum of four for spreadsheets and two for the graphs/charts).</w:t>
            </w:r>
          </w:p>
          <w:p w14:paraId="4DE3996C" w14:textId="77777777" w:rsidR="00316902" w:rsidRPr="004E71CE" w:rsidRDefault="00316902" w:rsidP="001E04CB">
            <w:pPr>
              <w:pStyle w:val="Examples"/>
              <w:spacing w:after="80"/>
              <w:rPr>
                <w:lang w:val="en-GB"/>
              </w:rPr>
            </w:pPr>
            <w:r w:rsidRPr="001E04CB">
              <w:rPr>
                <w:b/>
                <w:lang w:val="en-GB"/>
              </w:rPr>
              <w:t>Examples:</w:t>
            </w:r>
            <w:r w:rsidRPr="004E71CE">
              <w:rPr>
                <w:lang w:val="en-GB"/>
              </w:rPr>
              <w:t xml:space="preserve">  Format cells: Numbers, currency, percentages, number of decimal places, </w:t>
            </w:r>
            <w:proofErr w:type="gramStart"/>
            <w:r w:rsidRPr="004E71CE">
              <w:rPr>
                <w:lang w:val="en-GB"/>
              </w:rPr>
              <w:t>font</w:t>
            </w:r>
            <w:proofErr w:type="gramEnd"/>
            <w:r w:rsidRPr="004E71CE">
              <w:rPr>
                <w:lang w:val="en-GB"/>
              </w:rPr>
              <w:t xml:space="preserve"> and alignment, shading and borders; dat</w:t>
            </w:r>
            <w:r w:rsidR="001E04CB">
              <w:rPr>
                <w:lang w:val="en-GB"/>
              </w:rPr>
              <w:t>e and time formats, wrap text.</w:t>
            </w:r>
          </w:p>
          <w:p w14:paraId="2F819B14" w14:textId="77777777" w:rsidR="00316902" w:rsidRPr="004E71CE" w:rsidRDefault="00316902" w:rsidP="001E04CB">
            <w:pPr>
              <w:pStyle w:val="Examples"/>
              <w:spacing w:after="80"/>
              <w:rPr>
                <w:lang w:val="en-GB"/>
              </w:rPr>
            </w:pPr>
            <w:r w:rsidRPr="004E71CE">
              <w:rPr>
                <w:lang w:val="en-GB"/>
              </w:rPr>
              <w:t xml:space="preserve">Format rows and columns: Height, width, </w:t>
            </w:r>
            <w:proofErr w:type="gramStart"/>
            <w:r w:rsidRPr="004E71CE">
              <w:rPr>
                <w:lang w:val="en-GB"/>
              </w:rPr>
              <w:t>bord</w:t>
            </w:r>
            <w:r w:rsidR="001E04CB">
              <w:rPr>
                <w:lang w:val="en-GB"/>
              </w:rPr>
              <w:t>ers</w:t>
            </w:r>
            <w:proofErr w:type="gramEnd"/>
            <w:r w:rsidR="001E04CB">
              <w:rPr>
                <w:lang w:val="en-GB"/>
              </w:rPr>
              <w:t xml:space="preserve"> and shading, hide, freeze.</w:t>
            </w:r>
          </w:p>
          <w:p w14:paraId="1A2715C0" w14:textId="77777777" w:rsidR="00316902" w:rsidRPr="004E71CE" w:rsidRDefault="00316902" w:rsidP="001E04CB">
            <w:pPr>
              <w:pStyle w:val="Examples"/>
              <w:spacing w:after="80"/>
              <w:rPr>
                <w:lang w:val="en-GB"/>
              </w:rPr>
            </w:pPr>
            <w:r w:rsidRPr="004E71CE">
              <w:rPr>
                <w:lang w:val="en-GB"/>
              </w:rPr>
              <w:t>Format charts and graphs: Chart type (</w:t>
            </w:r>
            <w:proofErr w:type="gramStart"/>
            <w:r w:rsidRPr="004E71CE">
              <w:rPr>
                <w:lang w:val="en-GB"/>
              </w:rPr>
              <w:t>eg</w:t>
            </w:r>
            <w:proofErr w:type="gramEnd"/>
            <w:r w:rsidRPr="004E71CE">
              <w:rPr>
                <w:lang w:val="en-GB"/>
              </w:rPr>
              <w:t xml:space="preserve"> pie chart, bar chart, single line graph, area, column, x-y scatter, stock, radar, doughnut, surface); title, axis titles, legend, change char</w:t>
            </w:r>
            <w:r w:rsidR="001E04CB">
              <w:rPr>
                <w:lang w:val="en-GB"/>
              </w:rPr>
              <w:t>t type, move and resize chart.</w:t>
            </w:r>
          </w:p>
          <w:p w14:paraId="687A252A" w14:textId="77777777" w:rsidR="00373B99" w:rsidRPr="00A256BF" w:rsidRDefault="00316902" w:rsidP="001E04CB">
            <w:pPr>
              <w:pStyle w:val="Examples"/>
              <w:spacing w:after="80"/>
              <w:rPr>
                <w:lang w:val="en-GB"/>
              </w:rPr>
            </w:pPr>
            <w:r w:rsidRPr="004E71CE">
              <w:rPr>
                <w:lang w:val="en-GB"/>
              </w:rPr>
              <w:t>Page layout: size, orientation, margins, header and footer, page breaks, page numbers, date and time, columns, adjust page set up for printing</w:t>
            </w:r>
            <w:r w:rsidR="001E04CB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30F0A1DD" w14:textId="77777777" w:rsidR="00A671DF" w:rsidRPr="00636F4E" w:rsidRDefault="00692DA8" w:rsidP="00636F4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71DF" w14:paraId="49BC206E" w14:textId="77777777" w:rsidTr="00F4470D">
        <w:trPr>
          <w:trHeight w:val="1396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CC55" w14:textId="77777777" w:rsidR="00316902" w:rsidRPr="00DC5912" w:rsidRDefault="00316902" w:rsidP="00DC591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C5912">
              <w:rPr>
                <w:rFonts w:cs="Arial"/>
                <w:lang w:val="en-GB"/>
              </w:rPr>
              <w:t>B3.5</w:t>
            </w:r>
            <w:r w:rsidRPr="00DC5912">
              <w:rPr>
                <w:rFonts w:cs="Arial"/>
                <w:lang w:val="en-GB"/>
              </w:rPr>
              <w:tab/>
              <w:t>Check information meets needs, using spreadsheet tools and making corrections as necessary</w:t>
            </w:r>
          </w:p>
          <w:p w14:paraId="288BE1ED" w14:textId="77777777" w:rsidR="00DC5912" w:rsidRPr="00783C44" w:rsidRDefault="00DC5912" w:rsidP="00DC591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B3.6</w:t>
            </w:r>
            <w:r w:rsidR="00316902" w:rsidRPr="00DC5912">
              <w:rPr>
                <w:rFonts w:cs="Arial"/>
                <w:lang w:val="en-GB"/>
              </w:rPr>
              <w:tab/>
            </w:r>
            <w:r w:rsidR="00316902" w:rsidRPr="00783C44">
              <w:rPr>
                <w:rFonts w:cs="Arial"/>
                <w:lang w:val="en-GB"/>
              </w:rPr>
              <w:t>Describe how to find errors in spreadsheet formulas</w:t>
            </w:r>
          </w:p>
          <w:p w14:paraId="1966FD1E" w14:textId="77777777" w:rsidR="00316902" w:rsidRPr="00DC5912" w:rsidRDefault="00316902" w:rsidP="00DC591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C5912">
              <w:rPr>
                <w:rFonts w:cs="Arial"/>
                <w:lang w:val="en-GB"/>
              </w:rPr>
              <w:t>B3.7</w:t>
            </w:r>
            <w:r w:rsidRPr="00DC5912">
              <w:rPr>
                <w:rFonts w:cs="Arial"/>
                <w:lang w:val="en-GB"/>
              </w:rPr>
              <w:tab/>
              <w:t>Respond appropriately to any problems with spreadsheets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2E55" w14:textId="77777777" w:rsidR="00213BC1" w:rsidRPr="001E04CB" w:rsidRDefault="00783C44" w:rsidP="001E04CB">
            <w:pPr>
              <w:pStyle w:val="Examples"/>
              <w:spacing w:before="40" w:after="240"/>
              <w:rPr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>B3.5, 3.6</w:t>
            </w:r>
            <w:r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262437"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&amp; </w:t>
            </w:r>
            <w:r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>3.7 Ensure</w:t>
            </w:r>
            <w:r w:rsidR="00316902"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 that the final work is accurate and fit for purpose.  Errors to be corrected before final submission</w:t>
            </w:r>
            <w:r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 or a description of how to find and respond to potential errors</w:t>
            </w:r>
            <w:r w:rsidR="00316902" w:rsidRPr="001E04CB">
              <w:rPr>
                <w:b/>
                <w:bCs/>
                <w:i/>
                <w:iCs/>
                <w:sz w:val="22"/>
                <w:szCs w:val="22"/>
                <w:lang w:val="en-GB"/>
              </w:rPr>
              <w:t>.</w:t>
            </w:r>
          </w:p>
          <w:p w14:paraId="3E4342D4" w14:textId="77777777" w:rsidR="00262437" w:rsidRPr="004E71CE" w:rsidRDefault="00316902" w:rsidP="001E04CB">
            <w:pPr>
              <w:pStyle w:val="Examples"/>
              <w:spacing w:after="80"/>
              <w:rPr>
                <w:lang w:val="en-GB"/>
              </w:rPr>
            </w:pPr>
            <w:r w:rsidRPr="001E04CB">
              <w:rPr>
                <w:b/>
                <w:lang w:val="en-GB"/>
              </w:rPr>
              <w:t>Examples:</w:t>
            </w:r>
            <w:r w:rsidRPr="004E71CE">
              <w:rPr>
                <w:lang w:val="en-GB"/>
              </w:rPr>
              <w:t xml:space="preserve">  Check spreadsheet information: Accuracy of numbers, </w:t>
            </w:r>
            <w:proofErr w:type="gramStart"/>
            <w:r w:rsidRPr="004E71CE">
              <w:rPr>
                <w:lang w:val="en-GB"/>
              </w:rPr>
              <w:t>formulas</w:t>
            </w:r>
            <w:proofErr w:type="gramEnd"/>
            <w:r w:rsidRPr="004E71CE">
              <w:rPr>
                <w:lang w:val="en-GB"/>
              </w:rPr>
              <w:t xml:space="preserve"> and any text; accuracy of results; suitability of charts and graphs; reveal formulae; layout and formatting; validity and accuracy of analysis; c</w:t>
            </w:r>
            <w:r w:rsidR="001E04CB">
              <w:rPr>
                <w:lang w:val="en-GB"/>
              </w:rPr>
              <w:t>larity of overall spreadsheet.</w:t>
            </w:r>
          </w:p>
          <w:p w14:paraId="35679196" w14:textId="77777777" w:rsidR="00316902" w:rsidRPr="00A256BF" w:rsidRDefault="00262437" w:rsidP="001E04CB">
            <w:pPr>
              <w:pStyle w:val="Examples"/>
              <w:spacing w:after="80"/>
              <w:rPr>
                <w:lang w:val="en-GB"/>
              </w:rPr>
            </w:pPr>
            <w:r w:rsidRPr="004E71CE">
              <w:rPr>
                <w:lang w:val="en-GB"/>
              </w:rPr>
              <w:t xml:space="preserve">Problems with spreadsheets: </w:t>
            </w:r>
            <w:r w:rsidR="00316902" w:rsidRPr="004E71CE">
              <w:rPr>
                <w:lang w:val="en-GB"/>
              </w:rPr>
              <w:t>Using help; sorting out errors in formulae, circular references.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907C6" w14:textId="77777777" w:rsidR="00A671DF" w:rsidRPr="00636F4E" w:rsidRDefault="00692DA8" w:rsidP="00636F4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134EC35" w14:textId="77777777" w:rsidR="00990A72" w:rsidRPr="001E04CB" w:rsidRDefault="00990A72">
      <w:pPr>
        <w:rPr>
          <w:b/>
          <w:sz w:val="22"/>
          <w:szCs w:val="22"/>
        </w:rPr>
      </w:pPr>
    </w:p>
    <w:p w14:paraId="76569BB2" w14:textId="77777777" w:rsidR="00640664" w:rsidRPr="001E04CB" w:rsidRDefault="00640664" w:rsidP="00640664">
      <w:pPr>
        <w:rPr>
          <w:b/>
          <w:bCs/>
          <w:sz w:val="22"/>
          <w:szCs w:val="22"/>
        </w:rPr>
      </w:pPr>
      <w:r w:rsidRPr="001E04CB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739FF1D3" w14:textId="77777777" w:rsidR="00640664" w:rsidRPr="001E04CB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18B94BA4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16B9" w14:textId="77777777" w:rsidR="00640664" w:rsidRPr="00A256BF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A256BF">
              <w:rPr>
                <w:rFonts w:cs="Arial"/>
                <w:b/>
                <w:bCs/>
                <w:lang w:val="en-GB" w:eastAsia="en-US"/>
              </w:rPr>
              <w:lastRenderedPageBreak/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32DA6C6" w14:textId="77777777" w:rsidR="00640664" w:rsidRPr="00A256BF" w:rsidRDefault="00470F1F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E587" w14:textId="77777777" w:rsidR="00640664" w:rsidRPr="00A256BF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A256BF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8693F97" w14:textId="77777777" w:rsidR="00640664" w:rsidRPr="00636F4E" w:rsidRDefault="00470F1F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1A7D6E58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78682" w14:textId="77777777" w:rsidR="00640664" w:rsidRPr="00A256BF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A256BF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B0FD7FC" w14:textId="77777777" w:rsidR="00640664" w:rsidRPr="00A256BF" w:rsidRDefault="00470F1F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D9F36" w14:textId="77777777" w:rsidR="00640664" w:rsidRPr="00A256BF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A256BF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631AB17" w14:textId="77777777" w:rsidR="00640664" w:rsidRPr="00636F4E" w:rsidRDefault="00470F1F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8FEE967" w14:textId="77777777" w:rsidR="00640664" w:rsidRPr="00DC5912" w:rsidRDefault="00640664" w:rsidP="00640664">
      <w:pPr>
        <w:rPr>
          <w:sz w:val="2"/>
          <w:szCs w:val="2"/>
        </w:rPr>
      </w:pPr>
    </w:p>
    <w:sectPr w:rsidR="00640664" w:rsidRPr="00DC5912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0C55B" w14:textId="77777777" w:rsidR="006C272C" w:rsidRDefault="006C272C">
      <w:r>
        <w:separator/>
      </w:r>
    </w:p>
  </w:endnote>
  <w:endnote w:type="continuationSeparator" w:id="0">
    <w:p w14:paraId="07FD51F4" w14:textId="77777777" w:rsidR="006C272C" w:rsidRDefault="006C2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44AB8" w14:textId="77777777" w:rsidR="001E04CB" w:rsidRPr="001E04CB" w:rsidRDefault="00470F1F" w:rsidP="00470F1F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>
      <w:rPr>
        <w:b w:val="0"/>
        <w:sz w:val="16"/>
        <w:szCs w:val="16"/>
      </w:rPr>
      <w:t>© OCR June 2021 OCR Level 2 in IT User Skills ITQ</w:t>
    </w:r>
    <w:bookmarkEnd w:id="1"/>
    <w:r w:rsidR="001E04CB">
      <w:rPr>
        <w:b w:val="0"/>
        <w:sz w:val="16"/>
        <w:szCs w:val="16"/>
      </w:rPr>
      <w:tab/>
      <w:t xml:space="preserve">Evidence Checklist and Evidence Guide for: Unit 70: Spreadsheet </w:t>
    </w:r>
    <w:r w:rsidR="00636F4E">
      <w:rPr>
        <w:b w:val="0"/>
        <w:sz w:val="16"/>
        <w:szCs w:val="16"/>
      </w:rPr>
      <w:t>s</w:t>
    </w:r>
    <w:r w:rsidR="001E04CB">
      <w:rPr>
        <w:b w:val="0"/>
        <w:sz w:val="16"/>
        <w:szCs w:val="16"/>
      </w:rPr>
      <w:t>oftware Level 2 (Credit Value 4)</w:t>
    </w:r>
    <w:r w:rsidR="001E04CB">
      <w:rPr>
        <w:b w:val="0"/>
        <w:sz w:val="16"/>
        <w:szCs w:val="16"/>
      </w:rPr>
      <w:tab/>
    </w:r>
    <w:r w:rsidR="001E04CB">
      <w:rPr>
        <w:rStyle w:val="PageNumber"/>
        <w:b w:val="0"/>
        <w:bCs w:val="0"/>
        <w:szCs w:val="20"/>
      </w:rPr>
      <w:fldChar w:fldCharType="begin"/>
    </w:r>
    <w:r w:rsidR="001E04CB">
      <w:rPr>
        <w:rStyle w:val="PageNumber"/>
        <w:b w:val="0"/>
        <w:bCs w:val="0"/>
        <w:szCs w:val="20"/>
      </w:rPr>
      <w:instrText xml:space="preserve"> PAGE </w:instrText>
    </w:r>
    <w:r w:rsidR="001E04CB">
      <w:rPr>
        <w:rStyle w:val="PageNumber"/>
        <w:b w:val="0"/>
        <w:bCs w:val="0"/>
        <w:szCs w:val="20"/>
      </w:rPr>
      <w:fldChar w:fldCharType="separate"/>
    </w:r>
    <w:r w:rsidR="00783C44">
      <w:rPr>
        <w:rStyle w:val="PageNumber"/>
        <w:b w:val="0"/>
        <w:bCs w:val="0"/>
        <w:noProof/>
        <w:szCs w:val="20"/>
      </w:rPr>
      <w:t>4</w:t>
    </w:r>
    <w:r w:rsidR="001E04CB">
      <w:rPr>
        <w:rStyle w:val="PageNumber"/>
        <w:b w:val="0"/>
        <w:bCs w:val="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A8C19" w14:textId="77777777" w:rsidR="006C272C" w:rsidRDefault="006C272C">
      <w:r>
        <w:separator/>
      </w:r>
    </w:p>
  </w:footnote>
  <w:footnote w:type="continuationSeparator" w:id="0">
    <w:p w14:paraId="6CF3E45D" w14:textId="77777777" w:rsidR="006C272C" w:rsidRDefault="006C2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B9647" w14:textId="77777777" w:rsidR="00783C44" w:rsidRDefault="00783C44">
    <w:pPr>
      <w:pStyle w:val="Header"/>
    </w:pPr>
  </w:p>
  <w:p w14:paraId="02E0C251" w14:textId="77777777" w:rsidR="00783C44" w:rsidRDefault="00783C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1CD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F82E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46F9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4E59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8258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C16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CC6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6277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216E7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F838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1A528B"/>
    <w:multiLevelType w:val="hybridMultilevel"/>
    <w:tmpl w:val="DB666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1"/>
  </w:num>
  <w:num w:numId="9">
    <w:abstractNumId w:val="1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ocumentProtection w:edit="forms" w:enforcement="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0CAE"/>
    <w:rsid w:val="00051146"/>
    <w:rsid w:val="0008605C"/>
    <w:rsid w:val="00096494"/>
    <w:rsid w:val="000C7CDD"/>
    <w:rsid w:val="000D74B0"/>
    <w:rsid w:val="000E6251"/>
    <w:rsid w:val="00105500"/>
    <w:rsid w:val="001175DC"/>
    <w:rsid w:val="00125899"/>
    <w:rsid w:val="00133FDC"/>
    <w:rsid w:val="0013462D"/>
    <w:rsid w:val="00145A91"/>
    <w:rsid w:val="00157885"/>
    <w:rsid w:val="0016340E"/>
    <w:rsid w:val="001712CE"/>
    <w:rsid w:val="00185DB3"/>
    <w:rsid w:val="0019158E"/>
    <w:rsid w:val="001A67DA"/>
    <w:rsid w:val="001C4E7B"/>
    <w:rsid w:val="001D0960"/>
    <w:rsid w:val="001E04CB"/>
    <w:rsid w:val="001E40EF"/>
    <w:rsid w:val="001F481E"/>
    <w:rsid w:val="00213BC1"/>
    <w:rsid w:val="00223ACC"/>
    <w:rsid w:val="0022466D"/>
    <w:rsid w:val="00233B12"/>
    <w:rsid w:val="002350FB"/>
    <w:rsid w:val="00245BA1"/>
    <w:rsid w:val="00251FF3"/>
    <w:rsid w:val="00262437"/>
    <w:rsid w:val="0026600C"/>
    <w:rsid w:val="00283DAA"/>
    <w:rsid w:val="002A22B5"/>
    <w:rsid w:val="002A3FEE"/>
    <w:rsid w:val="002C3526"/>
    <w:rsid w:val="002E569E"/>
    <w:rsid w:val="0031393A"/>
    <w:rsid w:val="00314F3D"/>
    <w:rsid w:val="00316902"/>
    <w:rsid w:val="003474A3"/>
    <w:rsid w:val="00357358"/>
    <w:rsid w:val="00363BE9"/>
    <w:rsid w:val="00366E4F"/>
    <w:rsid w:val="00373247"/>
    <w:rsid w:val="00373B99"/>
    <w:rsid w:val="003A2511"/>
    <w:rsid w:val="003B68A2"/>
    <w:rsid w:val="003C64F0"/>
    <w:rsid w:val="003F7B3E"/>
    <w:rsid w:val="004035F9"/>
    <w:rsid w:val="00461787"/>
    <w:rsid w:val="0046542A"/>
    <w:rsid w:val="00470F1F"/>
    <w:rsid w:val="00476EBD"/>
    <w:rsid w:val="00483A47"/>
    <w:rsid w:val="0048415B"/>
    <w:rsid w:val="004A30B3"/>
    <w:rsid w:val="004C4A43"/>
    <w:rsid w:val="004C529F"/>
    <w:rsid w:val="004C62D3"/>
    <w:rsid w:val="004D604E"/>
    <w:rsid w:val="004D6573"/>
    <w:rsid w:val="004E659E"/>
    <w:rsid w:val="004E71CE"/>
    <w:rsid w:val="00516CA2"/>
    <w:rsid w:val="005174BC"/>
    <w:rsid w:val="005178F6"/>
    <w:rsid w:val="00532DDA"/>
    <w:rsid w:val="005408B7"/>
    <w:rsid w:val="0054329C"/>
    <w:rsid w:val="00545D2A"/>
    <w:rsid w:val="00557585"/>
    <w:rsid w:val="0056212E"/>
    <w:rsid w:val="0057118E"/>
    <w:rsid w:val="005C6EDC"/>
    <w:rsid w:val="005E5C27"/>
    <w:rsid w:val="00631522"/>
    <w:rsid w:val="00636F4E"/>
    <w:rsid w:val="00640664"/>
    <w:rsid w:val="00643A03"/>
    <w:rsid w:val="0067431C"/>
    <w:rsid w:val="006776DC"/>
    <w:rsid w:val="00681AD7"/>
    <w:rsid w:val="00692DA8"/>
    <w:rsid w:val="006B253D"/>
    <w:rsid w:val="006C272C"/>
    <w:rsid w:val="006F0306"/>
    <w:rsid w:val="00704141"/>
    <w:rsid w:val="00722992"/>
    <w:rsid w:val="007272D3"/>
    <w:rsid w:val="007360DE"/>
    <w:rsid w:val="00740FE3"/>
    <w:rsid w:val="00773F4F"/>
    <w:rsid w:val="00783C44"/>
    <w:rsid w:val="00785B1A"/>
    <w:rsid w:val="00793346"/>
    <w:rsid w:val="007C3645"/>
    <w:rsid w:val="007D4E46"/>
    <w:rsid w:val="007D5D7B"/>
    <w:rsid w:val="007E13F3"/>
    <w:rsid w:val="007E2D5E"/>
    <w:rsid w:val="007F3FA7"/>
    <w:rsid w:val="00820CAE"/>
    <w:rsid w:val="00832EED"/>
    <w:rsid w:val="00837C03"/>
    <w:rsid w:val="00856DEC"/>
    <w:rsid w:val="008624DD"/>
    <w:rsid w:val="0086284A"/>
    <w:rsid w:val="00872BD1"/>
    <w:rsid w:val="008878D3"/>
    <w:rsid w:val="008908FF"/>
    <w:rsid w:val="0089110F"/>
    <w:rsid w:val="008A4947"/>
    <w:rsid w:val="008E31ED"/>
    <w:rsid w:val="008E4A7F"/>
    <w:rsid w:val="0090659A"/>
    <w:rsid w:val="00917151"/>
    <w:rsid w:val="009620A8"/>
    <w:rsid w:val="00962BC6"/>
    <w:rsid w:val="00973FDC"/>
    <w:rsid w:val="00974C2A"/>
    <w:rsid w:val="00980B47"/>
    <w:rsid w:val="00985B0B"/>
    <w:rsid w:val="00990A6D"/>
    <w:rsid w:val="00990A72"/>
    <w:rsid w:val="009B7D88"/>
    <w:rsid w:val="009D7411"/>
    <w:rsid w:val="009E3F77"/>
    <w:rsid w:val="00A059C3"/>
    <w:rsid w:val="00A075F2"/>
    <w:rsid w:val="00A10480"/>
    <w:rsid w:val="00A256BF"/>
    <w:rsid w:val="00A31C61"/>
    <w:rsid w:val="00A3241A"/>
    <w:rsid w:val="00A32FD8"/>
    <w:rsid w:val="00A4370C"/>
    <w:rsid w:val="00A46EAA"/>
    <w:rsid w:val="00A606FC"/>
    <w:rsid w:val="00A642F5"/>
    <w:rsid w:val="00A671DF"/>
    <w:rsid w:val="00A73594"/>
    <w:rsid w:val="00A77F61"/>
    <w:rsid w:val="00A80A10"/>
    <w:rsid w:val="00A81F9D"/>
    <w:rsid w:val="00A82E39"/>
    <w:rsid w:val="00A91782"/>
    <w:rsid w:val="00AB08DE"/>
    <w:rsid w:val="00AB1255"/>
    <w:rsid w:val="00AC0764"/>
    <w:rsid w:val="00AC54A7"/>
    <w:rsid w:val="00AD72CD"/>
    <w:rsid w:val="00B03E81"/>
    <w:rsid w:val="00B257EA"/>
    <w:rsid w:val="00B30515"/>
    <w:rsid w:val="00B54F0B"/>
    <w:rsid w:val="00B83D74"/>
    <w:rsid w:val="00B8643E"/>
    <w:rsid w:val="00BA357B"/>
    <w:rsid w:val="00BB1A08"/>
    <w:rsid w:val="00BB2E14"/>
    <w:rsid w:val="00BC48E9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A5334"/>
    <w:rsid w:val="00CA69D5"/>
    <w:rsid w:val="00CD1748"/>
    <w:rsid w:val="00CE3754"/>
    <w:rsid w:val="00CF0846"/>
    <w:rsid w:val="00CF0AAE"/>
    <w:rsid w:val="00CF0CC0"/>
    <w:rsid w:val="00CF21F9"/>
    <w:rsid w:val="00D11A9F"/>
    <w:rsid w:val="00D11DBD"/>
    <w:rsid w:val="00D171C2"/>
    <w:rsid w:val="00DA78B6"/>
    <w:rsid w:val="00DB0305"/>
    <w:rsid w:val="00DC5912"/>
    <w:rsid w:val="00DD15CB"/>
    <w:rsid w:val="00DD4398"/>
    <w:rsid w:val="00DD4B83"/>
    <w:rsid w:val="00DF477E"/>
    <w:rsid w:val="00DF720A"/>
    <w:rsid w:val="00E21495"/>
    <w:rsid w:val="00E22E7E"/>
    <w:rsid w:val="00E764B7"/>
    <w:rsid w:val="00E85712"/>
    <w:rsid w:val="00E95412"/>
    <w:rsid w:val="00EA5EAC"/>
    <w:rsid w:val="00EA682D"/>
    <w:rsid w:val="00ED02F4"/>
    <w:rsid w:val="00ED4EAF"/>
    <w:rsid w:val="00ED7A0A"/>
    <w:rsid w:val="00EE3880"/>
    <w:rsid w:val="00EF4ABA"/>
    <w:rsid w:val="00F00677"/>
    <w:rsid w:val="00F012A7"/>
    <w:rsid w:val="00F06D20"/>
    <w:rsid w:val="00F117F0"/>
    <w:rsid w:val="00F118DC"/>
    <w:rsid w:val="00F15611"/>
    <w:rsid w:val="00F36846"/>
    <w:rsid w:val="00F41394"/>
    <w:rsid w:val="00F4470D"/>
    <w:rsid w:val="00F520C2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3074"/>
    <o:shapelayout v:ext="edit">
      <o:idmap v:ext="edit" data="1"/>
    </o:shapelayout>
  </w:shapeDefaults>
  <w:decimalSymbol w:val="."/>
  <w:listSeparator w:val=","/>
  <w14:docId w14:val="7849066E"/>
  <w15:chartTrackingRefBased/>
  <w15:docId w15:val="{AF1F896E-E3AB-402F-8A9E-BB4EBEE64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2A22B5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2A22B5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qFormat/>
    <w:rsid w:val="00B8643E"/>
    <w:pPr>
      <w:ind w:left="720"/>
      <w:contextualSpacing/>
    </w:pPr>
    <w:rPr>
      <w:rFonts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1E04C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E04CB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E04C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E04CB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1E04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template</Template>
  <TotalTime>1</TotalTime>
  <Pages>5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2 - Unit 70 - Spreadsheet software - Evidence checklist</dc:title>
  <dc:subject/>
  <dc:creator>OCR</dc:creator>
  <cp:keywords>Evidence checklist</cp:keywords>
  <cp:lastModifiedBy>Mary Bree</cp:lastModifiedBy>
  <cp:revision>2</cp:revision>
  <cp:lastPrinted>2011-08-24T10:56:00Z</cp:lastPrinted>
  <dcterms:created xsi:type="dcterms:W3CDTF">2021-08-02T09:08:00Z</dcterms:created>
  <dcterms:modified xsi:type="dcterms:W3CDTF">2021-08-02T09:08:00Z</dcterms:modified>
</cp:coreProperties>
</file>