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D9B37" w14:textId="77777777" w:rsidR="00010352" w:rsidRDefault="00010352" w:rsidP="00010352">
      <w:pPr>
        <w:pStyle w:val="NormalBold"/>
        <w:jc w:val="center"/>
        <w:rPr>
          <w:sz w:val="28"/>
          <w:szCs w:val="28"/>
        </w:rPr>
      </w:pPr>
    </w:p>
    <w:p w14:paraId="2E28640C" w14:textId="77777777" w:rsidR="00010352" w:rsidRPr="00AB1638" w:rsidRDefault="00010352" w:rsidP="00010352">
      <w:pPr>
        <w:pStyle w:val="NormalBold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0038F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Pr="00AB1638">
        <w:rPr>
          <w:sz w:val="28"/>
          <w:szCs w:val="28"/>
        </w:rPr>
        <w:t xml:space="preserve">OCR Level </w:t>
      </w:r>
      <w:r>
        <w:rPr>
          <w:sz w:val="28"/>
          <w:szCs w:val="28"/>
        </w:rPr>
        <w:t>2</w:t>
      </w:r>
      <w:r w:rsidRPr="00AB16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in IT User Skills </w:t>
      </w:r>
      <w:r w:rsidRPr="00AB1638">
        <w:rPr>
          <w:sz w:val="28"/>
          <w:szCs w:val="28"/>
        </w:rPr>
        <w:t>ITQ</w:t>
      </w:r>
    </w:p>
    <w:p w14:paraId="5E92FCBF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7F703CD" w14:textId="77777777" w:rsidR="004345BE" w:rsidRDefault="004345BE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73: IT User Fundamentals Level 2 (Credit Value 3)</w:t>
      </w:r>
    </w:p>
    <w:p w14:paraId="6A59B632" w14:textId="77777777" w:rsidR="00CF0CC0" w:rsidRDefault="00CF0CC0" w:rsidP="00CF0CC0">
      <w:pPr>
        <w:rPr>
          <w:bCs/>
          <w:sz w:val="16"/>
        </w:rPr>
      </w:pPr>
    </w:p>
    <w:p w14:paraId="0EAF9D7E" w14:textId="77777777" w:rsidR="00EA5EAC" w:rsidRDefault="00EA5EAC" w:rsidP="00CF0CC0">
      <w:pPr>
        <w:rPr>
          <w:bCs/>
          <w:sz w:val="16"/>
        </w:rPr>
      </w:pPr>
    </w:p>
    <w:p w14:paraId="0239B1E2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57085336" w14:textId="77777777" w:rsidTr="005D038F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ED09" w14:textId="77777777" w:rsidR="00EF4ABA" w:rsidRPr="001375A1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375A1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B76C7B" w14:textId="77777777" w:rsidR="00EF4ABA" w:rsidRPr="001375A1" w:rsidRDefault="0001035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97EFB" w14:textId="77777777" w:rsidR="00EF4ABA" w:rsidRPr="005D038F" w:rsidRDefault="00EF4ABA" w:rsidP="005D038F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23EC" w14:textId="77777777" w:rsidR="00EF4ABA" w:rsidRPr="001375A1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375A1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383EC2D" w14:textId="77777777" w:rsidR="00EF4ABA" w:rsidRPr="005D038F" w:rsidRDefault="0001035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756D28CA" w14:textId="77777777" w:rsidR="00CF0CC0" w:rsidRDefault="00CF0CC0" w:rsidP="00CF0CC0">
      <w:pPr>
        <w:pStyle w:val="normal0"/>
      </w:pPr>
    </w:p>
    <w:p w14:paraId="77C2B5FB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03CC4DE8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4FD56A2A" w14:textId="77777777" w:rsidR="00CF0846" w:rsidRDefault="00CF0846" w:rsidP="00CF0846">
      <w:pPr>
        <w:pStyle w:val="normal0"/>
      </w:pPr>
    </w:p>
    <w:p w14:paraId="49569F87" w14:textId="77777777" w:rsidR="00CF0846" w:rsidRDefault="00CF0846" w:rsidP="00342AF3">
      <w:pPr>
        <w:pStyle w:val="normal0"/>
      </w:pPr>
      <w:r>
        <w:t xml:space="preserve">Centre assessors </w:t>
      </w:r>
      <w:r w:rsidRPr="00342AF3">
        <w:rPr>
          <w:b/>
        </w:rPr>
        <w:t>must</w:t>
      </w:r>
      <w:r>
        <w:t xml:space="preserve"> assess the candidate’s work prior to submission.</w:t>
      </w:r>
    </w:p>
    <w:p w14:paraId="1B32E8D1" w14:textId="77777777" w:rsidR="00CF0846" w:rsidRDefault="00CF0846" w:rsidP="00342AF3">
      <w:pPr>
        <w:pStyle w:val="normal0"/>
      </w:pPr>
    </w:p>
    <w:p w14:paraId="0B1A6D8D" w14:textId="77777777" w:rsidR="00CF0846" w:rsidRDefault="00CF0846" w:rsidP="00342AF3">
      <w:pPr>
        <w:pStyle w:val="normal0"/>
      </w:pPr>
      <w:r>
        <w:t>Only units that have been achieved should be submitted for moderation.</w:t>
      </w:r>
    </w:p>
    <w:p w14:paraId="0FE9629D" w14:textId="77777777" w:rsidR="00CF0846" w:rsidRDefault="00CF0846" w:rsidP="00342AF3">
      <w:pPr>
        <w:pStyle w:val="normal0"/>
      </w:pPr>
    </w:p>
    <w:p w14:paraId="0778D0D8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40F09D99" w14:textId="77777777" w:rsidR="00CF0846" w:rsidRPr="00D70932" w:rsidRDefault="00CF0846" w:rsidP="00CF0846"/>
    <w:p w14:paraId="69DADA16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506A81">
        <w:rPr>
          <w:b/>
          <w:bCs/>
          <w:i/>
          <w:sz w:val="22"/>
          <w:szCs w:val="22"/>
        </w:rPr>
        <w:t>in bold</w:t>
      </w:r>
      <w:r w:rsidR="00506A81" w:rsidRPr="00506A81">
        <w:rPr>
          <w:b/>
          <w:bCs/>
          <w:i/>
          <w:sz w:val="22"/>
          <w:szCs w:val="22"/>
        </w:rPr>
        <w:t xml:space="preserve"> italic</w:t>
      </w:r>
      <w:r w:rsidR="005D038F">
        <w:rPr>
          <w:b/>
          <w:bCs/>
          <w:i/>
          <w:sz w:val="22"/>
          <w:szCs w:val="22"/>
        </w:rPr>
        <w:t>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BED603A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2C914991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CC017DD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0607178" w14:textId="77777777" w:rsidR="00985B0B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70DEC443" w14:textId="77777777" w:rsidTr="00342AF3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EDEFEC" w14:textId="77777777" w:rsidR="00461787" w:rsidRPr="00342AF3" w:rsidRDefault="005E5C27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19F6B8" w14:textId="77777777" w:rsidR="00461787" w:rsidRPr="00342AF3" w:rsidRDefault="005E5C27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41ABD58" w14:textId="77777777" w:rsidR="00461787" w:rsidRPr="00342AF3" w:rsidRDefault="002C3526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6B253D" w14:paraId="08E969D3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2BD" w14:textId="77777777" w:rsidR="004345BE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0473A4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B1</w:t>
            </w:r>
            <w:r w:rsidR="000473A4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0473A4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Use IT systems to meet a variety of needs.</w:t>
            </w:r>
          </w:p>
          <w:p w14:paraId="30392500" w14:textId="77777777" w:rsidR="004345BE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B1.1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Use correct procedures to start and shutdown an IT system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0C3" w14:textId="77777777" w:rsidR="002C3526" w:rsidRPr="000473A4" w:rsidRDefault="004C131E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 xml:space="preserve">B1.1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P</w:t>
            </w:r>
            <w:r w:rsidR="004345BE" w:rsidRPr="000473A4">
              <w:rPr>
                <w:b/>
                <w:i/>
                <w:lang w:val="en-GB"/>
              </w:rPr>
              <w:t>rovide</w:t>
            </w:r>
            <w:proofErr w:type="gramEnd"/>
            <w:r w:rsidR="005E45E1" w:rsidRPr="000473A4">
              <w:rPr>
                <w:b/>
                <w:i/>
                <w:lang w:val="en-GB"/>
              </w:rPr>
              <w:t xml:space="preserve"> evidence of</w:t>
            </w:r>
            <w:r w:rsidR="004345BE" w:rsidRPr="000473A4">
              <w:rPr>
                <w:b/>
                <w:i/>
                <w:lang w:val="en-GB"/>
              </w:rPr>
              <w:t xml:space="preserve"> how </w:t>
            </w:r>
            <w:r w:rsidR="00393402" w:rsidRPr="000473A4">
              <w:rPr>
                <w:b/>
                <w:i/>
                <w:lang w:val="en-GB"/>
              </w:rPr>
              <w:t>to</w:t>
            </w:r>
            <w:r w:rsidR="004345BE" w:rsidRPr="000473A4">
              <w:rPr>
                <w:b/>
                <w:i/>
                <w:lang w:val="en-GB"/>
              </w:rPr>
              <w:t xml:space="preserve"> log into and shutdown the IT system </w:t>
            </w:r>
            <w:r w:rsidR="00393402" w:rsidRPr="000473A4">
              <w:rPr>
                <w:b/>
                <w:i/>
                <w:lang w:val="en-GB"/>
              </w:rPr>
              <w:t>being</w:t>
            </w:r>
            <w:r w:rsidR="004345BE" w:rsidRPr="000473A4">
              <w:rPr>
                <w:b/>
                <w:i/>
                <w:lang w:val="en-GB"/>
              </w:rPr>
              <w:t xml:space="preserve"> using.</w:t>
            </w:r>
          </w:p>
          <w:p w14:paraId="00200191" w14:textId="77777777" w:rsidR="004345BE" w:rsidRPr="001375A1" w:rsidRDefault="004345BE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="000473A4">
              <w:rPr>
                <w:b/>
                <w:sz w:val="20"/>
              </w:rPr>
              <w:t xml:space="preserve"> </w:t>
            </w:r>
            <w:r w:rsidRPr="000473A4">
              <w:rPr>
                <w:sz w:val="20"/>
              </w:rPr>
              <w:t xml:space="preserve"> </w:t>
            </w:r>
            <w:r w:rsidR="004C131E" w:rsidRPr="000473A4">
              <w:rPr>
                <w:sz w:val="20"/>
              </w:rPr>
              <w:t xml:space="preserve">Start and shutdown procedures: </w:t>
            </w:r>
            <w:r w:rsidRPr="000473A4">
              <w:rPr>
                <w:sz w:val="20"/>
              </w:rPr>
              <w:t>Log in, enter password, log out, shut down menu, lock, unlock, non-routine start-up, restart, safe mode, power management, standby.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8B80B" w14:textId="77777777" w:rsidR="006B253D" w:rsidRPr="00342AF3" w:rsidRDefault="0001035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4A1E1868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DC2" w14:textId="77777777" w:rsidR="002C3526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B1.2 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Select and use interface features effectively to interact with IT systems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ED4" w14:textId="77777777" w:rsidR="00990A72" w:rsidRPr="000473A4" w:rsidRDefault="004C131E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>B1.2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Pr="000473A4">
              <w:rPr>
                <w:b/>
                <w:i/>
                <w:lang w:val="en-GB"/>
              </w:rPr>
              <w:t xml:space="preserve"> </w:t>
            </w:r>
            <w:r w:rsidR="004345BE" w:rsidRPr="000473A4">
              <w:rPr>
                <w:b/>
                <w:i/>
                <w:lang w:val="en-GB"/>
              </w:rPr>
              <w:t>Examples</w:t>
            </w:r>
            <w:proofErr w:type="gramEnd"/>
            <w:r w:rsidR="004345BE" w:rsidRPr="000473A4">
              <w:rPr>
                <w:b/>
                <w:i/>
                <w:lang w:val="en-GB"/>
              </w:rPr>
              <w:t xml:space="preserve"> of using three different interface features.</w:t>
            </w:r>
          </w:p>
          <w:p w14:paraId="0917BE88" w14:textId="77777777" w:rsidR="004345BE" w:rsidRPr="00342AF3" w:rsidRDefault="004345BE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</w:t>
            </w:r>
            <w:r w:rsidR="004C131E" w:rsidRPr="000473A4">
              <w:rPr>
                <w:sz w:val="20"/>
              </w:rPr>
              <w:t xml:space="preserve">Interface features: </w:t>
            </w:r>
            <w:r w:rsidRPr="000473A4">
              <w:rPr>
                <w:sz w:val="20"/>
              </w:rPr>
              <w:t>Desktop, windows, dialog box, menu, submenu, toolbar, icon, scrollbar, button, drag and drop, zoom, minimise,</w:t>
            </w:r>
            <w:r w:rsidR="00342AF3" w:rsidRPr="000473A4">
              <w:rPr>
                <w:sz w:val="20"/>
              </w:rPr>
              <w:t xml:space="preserve"> maximise, wizards, shortcuts.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50DC4" w14:textId="77777777" w:rsidR="002C3526" w:rsidRPr="00342AF3" w:rsidRDefault="0001035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7705784E" w14:textId="77777777" w:rsidTr="004345BE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F86" w14:textId="77777777" w:rsidR="00F4470D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B1.3 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Select and adjust system settings as appropriate to needs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E66" w14:textId="77777777" w:rsidR="00F4470D" w:rsidRPr="000473A4" w:rsidRDefault="004C131E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>B1.3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Pr="000473A4">
              <w:rPr>
                <w:b/>
                <w:i/>
                <w:lang w:val="en-GB"/>
              </w:rPr>
              <w:t xml:space="preserve"> </w:t>
            </w:r>
            <w:r w:rsidR="004345BE" w:rsidRPr="000473A4">
              <w:rPr>
                <w:b/>
                <w:i/>
                <w:lang w:val="en-GB"/>
              </w:rPr>
              <w:t>Two</w:t>
            </w:r>
            <w:proofErr w:type="gramEnd"/>
            <w:r w:rsidR="004345BE" w:rsidRPr="000473A4">
              <w:rPr>
                <w:b/>
                <w:i/>
                <w:lang w:val="en-GB"/>
              </w:rPr>
              <w:t xml:space="preserve"> different examples of adjusting systems settings.</w:t>
            </w:r>
          </w:p>
          <w:p w14:paraId="37D35FAC" w14:textId="77777777" w:rsidR="004345BE" w:rsidRPr="00506A81" w:rsidRDefault="004345BE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</w:t>
            </w:r>
            <w:r w:rsidR="004C131E" w:rsidRPr="000473A4">
              <w:rPr>
                <w:sz w:val="20"/>
              </w:rPr>
              <w:t xml:space="preserve">System settings: </w:t>
            </w:r>
            <w:r w:rsidRPr="000473A4">
              <w:rPr>
                <w:sz w:val="20"/>
              </w:rPr>
              <w:t xml:space="preserve">Desktop, </w:t>
            </w:r>
            <w:proofErr w:type="gramStart"/>
            <w:r w:rsidRPr="000473A4">
              <w:rPr>
                <w:sz w:val="20"/>
              </w:rPr>
              <w:t>input</w:t>
            </w:r>
            <w:proofErr w:type="gramEnd"/>
            <w:r w:rsidRPr="000473A4">
              <w:rPr>
                <w:sz w:val="20"/>
              </w:rPr>
              <w:t xml:space="preserve"> and output settings; multiple monitors; accessibility settings, date and time; shortcuts, display settings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A23A0" w14:textId="77777777" w:rsidR="00F4470D" w:rsidRPr="00342AF3" w:rsidRDefault="0001035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345BE" w14:paraId="62423C2B" w14:textId="77777777" w:rsidTr="004345BE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79B" w14:textId="77777777" w:rsidR="004345BE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B1.4 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Select and use a communication service to access the Internet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51C" w14:textId="77777777" w:rsidR="004345BE" w:rsidRPr="000473A4" w:rsidRDefault="004C131E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 xml:space="preserve">B1.4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4345BE" w:rsidRPr="000473A4">
              <w:rPr>
                <w:b/>
                <w:i/>
                <w:lang w:val="en-GB"/>
              </w:rPr>
              <w:t>One</w:t>
            </w:r>
            <w:proofErr w:type="gramEnd"/>
            <w:r w:rsidR="004345BE" w:rsidRPr="000473A4">
              <w:rPr>
                <w:b/>
                <w:i/>
                <w:lang w:val="en-GB"/>
              </w:rPr>
              <w:t xml:space="preserve"> example of using a communication service.</w:t>
            </w:r>
          </w:p>
          <w:p w14:paraId="6637C7CE" w14:textId="77777777" w:rsidR="004345BE" w:rsidRPr="00342AF3" w:rsidRDefault="004345BE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</w:t>
            </w:r>
            <w:r w:rsidR="004C131E" w:rsidRPr="000473A4">
              <w:rPr>
                <w:sz w:val="20"/>
              </w:rPr>
              <w:t xml:space="preserve">Communication service: </w:t>
            </w:r>
            <w:r w:rsidRPr="000473A4">
              <w:rPr>
                <w:sz w:val="20"/>
              </w:rPr>
              <w:t>Broadband, dial up, wireless, network connections, mobile device; ISP.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9125D" w14:textId="77777777" w:rsidR="004345BE" w:rsidRPr="00342AF3" w:rsidRDefault="0001035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345BE" w14:paraId="7BE5128F" w14:textId="77777777" w:rsidTr="00985B0B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0B3B47" w14:textId="77777777" w:rsidR="004345BE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B1.5 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Use appropriate terminology when describing IT systems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DDDB9" w14:textId="77777777" w:rsidR="004345BE" w:rsidRPr="000473A4" w:rsidRDefault="004C131E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>B1.5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B</w:t>
            </w:r>
            <w:r w:rsidR="004345BE" w:rsidRPr="000473A4">
              <w:rPr>
                <w:b/>
                <w:i/>
                <w:lang w:val="en-GB"/>
              </w:rPr>
              <w:t>riefly</w:t>
            </w:r>
            <w:proofErr w:type="gramEnd"/>
            <w:r w:rsidR="004345BE" w:rsidRPr="000473A4">
              <w:rPr>
                <w:b/>
                <w:i/>
                <w:lang w:val="en-GB"/>
              </w:rPr>
              <w:t xml:space="preserve"> describe at least five components of an IT system.</w:t>
            </w:r>
          </w:p>
          <w:p w14:paraId="775FCE42" w14:textId="77777777" w:rsidR="004345BE" w:rsidRPr="00342AF3" w:rsidRDefault="004345BE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</w:t>
            </w:r>
            <w:r w:rsidR="004C131E" w:rsidRPr="000473A4">
              <w:rPr>
                <w:b/>
                <w:sz w:val="20"/>
              </w:rPr>
              <w:t>:</w:t>
            </w:r>
            <w:r w:rsidR="004C131E" w:rsidRPr="000473A4">
              <w:rPr>
                <w:sz w:val="20"/>
              </w:rPr>
              <w:t xml:space="preserve"> </w:t>
            </w:r>
            <w:r w:rsidR="000473A4">
              <w:rPr>
                <w:sz w:val="20"/>
              </w:rPr>
              <w:t xml:space="preserve"> </w:t>
            </w:r>
            <w:r w:rsidR="004C131E" w:rsidRPr="000473A4">
              <w:rPr>
                <w:sz w:val="20"/>
              </w:rPr>
              <w:t>IT system: W</w:t>
            </w:r>
            <w:r w:rsidRPr="000473A4">
              <w:rPr>
                <w:sz w:val="20"/>
              </w:rPr>
              <w:t xml:space="preserve">ill vary according to the setup </w:t>
            </w:r>
            <w:proofErr w:type="gramStart"/>
            <w:r w:rsidRPr="000473A4">
              <w:rPr>
                <w:sz w:val="20"/>
              </w:rPr>
              <w:t>eg</w:t>
            </w:r>
            <w:proofErr w:type="gramEnd"/>
            <w:r w:rsidRPr="000473A4">
              <w:rPr>
                <w:sz w:val="20"/>
              </w:rPr>
              <w:t xml:space="preserve"> computer (PC or laptop), input device (keyboard, mouse or other pointing device), processor, output device (screen, printer), storage media (memory, disk, CD, </w:t>
            </w:r>
            <w:smartTag w:uri="urn:schemas-microsoft-com:office:smarttags" w:element="stockticker">
              <w:r w:rsidRPr="000473A4">
                <w:rPr>
                  <w:sz w:val="20"/>
                </w:rPr>
                <w:t>DVD</w:t>
              </w:r>
            </w:smartTag>
            <w:r w:rsidRPr="000473A4">
              <w:rPr>
                <w:sz w:val="20"/>
              </w:rPr>
              <w:t>, data/memory stick, hard drive, network drive).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178A1D4" w14:textId="77777777" w:rsidR="004345BE" w:rsidRPr="00342AF3" w:rsidRDefault="0001035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E060245" w14:textId="77777777" w:rsidR="00224630" w:rsidRDefault="00224630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791D087" w14:textId="77777777" w:rsidR="00283DAA" w:rsidRDefault="00283DAA" w:rsidP="00191CCA">
      <w:pPr>
        <w:pStyle w:val="OCRBullet"/>
        <w:numPr>
          <w:ilvl w:val="1"/>
          <w:numId w:val="0"/>
        </w:numPr>
        <w:tabs>
          <w:tab w:val="num" w:pos="1080"/>
        </w:tabs>
        <w:spacing w:after="960"/>
      </w:pPr>
    </w:p>
    <w:p w14:paraId="5FF9C579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6D08CEB7" w14:textId="77777777" w:rsidTr="00985B0B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19AB85" w14:textId="77777777" w:rsidR="00283DAA" w:rsidRPr="00342AF3" w:rsidRDefault="00283DAA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D5CAC2" w14:textId="77777777" w:rsidR="00283DAA" w:rsidRPr="00342AF3" w:rsidRDefault="00283DAA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7D04C37" w14:textId="77777777" w:rsidR="00283DAA" w:rsidRPr="00342AF3" w:rsidRDefault="00283DAA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283DAA" w14:paraId="7FCFC7B1" w14:textId="77777777" w:rsidTr="00985B0B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289" w14:textId="77777777" w:rsidR="004345BE" w:rsidRPr="000473A4" w:rsidRDefault="000473A4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B2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4345BE" w:rsidRPr="000473A4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Manage information storage and retrieval appropriately.</w:t>
            </w:r>
          </w:p>
          <w:p w14:paraId="46D84594" w14:textId="77777777" w:rsidR="00985B0B" w:rsidRPr="000473A4" w:rsidRDefault="000473A4" w:rsidP="000473A4">
            <w:pPr>
              <w:pStyle w:val="criteria2"/>
              <w:framePr w:hSpace="0" w:wrap="auto" w:vAnchor="margin" w:hAnchor="text" w:xAlign="left" w:yAlign="inline"/>
              <w:autoSpaceDE w:val="0"/>
              <w:autoSpaceDN w:val="0"/>
              <w:adjustRightInd w:val="0"/>
              <w:spacing w:before="40" w:after="240"/>
              <w:ind w:left="567"/>
              <w:rPr>
                <w:rFonts w:cs="Arial"/>
                <w:color w:val="000000"/>
                <w:lang w:val="en-GB" w:eastAsia="en-GB"/>
              </w:rPr>
            </w:pPr>
            <w:r>
              <w:rPr>
                <w:rFonts w:cs="Arial"/>
                <w:color w:val="000000"/>
                <w:lang w:val="en-GB" w:eastAsia="en-GB"/>
              </w:rPr>
              <w:t>B2.1</w:t>
            </w:r>
            <w:r>
              <w:rPr>
                <w:rFonts w:cs="Arial"/>
                <w:color w:val="000000"/>
                <w:lang w:val="en-GB" w:eastAsia="en-GB"/>
              </w:rPr>
              <w:tab/>
            </w:r>
            <w:r w:rsidR="004345BE" w:rsidRPr="000473A4">
              <w:rPr>
                <w:rFonts w:cs="Arial"/>
                <w:color w:val="000000"/>
                <w:lang w:val="en-GB" w:eastAsia="en-GB"/>
              </w:rPr>
              <w:t>Manage files and folders to enable efficient information retrieval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275D" w14:textId="77777777" w:rsidR="00283DAA" w:rsidRPr="000473A4" w:rsidRDefault="00050F0A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 xml:space="preserve">B2.1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T</w:t>
            </w:r>
            <w:r w:rsidRPr="000473A4">
              <w:rPr>
                <w:b/>
                <w:i/>
                <w:lang w:val="en-GB"/>
              </w:rPr>
              <w:t>hree</w:t>
            </w:r>
            <w:proofErr w:type="gramEnd"/>
            <w:r w:rsidRPr="000473A4">
              <w:rPr>
                <w:b/>
                <w:i/>
                <w:lang w:val="en-GB"/>
              </w:rPr>
              <w:t xml:space="preserve"> different examples of working with files and three different examples of working with folders.</w:t>
            </w:r>
          </w:p>
          <w:p w14:paraId="71DD0A80" w14:textId="77777777" w:rsidR="00050F0A" w:rsidRPr="000473A4" w:rsidRDefault="00050F0A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File Handling – create, name, open, save, save as, </w:t>
            </w:r>
            <w:proofErr w:type="gramStart"/>
            <w:r w:rsidRPr="000473A4">
              <w:rPr>
                <w:sz w:val="20"/>
              </w:rPr>
              <w:t>print</w:t>
            </w:r>
            <w:proofErr w:type="gramEnd"/>
            <w:r w:rsidRPr="000473A4">
              <w:rPr>
                <w:sz w:val="20"/>
              </w:rPr>
              <w:t xml:space="preserve"> and close files; move, copy, rename, delete files; display file lists, sort, search; properties, access control, size, file types.  </w:t>
            </w:r>
          </w:p>
          <w:p w14:paraId="47E8CA1C" w14:textId="77777777" w:rsidR="00506A81" w:rsidRPr="001375A1" w:rsidRDefault="00050F0A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sz w:val="20"/>
              </w:rPr>
              <w:t>Folders – create and name folders and subfolders, change default settings, file housekeeping.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6685" w14:textId="77777777" w:rsidR="00283DAA" w:rsidRPr="00342AF3" w:rsidRDefault="0001035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776E774B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729" w14:textId="77777777" w:rsidR="00283DAA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B2.2 </w:t>
            </w:r>
            <w:r w:rsidR="00050F0A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Organise </w:t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and stor</w:t>
            </w:r>
            <w:r w:rsidR="00050F0A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e</w:t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information, using general and local conventions where appropriate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576" w14:textId="77777777" w:rsidR="00283DAA" w:rsidRPr="000473A4" w:rsidRDefault="00050F0A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 xml:space="preserve">B2.2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P</w:t>
            </w:r>
            <w:r w:rsidRPr="000473A4">
              <w:rPr>
                <w:b/>
                <w:i/>
                <w:lang w:val="en-GB"/>
              </w:rPr>
              <w:t>rovide</w:t>
            </w:r>
            <w:proofErr w:type="gramEnd"/>
            <w:r w:rsidRPr="000473A4">
              <w:rPr>
                <w:b/>
                <w:i/>
                <w:lang w:val="en-GB"/>
              </w:rPr>
              <w:t xml:space="preserve"> evidence of at least two examples of organising and storing information</w:t>
            </w:r>
          </w:p>
          <w:p w14:paraId="1AFE131F" w14:textId="77777777" w:rsidR="00050F0A" w:rsidRPr="00506A81" w:rsidRDefault="00050F0A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Organise and store - Insert, remove, name, label, archive, share, permissions.</w:t>
            </w:r>
            <w:r w:rsidRPr="00506A81">
              <w:t xml:space="preserve">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04908" w14:textId="77777777" w:rsidR="00283DAA" w:rsidRPr="00342AF3" w:rsidRDefault="0001035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5EDD350E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BB5" w14:textId="77777777" w:rsidR="00F4470D" w:rsidRPr="000473A4" w:rsidRDefault="004345B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B2.3 </w:t>
            </w:r>
            <w:r w:rsidR="00050F0A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185B0F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Identify when and why to use different types of</w:t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storage media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FB83" w14:textId="77777777" w:rsidR="00F4470D" w:rsidRPr="000473A4" w:rsidRDefault="00050F0A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 xml:space="preserve">B2.3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835FE5" w:rsidRPr="000473A4">
              <w:rPr>
                <w:b/>
                <w:i/>
                <w:lang w:val="en-GB"/>
              </w:rPr>
              <w:t>At</w:t>
            </w:r>
            <w:proofErr w:type="gramEnd"/>
            <w:r w:rsidR="00835FE5" w:rsidRPr="000473A4">
              <w:rPr>
                <w:b/>
                <w:i/>
                <w:lang w:val="en-GB"/>
              </w:rPr>
              <w:t xml:space="preserve"> least one example of using </w:t>
            </w:r>
            <w:r w:rsidRPr="000473A4">
              <w:rPr>
                <w:b/>
                <w:i/>
                <w:lang w:val="en-GB"/>
              </w:rPr>
              <w:t>storage media used must be appropriate.</w:t>
            </w:r>
          </w:p>
          <w:p w14:paraId="156894A1" w14:textId="77777777" w:rsidR="00050F0A" w:rsidRPr="00506A81" w:rsidRDefault="00050F0A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sz w:val="20"/>
              </w:rPr>
              <w:t xml:space="preserve">Examples: Storage media - Disk, CD, </w:t>
            </w:r>
            <w:smartTag w:uri="urn:schemas-microsoft-com:office:smarttags" w:element="stockticker">
              <w:r w:rsidRPr="000473A4">
                <w:rPr>
                  <w:sz w:val="20"/>
                </w:rPr>
                <w:t>DVD</w:t>
              </w:r>
            </w:smartTag>
            <w:r w:rsidRPr="000473A4">
              <w:rPr>
                <w:sz w:val="20"/>
              </w:rPr>
              <w:t>, data/memory stick, media card, hard drive, network drive, mobile device.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A9544" w14:textId="77777777" w:rsidR="00F4470D" w:rsidRPr="00342AF3" w:rsidRDefault="0001035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74954BE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344E421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04F07712" w14:textId="77777777" w:rsidR="005D038F" w:rsidRDefault="005D038F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5873F92F" w14:textId="77777777" w:rsidTr="00342AF3">
        <w:trPr>
          <w:trHeight w:val="42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814A00C" w14:textId="77777777" w:rsidR="00A671DF" w:rsidRPr="00342AF3" w:rsidRDefault="00A671DF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CA0CC" w14:textId="77777777" w:rsidR="00A671DF" w:rsidRPr="00342AF3" w:rsidRDefault="00A671DF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C1A8C3" w14:textId="77777777" w:rsidR="00A671DF" w:rsidRPr="00342AF3" w:rsidRDefault="00E85712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A671DF" w14:paraId="2197ADAA" w14:textId="77777777" w:rsidTr="00F4470D">
        <w:trPr>
          <w:trHeight w:val="2132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42B70B0" w14:textId="77777777" w:rsidR="00985B0B" w:rsidRPr="000473A4" w:rsidRDefault="000473A4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B3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4345BE" w:rsidRPr="000473A4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Follow and understand the need for safety and security practices.</w:t>
            </w:r>
          </w:p>
          <w:p w14:paraId="418F105D" w14:textId="77777777" w:rsidR="00224630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B3.1 </w:t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Work safely and take steps to minimise physical stress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873A683" w14:textId="77777777" w:rsidR="00A671DF" w:rsidRPr="000473A4" w:rsidRDefault="00050F0A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 xml:space="preserve">B3.2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B</w:t>
            </w:r>
            <w:r w:rsidR="00224630" w:rsidRPr="000473A4">
              <w:rPr>
                <w:b/>
                <w:i/>
                <w:lang w:val="en-GB"/>
              </w:rPr>
              <w:t>riefly</w:t>
            </w:r>
            <w:proofErr w:type="gramEnd"/>
            <w:r w:rsidR="00224630" w:rsidRPr="000473A4">
              <w:rPr>
                <w:b/>
                <w:i/>
                <w:lang w:val="en-GB"/>
              </w:rPr>
              <w:t xml:space="preserve"> describe working safely and three different types of physical stress.</w:t>
            </w:r>
          </w:p>
          <w:p w14:paraId="77C7CA8D" w14:textId="77777777" w:rsidR="00050F0A" w:rsidRPr="000473A4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Work Safely – Health and safety issues, risks from hardware, electrical connection risks and guidelines, use and disposal of cleaning materials, handling equipment.  Risks to self and others from using hardware; organisational guidelines and points of contact; risk assessment; safe disposal of IT equipment and consumables.  </w:t>
            </w:r>
          </w:p>
          <w:p w14:paraId="46B270B1" w14:textId="77777777" w:rsidR="00506A81" w:rsidRPr="001375A1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sz w:val="20"/>
              </w:rPr>
              <w:t>Physical Stress – adjust seating and lighting, avoid hazards, take breaks, arrangement of hardware and cables, wrist rests; workspace; working conditions.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469A1EAD" w14:textId="77777777" w:rsidR="00A671DF" w:rsidRPr="00342AF3" w:rsidRDefault="00010352" w:rsidP="00342AF3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166979BB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BED" w14:textId="77777777" w:rsidR="00A671DF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lastRenderedPageBreak/>
              <w:t xml:space="preserve">B3.2 </w:t>
            </w:r>
            <w:r w:rsidR="00050F0A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Describe the danger of computer viruses and how to minimise risk.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73A5" w14:textId="77777777" w:rsidR="00213BC1" w:rsidRPr="000473A4" w:rsidRDefault="00050F0A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>B3.</w:t>
            </w:r>
            <w:r w:rsidR="00342AF3" w:rsidRPr="000473A4">
              <w:rPr>
                <w:b/>
                <w:i/>
                <w:lang w:val="en-GB"/>
              </w:rPr>
              <w:t xml:space="preserve">2  </w:t>
            </w:r>
            <w:r w:rsidR="009A3B4A" w:rsidRPr="000473A4">
              <w:rPr>
                <w:b/>
                <w:i/>
                <w:lang w:val="en-GB"/>
              </w:rPr>
              <w:t>B</w:t>
            </w:r>
            <w:r w:rsidR="00224630" w:rsidRPr="000473A4">
              <w:rPr>
                <w:b/>
                <w:i/>
                <w:lang w:val="en-GB"/>
              </w:rPr>
              <w:t>riefly</w:t>
            </w:r>
            <w:proofErr w:type="gramEnd"/>
            <w:r w:rsidR="00224630" w:rsidRPr="000473A4">
              <w:rPr>
                <w:b/>
                <w:i/>
                <w:lang w:val="en-GB"/>
              </w:rPr>
              <w:t xml:space="preserve"> describe the danger of computer viruses and identify at least two different ways to minimise risk.</w:t>
            </w:r>
          </w:p>
          <w:p w14:paraId="3CFD2DAD" w14:textId="77777777" w:rsidR="00224630" w:rsidRPr="001375A1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</w:t>
            </w:r>
            <w:r w:rsidR="00050F0A" w:rsidRPr="000473A4">
              <w:rPr>
                <w:sz w:val="20"/>
              </w:rPr>
              <w:t xml:space="preserve">Minimise risk: </w:t>
            </w:r>
            <w:r w:rsidRPr="000473A4">
              <w:rPr>
                <w:sz w:val="20"/>
              </w:rPr>
              <w:t xml:space="preserve">Virus-checking software, treat files, </w:t>
            </w:r>
            <w:proofErr w:type="gramStart"/>
            <w:r w:rsidRPr="000473A4">
              <w:rPr>
                <w:sz w:val="20"/>
              </w:rPr>
              <w:t>software</w:t>
            </w:r>
            <w:proofErr w:type="gramEnd"/>
            <w:r w:rsidRPr="000473A4">
              <w:rPr>
                <w:sz w:val="20"/>
              </w:rPr>
              <w:t xml:space="preserve"> and attachments from unknown sources with caution; anti-spam software, firewall.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E0A2E" w14:textId="77777777" w:rsidR="00A671DF" w:rsidRPr="00342AF3" w:rsidRDefault="00010352" w:rsidP="00342AF3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0DBCF10B" w14:textId="77777777" w:rsidTr="00ED7A0A">
        <w:trPr>
          <w:trHeight w:val="17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A770" w14:textId="77777777" w:rsidR="00393402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B3.3 </w:t>
            </w:r>
            <w:r w:rsidR="00050F0A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Keep information secure</w:t>
            </w:r>
          </w:p>
          <w:p w14:paraId="41776FD8" w14:textId="77777777" w:rsidR="00ED7A0A" w:rsidRPr="000473A4" w:rsidRDefault="00393402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B</w:t>
            </w:r>
            <w:r w:rsidR="0013369E">
              <w:rPr>
                <w:rFonts w:cs="Arial"/>
                <w:color w:val="000000"/>
                <w:sz w:val="21"/>
                <w:szCs w:val="21"/>
                <w:lang w:eastAsia="en-GB"/>
              </w:rPr>
              <w:t>3.5</w:t>
            </w:r>
            <w:r w:rsidR="0013369E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proofErr w:type="gramStart"/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F</w:t>
            </w:r>
            <w:r w:rsidR="00224630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ollow  relevant</w:t>
            </w:r>
            <w:proofErr w:type="gramEnd"/>
            <w:r w:rsidR="00224630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guidelines and procedures</w:t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for the safe and secure use of IT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8A7C" w14:textId="77777777" w:rsidR="00ED7A0A" w:rsidRPr="000473A4" w:rsidRDefault="00050F0A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r w:rsidRPr="000473A4">
              <w:rPr>
                <w:b/>
                <w:i/>
                <w:lang w:val="en-GB"/>
              </w:rPr>
              <w:t>B3.3</w:t>
            </w:r>
            <w:r w:rsidR="00393402" w:rsidRPr="000473A4">
              <w:rPr>
                <w:b/>
                <w:i/>
                <w:lang w:val="en-GB"/>
              </w:rPr>
              <w:t xml:space="preserve"> &amp; </w:t>
            </w:r>
            <w:proofErr w:type="gramStart"/>
            <w:r w:rsidR="00393402" w:rsidRPr="000473A4">
              <w:rPr>
                <w:b/>
                <w:i/>
                <w:lang w:val="en-GB"/>
              </w:rPr>
              <w:t>3.5</w:t>
            </w:r>
            <w:r w:rsidRPr="000473A4">
              <w:rPr>
                <w:b/>
                <w:i/>
                <w:lang w:val="en-GB"/>
              </w:rPr>
              <w:t xml:space="preserve">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224630" w:rsidRPr="000473A4">
              <w:rPr>
                <w:b/>
                <w:i/>
                <w:lang w:val="en-GB"/>
              </w:rPr>
              <w:t>There</w:t>
            </w:r>
            <w:proofErr w:type="gramEnd"/>
            <w:r w:rsidR="00224630" w:rsidRPr="000473A4">
              <w:rPr>
                <w:b/>
                <w:i/>
                <w:lang w:val="en-GB"/>
              </w:rPr>
              <w:t xml:space="preserve"> should be at least two different examples </w:t>
            </w:r>
            <w:r w:rsidR="00835FE5" w:rsidRPr="000473A4">
              <w:rPr>
                <w:b/>
                <w:i/>
                <w:lang w:val="en-GB"/>
              </w:rPr>
              <w:t>of keeping information secure following relevant guidelines and procedures.</w:t>
            </w:r>
          </w:p>
          <w:p w14:paraId="156F88CC" w14:textId="77777777" w:rsidR="00050F0A" w:rsidRPr="000473A4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</w:t>
            </w:r>
            <w:r w:rsidR="00050F0A" w:rsidRPr="000473A4">
              <w:rPr>
                <w:sz w:val="20"/>
              </w:rPr>
              <w:t xml:space="preserve">Information security: </w:t>
            </w:r>
            <w:r w:rsidRPr="000473A4">
              <w:rPr>
                <w:sz w:val="20"/>
              </w:rPr>
              <w:t xml:space="preserve">Copies, backup, password, PIN, avoid inappropriate disclosure of information.  </w:t>
            </w:r>
          </w:p>
          <w:p w14:paraId="72DFB41A" w14:textId="77777777" w:rsidR="00050F0A" w:rsidRPr="000473A4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sz w:val="20"/>
              </w:rPr>
              <w:t xml:space="preserve">Guidelines and Procedures - set by employer or organisation.  </w:t>
            </w:r>
          </w:p>
          <w:p w14:paraId="0B0D39EB" w14:textId="77777777" w:rsidR="00224630" w:rsidRPr="001375A1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sz w:val="20"/>
              </w:rPr>
              <w:t>Topic – Health and safety, security, copyright, netiquette, data protection, child protection, equal opportunity, accessibility.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39236" w14:textId="77777777" w:rsidR="00ED7A0A" w:rsidRPr="00342AF3" w:rsidRDefault="00010352" w:rsidP="00342AF3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2CFA5854" w14:textId="77777777" w:rsidTr="00ED7A0A">
        <w:trPr>
          <w:trHeight w:val="1824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2477FB27" w14:textId="77777777" w:rsidR="00ED7A0A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B3.4 </w:t>
            </w:r>
            <w:r w:rsidR="00F66609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Explain why it is important to stay safe and to respect others when using IT-based communication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29EADDF0" w14:textId="77777777" w:rsidR="00ED7A0A" w:rsidRPr="000473A4" w:rsidRDefault="00F66609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>B3.4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B</w:t>
            </w:r>
            <w:r w:rsidR="00224630" w:rsidRPr="000473A4">
              <w:rPr>
                <w:b/>
                <w:i/>
                <w:lang w:val="en-GB"/>
              </w:rPr>
              <w:t>riefly</w:t>
            </w:r>
            <w:proofErr w:type="gramEnd"/>
            <w:r w:rsidR="00224630" w:rsidRPr="000473A4">
              <w:rPr>
                <w:b/>
                <w:i/>
                <w:lang w:val="en-GB"/>
              </w:rPr>
              <w:t xml:space="preserve"> explain the importance of staying safe.</w:t>
            </w:r>
          </w:p>
          <w:p w14:paraId="325100B4" w14:textId="77777777" w:rsidR="00224630" w:rsidRPr="001375A1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</w:t>
            </w:r>
            <w:r w:rsidR="00F66609" w:rsidRPr="000473A4">
              <w:rPr>
                <w:sz w:val="20"/>
              </w:rPr>
              <w:t xml:space="preserve">Staying safe: </w:t>
            </w:r>
            <w:r w:rsidRPr="000473A4">
              <w:rPr>
                <w:sz w:val="20"/>
              </w:rPr>
              <w:t>Protect personal information, avoid misuse of images, use appropriate language, respect confidentiality, use copy lists with discrimination.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6894BBED" w14:textId="77777777" w:rsidR="00ED7A0A" w:rsidRPr="00342AF3" w:rsidRDefault="00010352" w:rsidP="00342AF3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B1B5134" w14:textId="77777777" w:rsidR="00990A72" w:rsidRDefault="00990A72">
      <w:pPr>
        <w:rPr>
          <w:b/>
        </w:rPr>
      </w:pPr>
    </w:p>
    <w:p w14:paraId="020704B2" w14:textId="77777777" w:rsidR="00224630" w:rsidRDefault="00224630" w:rsidP="00224630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24BDB1B" w14:textId="77777777" w:rsidR="00224630" w:rsidRPr="001C4E7B" w:rsidRDefault="00224630" w:rsidP="00224630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24630" w14:paraId="7FF635D6" w14:textId="77777777" w:rsidTr="00342AF3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218EBA" w14:textId="77777777" w:rsidR="00224630" w:rsidRPr="00342AF3" w:rsidRDefault="00224630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D3FFA" w14:textId="77777777" w:rsidR="00224630" w:rsidRPr="00342AF3" w:rsidRDefault="00224630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F3C1B75" w14:textId="77777777" w:rsidR="00224630" w:rsidRPr="00342AF3" w:rsidRDefault="00224630" w:rsidP="00342AF3">
            <w:pPr>
              <w:rPr>
                <w:b/>
                <w:sz w:val="22"/>
                <w:szCs w:val="22"/>
              </w:rPr>
            </w:pPr>
            <w:r w:rsidRPr="00342AF3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224630" w14:paraId="1F90450B" w14:textId="77777777" w:rsidTr="00DE1C10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46E2" w14:textId="77777777" w:rsidR="00224630" w:rsidRPr="000473A4" w:rsidRDefault="0013369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B4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224630" w:rsidRPr="000473A4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Maintain system and troubleshoot IT system problems. </w:t>
            </w:r>
          </w:p>
          <w:p w14:paraId="71B8148E" w14:textId="77777777" w:rsidR="00224630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B4.1 </w:t>
            </w:r>
            <w:r w:rsidR="00F66609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Describe why routine and non-routine maintenance is important and when to carry it out</w:t>
            </w:r>
          </w:p>
          <w:p w14:paraId="3DF97E3A" w14:textId="77777777" w:rsidR="00224630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B4.3 </w:t>
            </w:r>
            <w:r w:rsidR="00F66609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Carry out regular routine maintenance of IT systems</w:t>
            </w:r>
            <w:r w:rsidR="00185B0F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safely</w:t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.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D9D" w14:textId="77777777" w:rsidR="00224630" w:rsidRPr="000473A4" w:rsidRDefault="00224630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proofErr w:type="gramStart"/>
            <w:r w:rsidRPr="000473A4">
              <w:rPr>
                <w:b/>
                <w:i/>
                <w:lang w:val="en-GB"/>
              </w:rPr>
              <w:t>B4.3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Pr="000473A4">
              <w:rPr>
                <w:b/>
                <w:i/>
                <w:lang w:val="en-GB"/>
              </w:rPr>
              <w:t xml:space="preserve"> There</w:t>
            </w:r>
            <w:proofErr w:type="gramEnd"/>
            <w:r w:rsidRPr="000473A4">
              <w:rPr>
                <w:b/>
                <w:i/>
                <w:lang w:val="en-GB"/>
              </w:rPr>
              <w:t xml:space="preserve"> should be evidence of carrying out at least three different aspects of routine maintenance.</w:t>
            </w:r>
            <w:r w:rsidR="00835FE5" w:rsidRPr="000473A4">
              <w:rPr>
                <w:b/>
                <w:i/>
                <w:lang w:val="en-GB"/>
              </w:rPr>
              <w:t xml:space="preserve"> Describe why routine and non-routine maintenance is important and when to carry it out</w:t>
            </w:r>
          </w:p>
          <w:p w14:paraId="00EA5203" w14:textId="77777777" w:rsidR="00F66609" w:rsidRPr="000473A4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b/>
                <w:sz w:val="20"/>
              </w:rPr>
              <w:t>Examples:</w:t>
            </w:r>
            <w:r w:rsidRPr="000473A4">
              <w:rPr>
                <w:sz w:val="20"/>
              </w:rPr>
              <w:t xml:space="preserve">  </w:t>
            </w:r>
            <w:r w:rsidR="00F66609" w:rsidRPr="000473A4">
              <w:rPr>
                <w:sz w:val="20"/>
              </w:rPr>
              <w:t xml:space="preserve">Routine maintenance: </w:t>
            </w:r>
            <w:r w:rsidRPr="000473A4">
              <w:rPr>
                <w:sz w:val="20"/>
              </w:rPr>
              <w:t>Manufacturer’s guidelines, what maintenance can be done safely; what should be left to experts; what problems may happen if maintenance is not done; what non-routine maintenance may be needed; what maintenance should be carried out by specialist t</w:t>
            </w:r>
            <w:r w:rsidR="00342AF3" w:rsidRPr="000473A4">
              <w:rPr>
                <w:sz w:val="20"/>
              </w:rPr>
              <w:t>echnicians; disk housekeeping.</w:t>
            </w:r>
          </w:p>
          <w:p w14:paraId="3858E5A0" w14:textId="77777777" w:rsidR="00F66609" w:rsidRPr="000473A4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sz w:val="20"/>
              </w:rPr>
              <w:t>Cleaning – for different components of an IT system, to maintain function</w:t>
            </w:r>
            <w:r w:rsidR="00342AF3" w:rsidRPr="000473A4">
              <w:rPr>
                <w:sz w:val="20"/>
              </w:rPr>
              <w:t>ality; to maintain appearance.</w:t>
            </w:r>
          </w:p>
          <w:p w14:paraId="456E0F3B" w14:textId="77777777" w:rsidR="00224630" w:rsidRPr="00342AF3" w:rsidRDefault="00224630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sz w:val="20"/>
              </w:rPr>
              <w:t>Printer – replace printer consumables (paper, toner, cartridge); print test page, align cartridge.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2326" w14:textId="77777777" w:rsidR="00224630" w:rsidRPr="00342AF3" w:rsidRDefault="00010352" w:rsidP="00DE1C10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24630" w14:paraId="1D6D04DA" w14:textId="77777777" w:rsidTr="00DE1C10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8179" w14:textId="77777777" w:rsidR="004C131E" w:rsidRPr="000473A4" w:rsidRDefault="004C131E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B4.2 </w:t>
            </w:r>
            <w:r w:rsidR="00185B0F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Identify sources of help and how to get expert advice</w:t>
            </w:r>
          </w:p>
          <w:p w14:paraId="5A34EDED" w14:textId="77777777" w:rsidR="00224630" w:rsidRPr="000473A4" w:rsidRDefault="00224630" w:rsidP="000473A4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B4</w:t>
            </w:r>
            <w:r w:rsidR="004C131E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.4 </w:t>
            </w:r>
            <w:r w:rsidR="00185B0F"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0473A4">
              <w:rPr>
                <w:rFonts w:cs="Arial"/>
                <w:color w:val="000000"/>
                <w:sz w:val="21"/>
                <w:szCs w:val="21"/>
                <w:lang w:eastAsia="en-GB"/>
              </w:rPr>
              <w:t>Identify IT problems and take appropriate action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7763" w14:textId="77777777" w:rsidR="00224630" w:rsidRPr="000473A4" w:rsidRDefault="00F66609" w:rsidP="000473A4">
            <w:pPr>
              <w:pStyle w:val="OCRBullet"/>
              <w:numPr>
                <w:ilvl w:val="0"/>
                <w:numId w:val="0"/>
              </w:numPr>
              <w:spacing w:before="40" w:after="240"/>
              <w:rPr>
                <w:b/>
                <w:i/>
                <w:lang w:val="en-GB"/>
              </w:rPr>
            </w:pPr>
            <w:r w:rsidRPr="000473A4">
              <w:rPr>
                <w:b/>
                <w:i/>
                <w:lang w:val="en-GB"/>
              </w:rPr>
              <w:t xml:space="preserve">B4.2 &amp; </w:t>
            </w:r>
            <w:proofErr w:type="gramStart"/>
            <w:r w:rsidRPr="000473A4">
              <w:rPr>
                <w:b/>
                <w:i/>
                <w:lang w:val="en-GB"/>
              </w:rPr>
              <w:t xml:space="preserve">4.4 </w:t>
            </w:r>
            <w:r w:rsidR="00342AF3" w:rsidRPr="000473A4">
              <w:rPr>
                <w:b/>
                <w:i/>
                <w:lang w:val="en-GB"/>
              </w:rPr>
              <w:t xml:space="preserve"> </w:t>
            </w:r>
            <w:r w:rsidR="00393402" w:rsidRPr="000473A4">
              <w:rPr>
                <w:b/>
                <w:i/>
                <w:lang w:val="en-GB"/>
              </w:rPr>
              <w:t>I</w:t>
            </w:r>
            <w:r w:rsidRPr="000473A4">
              <w:rPr>
                <w:b/>
                <w:i/>
                <w:lang w:val="en-GB"/>
              </w:rPr>
              <w:t>dentify</w:t>
            </w:r>
            <w:proofErr w:type="gramEnd"/>
            <w:r w:rsidRPr="000473A4">
              <w:rPr>
                <w:b/>
                <w:i/>
                <w:lang w:val="en-GB"/>
              </w:rPr>
              <w:t xml:space="preserve"> two problems </w:t>
            </w:r>
            <w:r w:rsidR="00393402" w:rsidRPr="000473A4">
              <w:rPr>
                <w:b/>
                <w:i/>
                <w:lang w:val="en-GB"/>
              </w:rPr>
              <w:t xml:space="preserve">and </w:t>
            </w:r>
            <w:r w:rsidRPr="000473A4">
              <w:rPr>
                <w:b/>
                <w:i/>
                <w:lang w:val="en-GB"/>
              </w:rPr>
              <w:t xml:space="preserve">identify where </w:t>
            </w:r>
            <w:r w:rsidR="00393402" w:rsidRPr="000473A4">
              <w:rPr>
                <w:b/>
                <w:i/>
                <w:lang w:val="en-GB"/>
              </w:rPr>
              <w:t>to</w:t>
            </w:r>
            <w:r w:rsidRPr="000473A4">
              <w:rPr>
                <w:b/>
                <w:i/>
                <w:lang w:val="en-GB"/>
              </w:rPr>
              <w:t xml:space="preserve"> get expert advice or the sources of help </w:t>
            </w:r>
            <w:r w:rsidR="00393402" w:rsidRPr="000473A4">
              <w:rPr>
                <w:b/>
                <w:i/>
                <w:lang w:val="en-GB"/>
              </w:rPr>
              <w:t>that</w:t>
            </w:r>
            <w:r w:rsidRPr="000473A4">
              <w:rPr>
                <w:b/>
                <w:i/>
                <w:lang w:val="en-GB"/>
              </w:rPr>
              <w:t xml:space="preserve"> would</w:t>
            </w:r>
            <w:r w:rsidR="00393402" w:rsidRPr="000473A4">
              <w:rPr>
                <w:b/>
                <w:i/>
                <w:lang w:val="en-GB"/>
              </w:rPr>
              <w:t xml:space="preserve"> be </w:t>
            </w:r>
            <w:r w:rsidRPr="000473A4">
              <w:rPr>
                <w:b/>
                <w:i/>
                <w:lang w:val="en-GB"/>
              </w:rPr>
              <w:t xml:space="preserve"> use</w:t>
            </w:r>
            <w:r w:rsidR="00393402" w:rsidRPr="000473A4">
              <w:rPr>
                <w:b/>
                <w:i/>
                <w:lang w:val="en-GB"/>
              </w:rPr>
              <w:t>d</w:t>
            </w:r>
            <w:r w:rsidRPr="000473A4">
              <w:rPr>
                <w:b/>
                <w:i/>
                <w:lang w:val="en-GB"/>
              </w:rPr>
              <w:t>.</w:t>
            </w:r>
          </w:p>
          <w:p w14:paraId="6328E615" w14:textId="77777777" w:rsidR="00F66609" w:rsidRPr="000473A4" w:rsidRDefault="00F66609" w:rsidP="000473A4">
            <w:pPr>
              <w:widowControl w:val="0"/>
              <w:autoSpaceDE w:val="0"/>
              <w:autoSpaceDN w:val="0"/>
              <w:adjustRightInd w:val="0"/>
              <w:spacing w:after="80"/>
              <w:rPr>
                <w:sz w:val="20"/>
              </w:rPr>
            </w:pPr>
            <w:r w:rsidRPr="000473A4">
              <w:rPr>
                <w:b/>
                <w:sz w:val="20"/>
              </w:rPr>
              <w:t>Examples</w:t>
            </w:r>
            <w:r w:rsidRPr="000473A4">
              <w:rPr>
                <w:sz w:val="20"/>
              </w:rPr>
              <w:t>:  IT problems: Program not responding, error dialogue, storage full, paper jam, virus threat, lost ne</w:t>
            </w:r>
            <w:r w:rsidR="00342AF3" w:rsidRPr="000473A4">
              <w:rPr>
                <w:sz w:val="20"/>
              </w:rPr>
              <w:t>twork connections, memory low.</w:t>
            </w:r>
          </w:p>
          <w:p w14:paraId="330F9AA8" w14:textId="77777777" w:rsidR="00F66609" w:rsidRPr="001375A1" w:rsidRDefault="00F66609" w:rsidP="000473A4">
            <w:pPr>
              <w:widowControl w:val="0"/>
              <w:autoSpaceDE w:val="0"/>
              <w:autoSpaceDN w:val="0"/>
              <w:adjustRightInd w:val="0"/>
              <w:spacing w:after="80"/>
            </w:pPr>
            <w:r w:rsidRPr="000473A4">
              <w:rPr>
                <w:sz w:val="20"/>
              </w:rPr>
              <w:t>Expert advice: Limits of own understanding and skills, help menus, manufacturer’s guidelines, how to follow advice, information needed by experts, where to get advice to deal with different hardware and software problems.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CEF80" w14:textId="77777777" w:rsidR="00224630" w:rsidRPr="00342AF3" w:rsidRDefault="00010352" w:rsidP="00DE1C10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A5FE2B4" w14:textId="77777777" w:rsidR="00224630" w:rsidRPr="00342AF3" w:rsidRDefault="00224630">
      <w:pPr>
        <w:rPr>
          <w:b/>
          <w:sz w:val="22"/>
          <w:szCs w:val="22"/>
        </w:rPr>
      </w:pPr>
    </w:p>
    <w:p w14:paraId="4B89067B" w14:textId="77777777" w:rsidR="00640664" w:rsidRPr="00342AF3" w:rsidRDefault="00640664" w:rsidP="00640664">
      <w:pPr>
        <w:rPr>
          <w:b/>
          <w:bCs/>
          <w:sz w:val="22"/>
          <w:szCs w:val="22"/>
        </w:rPr>
      </w:pPr>
      <w:r w:rsidRPr="00342AF3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2CA7685" w14:textId="77777777" w:rsidR="00640664" w:rsidRPr="00342AF3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16EA171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C45B" w14:textId="77777777" w:rsidR="00640664" w:rsidRPr="001375A1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375A1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C468A15" w14:textId="77777777" w:rsidR="00640664" w:rsidRPr="001375A1" w:rsidRDefault="0001035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3C37" w14:textId="77777777" w:rsidR="00640664" w:rsidRPr="001375A1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375A1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10EFC18" w14:textId="77777777" w:rsidR="00640664" w:rsidRPr="005D038F" w:rsidRDefault="0001035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39BF19CC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7B55" w14:textId="77777777" w:rsidR="00640664" w:rsidRPr="001375A1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375A1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1F4066" w14:textId="77777777" w:rsidR="00640664" w:rsidRPr="001375A1" w:rsidRDefault="0001035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5EB2" w14:textId="77777777" w:rsidR="00640664" w:rsidRPr="001375A1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1375A1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39BC41A" w14:textId="77777777" w:rsidR="00640664" w:rsidRPr="005D038F" w:rsidRDefault="0001035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734D86CA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5032" w14:textId="77777777" w:rsidR="006E4186" w:rsidRDefault="006E4186">
      <w:r>
        <w:separator/>
      </w:r>
    </w:p>
  </w:endnote>
  <w:endnote w:type="continuationSeparator" w:id="0">
    <w:p w14:paraId="42A323A9" w14:textId="77777777" w:rsidR="006E4186" w:rsidRDefault="006E4186">
      <w:r>
        <w:continuationSeparator/>
      </w:r>
    </w:p>
  </w:endnote>
  <w:endnote w:type="continuationNotice" w:id="1">
    <w:p w14:paraId="7FE6791E" w14:textId="77777777" w:rsidR="006E4186" w:rsidRDefault="006E41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64D39" w14:textId="77777777" w:rsidR="00342AF3" w:rsidRPr="00D92E5B" w:rsidRDefault="00010352" w:rsidP="00010352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 xml:space="preserve">© OCR June 2021 </w:t>
    </w:r>
    <w:r w:rsidRPr="001E5012">
      <w:rPr>
        <w:b w:val="0"/>
        <w:sz w:val="16"/>
        <w:szCs w:val="16"/>
      </w:rPr>
      <w:t xml:space="preserve">OCR Level </w:t>
    </w:r>
    <w:r>
      <w:rPr>
        <w:b w:val="0"/>
        <w:sz w:val="16"/>
        <w:szCs w:val="16"/>
      </w:rPr>
      <w:t>2 in IT User Skills</w:t>
    </w:r>
    <w:r w:rsidRPr="001E5012">
      <w:rPr>
        <w:b w:val="0"/>
        <w:sz w:val="16"/>
        <w:szCs w:val="16"/>
      </w:rPr>
      <w:t xml:space="preserve"> ITQ</w:t>
    </w:r>
    <w:bookmarkEnd w:id="1"/>
    <w:r w:rsidR="00342AF3">
      <w:rPr>
        <w:b w:val="0"/>
        <w:sz w:val="16"/>
        <w:szCs w:val="16"/>
      </w:rPr>
      <w:tab/>
    </w:r>
    <w:r w:rsidR="00342AF3" w:rsidRPr="008E28E8">
      <w:rPr>
        <w:b w:val="0"/>
        <w:sz w:val="16"/>
        <w:szCs w:val="16"/>
      </w:rPr>
      <w:t>Evidence Checklist and Evidence Guide for:</w:t>
    </w:r>
    <w:r w:rsidR="00342AF3">
      <w:rPr>
        <w:b w:val="0"/>
        <w:sz w:val="16"/>
        <w:szCs w:val="16"/>
      </w:rPr>
      <w:t xml:space="preserve"> Unit 73 IT user fundamentals </w:t>
    </w:r>
    <w:r w:rsidR="00342AF3" w:rsidRPr="008E28E8">
      <w:rPr>
        <w:b w:val="0"/>
        <w:sz w:val="16"/>
        <w:szCs w:val="16"/>
      </w:rPr>
      <w:t xml:space="preserve">Level </w:t>
    </w:r>
    <w:r w:rsidR="00342AF3">
      <w:rPr>
        <w:b w:val="0"/>
        <w:sz w:val="16"/>
        <w:szCs w:val="16"/>
      </w:rPr>
      <w:t>2</w:t>
    </w:r>
    <w:r w:rsidR="00342AF3" w:rsidRPr="008E28E8">
      <w:rPr>
        <w:b w:val="0"/>
        <w:sz w:val="16"/>
        <w:szCs w:val="16"/>
      </w:rPr>
      <w:t xml:space="preserve"> (Credit Value </w:t>
    </w:r>
    <w:r w:rsidR="00342AF3">
      <w:rPr>
        <w:b w:val="0"/>
        <w:sz w:val="16"/>
        <w:szCs w:val="16"/>
      </w:rPr>
      <w:t>3</w:t>
    </w:r>
    <w:r w:rsidR="00342AF3" w:rsidRPr="008E28E8">
      <w:rPr>
        <w:b w:val="0"/>
        <w:sz w:val="16"/>
        <w:szCs w:val="16"/>
      </w:rPr>
      <w:t>)</w:t>
    </w:r>
    <w:r w:rsidR="00342AF3">
      <w:rPr>
        <w:b w:val="0"/>
        <w:sz w:val="16"/>
        <w:szCs w:val="16"/>
      </w:rPr>
      <w:tab/>
    </w:r>
    <w:r w:rsidR="00342AF3">
      <w:rPr>
        <w:rStyle w:val="PageNumber"/>
        <w:rFonts w:cs="Times New Roman"/>
        <w:b w:val="0"/>
        <w:bCs w:val="0"/>
        <w:szCs w:val="20"/>
      </w:rPr>
      <w:fldChar w:fldCharType="begin"/>
    </w:r>
    <w:r w:rsidR="00342AF3">
      <w:rPr>
        <w:rStyle w:val="PageNumber"/>
        <w:rFonts w:cs="Times New Roman"/>
        <w:b w:val="0"/>
        <w:bCs w:val="0"/>
        <w:szCs w:val="20"/>
      </w:rPr>
      <w:instrText xml:space="preserve"> PAGE </w:instrText>
    </w:r>
    <w:r w:rsidR="00342AF3">
      <w:rPr>
        <w:rStyle w:val="PageNumber"/>
        <w:rFonts w:cs="Times New Roman"/>
        <w:b w:val="0"/>
        <w:bCs w:val="0"/>
        <w:szCs w:val="20"/>
      </w:rPr>
      <w:fldChar w:fldCharType="separate"/>
    </w:r>
    <w:r w:rsidR="005D038F">
      <w:rPr>
        <w:rStyle w:val="PageNumber"/>
        <w:rFonts w:cs="Times New Roman"/>
        <w:b w:val="0"/>
        <w:bCs w:val="0"/>
        <w:noProof/>
        <w:szCs w:val="20"/>
      </w:rPr>
      <w:t>5</w:t>
    </w:r>
    <w:r w:rsidR="00342AF3">
      <w:rPr>
        <w:rStyle w:val="PageNumber"/>
        <w:rFonts w:cs="Times New Roman"/>
        <w:b w:val="0"/>
        <w:bCs w:val="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7624" w14:textId="77777777" w:rsidR="006E4186" w:rsidRDefault="006E4186">
      <w:r>
        <w:separator/>
      </w:r>
    </w:p>
  </w:footnote>
  <w:footnote w:type="continuationSeparator" w:id="0">
    <w:p w14:paraId="565E0740" w14:textId="77777777" w:rsidR="006E4186" w:rsidRDefault="006E4186">
      <w:r>
        <w:continuationSeparator/>
      </w:r>
    </w:p>
  </w:footnote>
  <w:footnote w:type="continuationNotice" w:id="1">
    <w:p w14:paraId="3E8B0708" w14:textId="77777777" w:rsidR="006E4186" w:rsidRDefault="006E41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27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DE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3A3B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00CA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E0D8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30F0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9054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A650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00A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544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374BAE"/>
    <w:multiLevelType w:val="hybridMultilevel"/>
    <w:tmpl w:val="478A0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2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45BE"/>
    <w:rsid w:val="00010352"/>
    <w:rsid w:val="00036E6D"/>
    <w:rsid w:val="000473A4"/>
    <w:rsid w:val="00050F0A"/>
    <w:rsid w:val="00051146"/>
    <w:rsid w:val="0008605C"/>
    <w:rsid w:val="000963E2"/>
    <w:rsid w:val="00096494"/>
    <w:rsid w:val="000C7CDD"/>
    <w:rsid w:val="000D74B0"/>
    <w:rsid w:val="000E6251"/>
    <w:rsid w:val="001018F2"/>
    <w:rsid w:val="00105500"/>
    <w:rsid w:val="001175DC"/>
    <w:rsid w:val="0013369E"/>
    <w:rsid w:val="00133FDC"/>
    <w:rsid w:val="0013462D"/>
    <w:rsid w:val="001375A1"/>
    <w:rsid w:val="00145A91"/>
    <w:rsid w:val="00157885"/>
    <w:rsid w:val="0016340E"/>
    <w:rsid w:val="001712CE"/>
    <w:rsid w:val="00185B0F"/>
    <w:rsid w:val="0019158E"/>
    <w:rsid w:val="00191CCA"/>
    <w:rsid w:val="001A67DA"/>
    <w:rsid w:val="001B180F"/>
    <w:rsid w:val="001C4E7B"/>
    <w:rsid w:val="001D0960"/>
    <w:rsid w:val="001E40EF"/>
    <w:rsid w:val="001F481E"/>
    <w:rsid w:val="00213BC1"/>
    <w:rsid w:val="00223ACC"/>
    <w:rsid w:val="00224630"/>
    <w:rsid w:val="0022466D"/>
    <w:rsid w:val="00233B12"/>
    <w:rsid w:val="002350FB"/>
    <w:rsid w:val="00245BA1"/>
    <w:rsid w:val="00251FF3"/>
    <w:rsid w:val="002576E0"/>
    <w:rsid w:val="0026600C"/>
    <w:rsid w:val="00283DAA"/>
    <w:rsid w:val="002C3526"/>
    <w:rsid w:val="0031393A"/>
    <w:rsid w:val="00314F3D"/>
    <w:rsid w:val="00342AF3"/>
    <w:rsid w:val="003474A3"/>
    <w:rsid w:val="00357358"/>
    <w:rsid w:val="00363BE9"/>
    <w:rsid w:val="00373247"/>
    <w:rsid w:val="0039012C"/>
    <w:rsid w:val="00393402"/>
    <w:rsid w:val="003A2511"/>
    <w:rsid w:val="003B68A2"/>
    <w:rsid w:val="003C55E4"/>
    <w:rsid w:val="003C64F0"/>
    <w:rsid w:val="003F7B3E"/>
    <w:rsid w:val="004035F9"/>
    <w:rsid w:val="004345BE"/>
    <w:rsid w:val="00461787"/>
    <w:rsid w:val="0046542A"/>
    <w:rsid w:val="00476EBD"/>
    <w:rsid w:val="00483A47"/>
    <w:rsid w:val="004A30B3"/>
    <w:rsid w:val="004C131E"/>
    <w:rsid w:val="004C4A43"/>
    <w:rsid w:val="004C529F"/>
    <w:rsid w:val="004C62D3"/>
    <w:rsid w:val="004D604E"/>
    <w:rsid w:val="004D6573"/>
    <w:rsid w:val="004E659E"/>
    <w:rsid w:val="00506A81"/>
    <w:rsid w:val="005174BC"/>
    <w:rsid w:val="005178F6"/>
    <w:rsid w:val="00532DDA"/>
    <w:rsid w:val="005408B7"/>
    <w:rsid w:val="0054329C"/>
    <w:rsid w:val="00547F57"/>
    <w:rsid w:val="00557585"/>
    <w:rsid w:val="0056212E"/>
    <w:rsid w:val="0057118E"/>
    <w:rsid w:val="0057723C"/>
    <w:rsid w:val="005D038F"/>
    <w:rsid w:val="005E45E1"/>
    <w:rsid w:val="005E5C27"/>
    <w:rsid w:val="005F7720"/>
    <w:rsid w:val="005F7EA4"/>
    <w:rsid w:val="00631522"/>
    <w:rsid w:val="00640664"/>
    <w:rsid w:val="00643A03"/>
    <w:rsid w:val="00647164"/>
    <w:rsid w:val="0067431C"/>
    <w:rsid w:val="006776DC"/>
    <w:rsid w:val="00681AD7"/>
    <w:rsid w:val="006B253D"/>
    <w:rsid w:val="006E4186"/>
    <w:rsid w:val="006F0306"/>
    <w:rsid w:val="00704141"/>
    <w:rsid w:val="00722992"/>
    <w:rsid w:val="007272D3"/>
    <w:rsid w:val="007360DE"/>
    <w:rsid w:val="00740FE3"/>
    <w:rsid w:val="007527A4"/>
    <w:rsid w:val="007553A9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32EED"/>
    <w:rsid w:val="00835FE5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659A"/>
    <w:rsid w:val="00917151"/>
    <w:rsid w:val="009362DF"/>
    <w:rsid w:val="009620A8"/>
    <w:rsid w:val="00962BC6"/>
    <w:rsid w:val="00973FDC"/>
    <w:rsid w:val="00974C2A"/>
    <w:rsid w:val="00980B47"/>
    <w:rsid w:val="00985B0B"/>
    <w:rsid w:val="00990A6D"/>
    <w:rsid w:val="00990A72"/>
    <w:rsid w:val="009A276C"/>
    <w:rsid w:val="009A3B4A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940AA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819C2"/>
    <w:rsid w:val="00DA78B6"/>
    <w:rsid w:val="00DD15CB"/>
    <w:rsid w:val="00DD4398"/>
    <w:rsid w:val="00DD4B83"/>
    <w:rsid w:val="00DE1C10"/>
    <w:rsid w:val="00DF477E"/>
    <w:rsid w:val="00DF720A"/>
    <w:rsid w:val="00E21495"/>
    <w:rsid w:val="00E57D40"/>
    <w:rsid w:val="00E66115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66609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  <w14:docId w14:val="72289A56"/>
  <w15:chartTrackingRefBased/>
  <w15:docId w15:val="{E5059D02-91AF-4C3A-9BFC-796480E7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ascii="Arial" w:hAnsi="Arial"/>
      <w:sz w:val="22"/>
      <w:szCs w:val="22"/>
      <w:lang w:val="x-none" w:eastAsia="en-US" w:bidi="ar-SA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4345BE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4345BE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47F57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47F5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47F57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47F57"/>
    <w:rPr>
      <w:sz w:val="24"/>
      <w:lang w:eastAsia="en-US"/>
    </w:rPr>
  </w:style>
  <w:style w:type="paragraph" w:styleId="Revision">
    <w:name w:val="Revision"/>
    <w:hidden/>
    <w:uiPriority w:val="99"/>
    <w:semiHidden/>
    <w:rsid w:val="00547F57"/>
    <w:rPr>
      <w:sz w:val="24"/>
      <w:lang w:eastAsia="en-US"/>
    </w:rPr>
  </w:style>
  <w:style w:type="character" w:styleId="PageNumber">
    <w:name w:val="page number"/>
    <w:basedOn w:val="DefaultParagraphFont"/>
    <w:rsid w:val="00342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8</TotalTime>
  <Pages>5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2 - Unit 73 - IT user fundamentals - Evidence checklist</vt:lpstr>
    </vt:vector>
  </TitlesOfParts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73 - IT user fundamentals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2021-08-02T09:15:00Z</dcterms:created>
  <dcterms:modified xsi:type="dcterms:W3CDTF">2021-08-02T09:15:00Z</dcterms:modified>
</cp:coreProperties>
</file>