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4FF7F" w14:textId="77777777" w:rsidR="006736F4" w:rsidRDefault="006736F4" w:rsidP="006736F4">
      <w:pPr>
        <w:pStyle w:val="NormalBold"/>
        <w:spacing w:before="240"/>
        <w:jc w:val="center"/>
        <w:rPr>
          <w:sz w:val="28"/>
          <w:szCs w:val="28"/>
        </w:rPr>
      </w:pPr>
      <w:r>
        <w:pict w14:anchorId="68F212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1F0A5EC4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6BE23E72" w14:textId="77777777" w:rsidR="00A36063" w:rsidRPr="00954649" w:rsidRDefault="00A36063" w:rsidP="00A36063">
      <w:pPr>
        <w:pStyle w:val="NormalBold"/>
        <w:jc w:val="center"/>
        <w:rPr>
          <w:sz w:val="28"/>
          <w:szCs w:val="28"/>
        </w:rPr>
      </w:pPr>
      <w:r w:rsidRPr="00954649">
        <w:rPr>
          <w:sz w:val="28"/>
          <w:szCs w:val="28"/>
        </w:rPr>
        <w:t>Unit 23: Data Management Software Level 3 (Credit Value 4)</w:t>
      </w:r>
    </w:p>
    <w:p w14:paraId="618292EC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694B5D25" w14:textId="77777777" w:rsidR="00CF0CC0" w:rsidRDefault="00CF0CC0" w:rsidP="00CF0CC0">
      <w:pPr>
        <w:rPr>
          <w:bCs/>
          <w:sz w:val="16"/>
        </w:rPr>
      </w:pPr>
    </w:p>
    <w:p w14:paraId="0B41467C" w14:textId="77777777" w:rsidR="00EA5EAC" w:rsidRDefault="00EA5EAC" w:rsidP="00CF0CC0">
      <w:pPr>
        <w:rPr>
          <w:bCs/>
          <w:sz w:val="16"/>
        </w:rPr>
      </w:pPr>
    </w:p>
    <w:p w14:paraId="6239C80E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44585F79" w14:textId="77777777" w:rsidTr="00EE7B19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A616" w14:textId="77777777" w:rsidR="00EF4ABA" w:rsidRPr="009107B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07B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93C9480" w14:textId="77777777" w:rsidR="00EF4ABA" w:rsidRPr="009107B5" w:rsidRDefault="006736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CBAB" w14:textId="77777777" w:rsidR="00EF4ABA" w:rsidRPr="00EE7B19" w:rsidRDefault="00EF4ABA" w:rsidP="00EE7B19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1871" w14:textId="77777777" w:rsidR="00EF4ABA" w:rsidRPr="009107B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07B5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1617F2A" w14:textId="77777777" w:rsidR="00EF4ABA" w:rsidRPr="00EE7B19" w:rsidRDefault="006736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D53907C" w14:textId="77777777" w:rsidR="00CF0CC0" w:rsidRDefault="00CF0CC0" w:rsidP="00CF0CC0">
      <w:pPr>
        <w:pStyle w:val="normal0"/>
      </w:pPr>
    </w:p>
    <w:p w14:paraId="59DA8B42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01D553E" w14:textId="77777777" w:rsidR="00CF0846" w:rsidRDefault="00CF0846" w:rsidP="00286517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705C056F" w14:textId="77777777" w:rsidR="00CF0846" w:rsidRDefault="00CF0846" w:rsidP="00286517">
      <w:pPr>
        <w:pStyle w:val="normal0"/>
      </w:pPr>
    </w:p>
    <w:p w14:paraId="15497255" w14:textId="77777777" w:rsidR="00CF0846" w:rsidRDefault="00CF0846" w:rsidP="00286517">
      <w:pPr>
        <w:pStyle w:val="normal0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3DB3D5DC" w14:textId="77777777" w:rsidR="00CF0846" w:rsidRDefault="00CF0846" w:rsidP="00286517">
      <w:pPr>
        <w:pStyle w:val="normal0"/>
      </w:pPr>
    </w:p>
    <w:p w14:paraId="37202E7E" w14:textId="77777777" w:rsidR="00CF0846" w:rsidRDefault="00CF0846" w:rsidP="00286517">
      <w:pPr>
        <w:pStyle w:val="normal0"/>
      </w:pPr>
      <w:r>
        <w:t>Only units that have been achieved should be submitted for moderation.</w:t>
      </w:r>
    </w:p>
    <w:p w14:paraId="68A45BE2" w14:textId="77777777" w:rsidR="00CF0846" w:rsidRDefault="00CF0846" w:rsidP="00286517">
      <w:pPr>
        <w:pStyle w:val="normal0"/>
      </w:pPr>
    </w:p>
    <w:p w14:paraId="0465CB37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5031B5DA" w14:textId="77777777" w:rsidR="00CF0846" w:rsidRPr="00D70932" w:rsidRDefault="00CF0846" w:rsidP="00CF0846"/>
    <w:p w14:paraId="1E1A40DE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0F06C7">
        <w:rPr>
          <w:b/>
          <w:bCs/>
          <w:sz w:val="22"/>
          <w:szCs w:val="22"/>
        </w:rPr>
        <w:t>(</w:t>
      </w:r>
      <w:r w:rsidRPr="001808F8">
        <w:rPr>
          <w:b/>
          <w:bCs/>
          <w:i/>
          <w:sz w:val="22"/>
          <w:szCs w:val="22"/>
        </w:rPr>
        <w:t>in bold</w:t>
      </w:r>
      <w:r w:rsidR="00CB1C59" w:rsidRPr="001808F8">
        <w:rPr>
          <w:b/>
          <w:bCs/>
          <w:i/>
          <w:sz w:val="22"/>
          <w:szCs w:val="22"/>
        </w:rPr>
        <w:t xml:space="preserve"> italics</w:t>
      </w:r>
      <w:r w:rsidRPr="000F06C7">
        <w:rPr>
          <w:b/>
          <w:bCs/>
          <w:sz w:val="22"/>
          <w:szCs w:val="22"/>
        </w:rPr>
        <w:t>),</w:t>
      </w:r>
      <w:r w:rsidRPr="00CB1C59">
        <w:rPr>
          <w:i/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703741DD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12E6A47D" w14:textId="77777777" w:rsidR="00CF0CC0" w:rsidRPr="001C4E7B" w:rsidRDefault="00CF0CC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354103C9" w14:textId="77777777" w:rsidR="00286517" w:rsidRDefault="00286517"/>
    <w:p w14:paraId="1A3B0E96" w14:textId="77777777" w:rsidR="0069534A" w:rsidRDefault="0069534A">
      <w:pPr>
        <w:sectPr w:rsidR="0069534A" w:rsidSect="00C13BFF"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24"/>
        <w:gridCol w:w="6663"/>
        <w:gridCol w:w="4941"/>
      </w:tblGrid>
      <w:tr w:rsidR="0069534A" w14:paraId="66BF7808" w14:textId="77777777" w:rsidTr="00A6558E">
        <w:tc>
          <w:tcPr>
            <w:tcW w:w="3924" w:type="dxa"/>
            <w:shd w:val="clear" w:color="auto" w:fill="D9D9D9"/>
          </w:tcPr>
          <w:p w14:paraId="66AB5ECA" w14:textId="77777777" w:rsidR="0069534A" w:rsidRDefault="0069534A">
            <w:r w:rsidRPr="00A6558E">
              <w:rPr>
                <w:rFonts w:cs="Arial"/>
                <w:b/>
              </w:rPr>
              <w:lastRenderedPageBreak/>
              <w:t>Criteria</w:t>
            </w:r>
          </w:p>
        </w:tc>
        <w:tc>
          <w:tcPr>
            <w:tcW w:w="6663" w:type="dxa"/>
            <w:shd w:val="clear" w:color="auto" w:fill="D9D9D9"/>
          </w:tcPr>
          <w:p w14:paraId="57606477" w14:textId="77777777" w:rsidR="0069534A" w:rsidRDefault="0069534A">
            <w:r w:rsidRPr="00A6558E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4941" w:type="dxa"/>
            <w:shd w:val="clear" w:color="auto" w:fill="D9D9D9"/>
          </w:tcPr>
          <w:p w14:paraId="27FB1774" w14:textId="77777777" w:rsidR="0069534A" w:rsidRDefault="0069534A">
            <w:r w:rsidRPr="00A6558E">
              <w:rPr>
                <w:b/>
                <w:sz w:val="22"/>
              </w:rPr>
              <w:t>Details/Page Number/Location of Evidence</w:t>
            </w:r>
          </w:p>
        </w:tc>
      </w:tr>
      <w:tr w:rsidR="0069534A" w14:paraId="4850C5C7" w14:textId="77777777" w:rsidTr="00A6558E">
        <w:tc>
          <w:tcPr>
            <w:tcW w:w="3924" w:type="dxa"/>
          </w:tcPr>
          <w:p w14:paraId="5A6CC244" w14:textId="77777777" w:rsidR="0069534A" w:rsidRPr="00A6558E" w:rsidRDefault="0069534A" w:rsidP="00A6558E">
            <w:pPr>
              <w:pStyle w:val="criteria1"/>
              <w:framePr w:hSpace="0" w:wrap="auto" w:vAnchor="margin" w:hAnchor="text" w:xAlign="left" w:yAlign="inline"/>
              <w:spacing w:after="200"/>
              <w:ind w:left="567" w:hanging="567"/>
              <w:rPr>
                <w:rFonts w:cs="Arial"/>
                <w:sz w:val="18"/>
                <w:szCs w:val="18"/>
                <w:lang w:val="en-GB"/>
              </w:rPr>
            </w:pPr>
            <w:r w:rsidRPr="00A6558E">
              <w:rPr>
                <w:rFonts w:cs="Arial"/>
                <w:lang w:val="en-GB"/>
              </w:rPr>
              <w:t xml:space="preserve">C1 </w:t>
            </w:r>
            <w:r w:rsidRPr="00A6558E">
              <w:rPr>
                <w:rFonts w:cs="Arial"/>
                <w:lang w:val="en-GB"/>
              </w:rPr>
              <w:tab/>
              <w:t>Enter, edit and maintain data reco</w:t>
            </w:r>
            <w:r w:rsidR="00EE7B19">
              <w:rPr>
                <w:rFonts w:cs="Arial"/>
                <w:lang w:val="en-GB"/>
              </w:rPr>
              <w:t>rds in a data management system.</w:t>
            </w:r>
          </w:p>
          <w:p w14:paraId="1965921B" w14:textId="77777777" w:rsidR="0069534A" w:rsidRPr="00A6558E" w:rsidRDefault="0069534A" w:rsidP="00A6558E">
            <w:pPr>
              <w:autoSpaceDE w:val="0"/>
              <w:autoSpaceDN w:val="0"/>
              <w:adjustRightInd w:val="0"/>
              <w:spacing w:after="20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C1.1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Discuss when and how to change or create a new data entry form </w:t>
            </w:r>
          </w:p>
          <w:p w14:paraId="68A2E2C2" w14:textId="77777777" w:rsidR="0069534A" w:rsidRDefault="0069534A" w:rsidP="00A6558E">
            <w:pPr>
              <w:spacing w:after="20"/>
              <w:ind w:left="567" w:hanging="567"/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C1.4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Discuss and explain how to locate and amend data records</w:t>
            </w:r>
          </w:p>
        </w:tc>
        <w:tc>
          <w:tcPr>
            <w:tcW w:w="6663" w:type="dxa"/>
          </w:tcPr>
          <w:p w14:paraId="4BE21B38" w14:textId="77777777" w:rsidR="0069534A" w:rsidRPr="00A6558E" w:rsidRDefault="0069534A" w:rsidP="00A6558E">
            <w:pPr>
              <w:pStyle w:val="EvidenceTXT"/>
              <w:framePr w:hSpace="0" w:wrap="auto" w:vAnchor="margin" w:hAnchor="text" w:xAlign="left" w:yAlign="inline"/>
              <w:rPr>
                <w:sz w:val="18"/>
                <w:szCs w:val="18"/>
              </w:rPr>
            </w:pPr>
            <w:r w:rsidRPr="00A6558E">
              <w:rPr>
                <w:sz w:val="22"/>
                <w:szCs w:val="22"/>
              </w:rPr>
              <w:t>C1.1 &amp; 1.4 Discuss and explain the rationale for creating or changing data entry forms and explain six ways to locate and amend data records.</w:t>
            </w:r>
          </w:p>
          <w:p w14:paraId="3C3B1F04" w14:textId="77777777" w:rsidR="0069534A" w:rsidRPr="00A6558E" w:rsidRDefault="0069534A" w:rsidP="0069534A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4321B6F7" w14:textId="77777777" w:rsidR="0069534A" w:rsidRPr="00A6558E" w:rsidRDefault="0069534A" w:rsidP="0069534A">
            <w:pPr>
              <w:pStyle w:val="Default"/>
              <w:rPr>
                <w:sz w:val="20"/>
                <w:szCs w:val="20"/>
              </w:rPr>
            </w:pPr>
            <w:r w:rsidRPr="00A6558E">
              <w:rPr>
                <w:b/>
                <w:sz w:val="20"/>
                <w:szCs w:val="20"/>
              </w:rPr>
              <w:t>Examples:</w:t>
            </w:r>
            <w:r w:rsidRPr="00A6558E">
              <w:rPr>
                <w:sz w:val="20"/>
                <w:szCs w:val="20"/>
              </w:rPr>
              <w:t xml:space="preserve">  Automation of process, validity of entry data, costs, volume.  Spell check, format, accuracy, consistency, remove duplication, verify data; data validation techniques; record housekeeping, search options.</w:t>
            </w:r>
            <w:r w:rsidRPr="00286517">
              <w:t xml:space="preserve"> </w:t>
            </w:r>
          </w:p>
        </w:tc>
        <w:tc>
          <w:tcPr>
            <w:tcW w:w="4941" w:type="dxa"/>
          </w:tcPr>
          <w:p w14:paraId="7F750BC0" w14:textId="77777777" w:rsidR="0069534A" w:rsidRPr="00A6558E" w:rsidRDefault="0032186C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9534A" w14:paraId="184F6453" w14:textId="77777777" w:rsidTr="00A6558E">
        <w:tc>
          <w:tcPr>
            <w:tcW w:w="3924" w:type="dxa"/>
          </w:tcPr>
          <w:p w14:paraId="5DC0350A" w14:textId="77777777" w:rsidR="0069534A" w:rsidRPr="00A6558E" w:rsidRDefault="0069534A" w:rsidP="00EE7B19">
            <w:pPr>
              <w:autoSpaceDE w:val="0"/>
              <w:autoSpaceDN w:val="0"/>
              <w:adjustRightInd w:val="0"/>
              <w:spacing w:before="40" w:after="20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C1.2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Enter data accurately into records to meet requirements </w:t>
            </w:r>
          </w:p>
          <w:p w14:paraId="31BFA0FE" w14:textId="77777777" w:rsidR="0069534A" w:rsidRPr="00A6558E" w:rsidRDefault="0069534A" w:rsidP="00A6558E">
            <w:pPr>
              <w:autoSpaceDE w:val="0"/>
              <w:autoSpaceDN w:val="0"/>
              <w:adjustRightInd w:val="0"/>
              <w:spacing w:after="20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C1.3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Configure characteristics of groups of records </w:t>
            </w:r>
          </w:p>
          <w:p w14:paraId="1F8FFA61" w14:textId="77777777" w:rsidR="0069534A" w:rsidRPr="00A6558E" w:rsidRDefault="0069534A" w:rsidP="00A6558E">
            <w:pPr>
              <w:autoSpaceDE w:val="0"/>
              <w:autoSpaceDN w:val="0"/>
              <w:adjustRightInd w:val="0"/>
              <w:spacing w:after="20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C1.5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Check data records meet needs, using IT tools and making corrections as necessary </w:t>
            </w:r>
          </w:p>
          <w:p w14:paraId="7185275D" w14:textId="77777777" w:rsidR="0069534A" w:rsidRPr="00A6558E" w:rsidRDefault="0069534A" w:rsidP="00A6558E">
            <w:pPr>
              <w:autoSpaceDE w:val="0"/>
              <w:autoSpaceDN w:val="0"/>
              <w:adjustRightInd w:val="0"/>
              <w:spacing w:after="200"/>
              <w:ind w:left="567" w:hanging="567"/>
              <w:rPr>
                <w:rFonts w:cs="Arial"/>
              </w:rPr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C1.6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Interpret and respond appropriately to a range of data and application error messages</w:t>
            </w:r>
          </w:p>
        </w:tc>
        <w:tc>
          <w:tcPr>
            <w:tcW w:w="6663" w:type="dxa"/>
          </w:tcPr>
          <w:p w14:paraId="1C44099B" w14:textId="77777777" w:rsidR="0069534A" w:rsidRPr="00A6558E" w:rsidRDefault="0069534A" w:rsidP="00A6558E">
            <w:pPr>
              <w:pStyle w:val="EvidenceTXT"/>
              <w:framePr w:hSpace="0" w:wrap="auto" w:vAnchor="margin" w:hAnchor="text" w:xAlign="left" w:yAlign="inline"/>
              <w:rPr>
                <w:sz w:val="18"/>
                <w:szCs w:val="18"/>
              </w:rPr>
            </w:pPr>
            <w:r w:rsidRPr="00A6558E">
              <w:rPr>
                <w:sz w:val="22"/>
                <w:szCs w:val="22"/>
              </w:rPr>
              <w:t>C1.2, 1.3, 1.5 &amp; 1.6 Provide at least five different examples of data entry and four examples of grouping records including configuring characteristics, ensuring that all the following bullet points are covered.</w:t>
            </w:r>
          </w:p>
          <w:p w14:paraId="79314BA8" w14:textId="77777777" w:rsidR="0069534A" w:rsidRPr="00A6558E" w:rsidRDefault="0069534A" w:rsidP="0069534A">
            <w:pPr>
              <w:pStyle w:val="Default"/>
              <w:rPr>
                <w:bCs/>
                <w:color w:val="auto"/>
                <w:sz w:val="18"/>
                <w:szCs w:val="18"/>
              </w:rPr>
            </w:pPr>
          </w:p>
          <w:p w14:paraId="73306FC1" w14:textId="77777777" w:rsidR="0069534A" w:rsidRPr="00A6558E" w:rsidRDefault="0069534A" w:rsidP="00A6558E">
            <w:pPr>
              <w:pStyle w:val="EvidenceTXT"/>
              <w:framePr w:hSpace="0" w:wrap="auto" w:vAnchor="margin" w:hAnchor="text" w:xAlign="left" w:yAlign="inline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A6558E">
              <w:rPr>
                <w:sz w:val="22"/>
                <w:szCs w:val="22"/>
              </w:rPr>
              <w:t>check data records, using appropriate IT tools and make corrections as necessary</w:t>
            </w:r>
          </w:p>
          <w:p w14:paraId="243C258B" w14:textId="77777777" w:rsidR="0069534A" w:rsidRPr="00A6558E" w:rsidRDefault="0069534A" w:rsidP="00A6558E">
            <w:pPr>
              <w:pStyle w:val="EvidenceTXT"/>
              <w:framePr w:hSpace="0" w:wrap="auto" w:vAnchor="margin" w:hAnchor="text" w:xAlign="left" w:yAlign="inline"/>
              <w:numPr>
                <w:ilvl w:val="0"/>
                <w:numId w:val="25"/>
              </w:numPr>
              <w:rPr>
                <w:b w:val="0"/>
                <w:i w:val="0"/>
                <w:sz w:val="18"/>
                <w:szCs w:val="18"/>
              </w:rPr>
            </w:pPr>
            <w:r w:rsidRPr="00A6558E">
              <w:rPr>
                <w:sz w:val="22"/>
                <w:szCs w:val="22"/>
              </w:rPr>
              <w:t>interpret and respond appropriately to at least three different data and application error messages,</w:t>
            </w:r>
            <w:r w:rsidRPr="00A6558E">
              <w:rPr>
                <w:b w:val="0"/>
                <w:bCs w:val="0"/>
                <w:i w:val="0"/>
              </w:rPr>
              <w:t xml:space="preserve"> </w:t>
            </w:r>
            <w:r w:rsidRPr="00A6558E">
              <w:rPr>
                <w:b w:val="0"/>
                <w:bCs w:val="0"/>
                <w:i w:val="0"/>
                <w:sz w:val="18"/>
                <w:szCs w:val="18"/>
              </w:rPr>
              <w:br/>
            </w:r>
          </w:p>
          <w:p w14:paraId="327904A9" w14:textId="77777777" w:rsidR="0069534A" w:rsidRPr="00A6558E" w:rsidRDefault="0069534A" w:rsidP="00A6558E">
            <w:pPr>
              <w:pStyle w:val="EvidenceTXT"/>
              <w:framePr w:hSpace="0" w:wrap="auto" w:vAnchor="margin" w:hAnchor="text" w:xAlign="left" w:yAlign="inline"/>
              <w:rPr>
                <w:b w:val="0"/>
                <w:i w:val="0"/>
                <w:sz w:val="22"/>
                <w:szCs w:val="22"/>
              </w:rPr>
            </w:pPr>
            <w:r w:rsidRPr="00A6558E">
              <w:rPr>
                <w:i w:val="0"/>
                <w:sz w:val="20"/>
                <w:szCs w:val="20"/>
              </w:rPr>
              <w:t>Examples:</w:t>
            </w:r>
            <w:r w:rsidRPr="00A6558E">
              <w:rPr>
                <w:b w:val="0"/>
                <w:i w:val="0"/>
                <w:sz w:val="20"/>
                <w:szCs w:val="20"/>
              </w:rPr>
              <w:t xml:space="preserve">  Use of data entry form, create new records, locate and amend records; using wildcards, search operators; error checking; data validation; menus, subforms, add record to table, select and update fields; groups of records.  Attributes, categories, teams, flags, keys.  Legal or organisational requirements on length of time to be held, retrieval requirements.  Spell check, format, consistency, remove duplication, verify data; data validation techniques, record housekeeping.  field size, data type, validation checks; duplicate records; format; using help; error codes, troubleshooting; logging, reporting and dealing with application errors.</w:t>
            </w:r>
          </w:p>
        </w:tc>
        <w:tc>
          <w:tcPr>
            <w:tcW w:w="4941" w:type="dxa"/>
          </w:tcPr>
          <w:p w14:paraId="67B4A5F4" w14:textId="77777777" w:rsidR="0069534A" w:rsidRPr="00A6558E" w:rsidRDefault="0032186C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9534A" w14:paraId="28EE2D23" w14:textId="77777777" w:rsidTr="00A6558E">
        <w:tc>
          <w:tcPr>
            <w:tcW w:w="3924" w:type="dxa"/>
          </w:tcPr>
          <w:p w14:paraId="38C88019" w14:textId="77777777" w:rsidR="0069534A" w:rsidRPr="00A6558E" w:rsidRDefault="0069534A" w:rsidP="00EE7B19">
            <w:pPr>
              <w:autoSpaceDE w:val="0"/>
              <w:autoSpaceDN w:val="0"/>
              <w:adjustRightInd w:val="0"/>
              <w:spacing w:before="40" w:after="20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C1.7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Evaluate and explain the risks to data security and procedures used for data protection</w:t>
            </w:r>
          </w:p>
        </w:tc>
        <w:tc>
          <w:tcPr>
            <w:tcW w:w="6663" w:type="dxa"/>
          </w:tcPr>
          <w:p w14:paraId="7EE6FE8B" w14:textId="77777777" w:rsidR="0069534A" w:rsidRPr="00A6558E" w:rsidRDefault="0069534A" w:rsidP="00A6558E">
            <w:pPr>
              <w:pStyle w:val="EvidenceTXT"/>
              <w:framePr w:hSpace="0" w:wrap="auto" w:vAnchor="margin" w:hAnchor="text" w:xAlign="left" w:yAlign="inline"/>
              <w:rPr>
                <w:sz w:val="18"/>
                <w:szCs w:val="18"/>
              </w:rPr>
            </w:pPr>
            <w:r w:rsidRPr="00A6558E">
              <w:rPr>
                <w:sz w:val="22"/>
                <w:szCs w:val="22"/>
              </w:rPr>
              <w:t>C1.7 Produce a report assessing and explaining at least four different types of risk.</w:t>
            </w:r>
          </w:p>
          <w:p w14:paraId="7EC014ED" w14:textId="77777777" w:rsidR="0069534A" w:rsidRPr="00A6558E" w:rsidRDefault="0069534A" w:rsidP="0069534A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29EFC0CF" w14:textId="77777777" w:rsidR="0069534A" w:rsidRPr="00286517" w:rsidRDefault="0069534A" w:rsidP="0069534A">
            <w:pPr>
              <w:pStyle w:val="normal0"/>
            </w:pPr>
            <w:r w:rsidRPr="00A6558E">
              <w:rPr>
                <w:b/>
                <w:sz w:val="20"/>
                <w:szCs w:val="20"/>
                <w:lang w:eastAsia="en-US"/>
              </w:rPr>
              <w:t xml:space="preserve">Examples:  </w:t>
            </w:r>
            <w:r w:rsidRPr="00A6558E">
              <w:rPr>
                <w:sz w:val="20"/>
                <w:szCs w:val="20"/>
                <w:lang w:eastAsia="en-US"/>
              </w:rPr>
              <w:t>Access control; authorised use, password protection and management, user authentication.</w:t>
            </w:r>
          </w:p>
        </w:tc>
        <w:tc>
          <w:tcPr>
            <w:tcW w:w="4941" w:type="dxa"/>
          </w:tcPr>
          <w:p w14:paraId="6DC490A6" w14:textId="77777777" w:rsidR="0069534A" w:rsidRPr="00A6558E" w:rsidRDefault="0032186C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9534A" w14:paraId="6C3023CD" w14:textId="77777777" w:rsidTr="00A6558E">
        <w:tc>
          <w:tcPr>
            <w:tcW w:w="3924" w:type="dxa"/>
          </w:tcPr>
          <w:p w14:paraId="544662DE" w14:textId="77777777" w:rsidR="0069534A" w:rsidRPr="00A6558E" w:rsidRDefault="0069534A" w:rsidP="00EE7B19">
            <w:pPr>
              <w:autoSpaceDE w:val="0"/>
              <w:autoSpaceDN w:val="0"/>
              <w:adjustRightInd w:val="0"/>
              <w:spacing w:before="40" w:after="20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C1.8 </w:t>
            </w:r>
            <w:r w:rsidRPr="00A6558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Manage data files effectively, in line with local and/or legal guidelines for the storage and use of data where available </w:t>
            </w:r>
          </w:p>
        </w:tc>
        <w:tc>
          <w:tcPr>
            <w:tcW w:w="6663" w:type="dxa"/>
          </w:tcPr>
          <w:p w14:paraId="2B4BBF9B" w14:textId="77777777" w:rsidR="0069534A" w:rsidRPr="00A6558E" w:rsidRDefault="0069534A" w:rsidP="00A6558E">
            <w:pPr>
              <w:pStyle w:val="EvidenceTXT"/>
              <w:framePr w:hSpace="0" w:wrap="auto" w:vAnchor="margin" w:hAnchor="text" w:xAlign="left" w:yAlign="inline"/>
              <w:rPr>
                <w:sz w:val="18"/>
                <w:szCs w:val="18"/>
              </w:rPr>
            </w:pPr>
            <w:r w:rsidRPr="00A6558E">
              <w:rPr>
                <w:sz w:val="22"/>
                <w:szCs w:val="22"/>
              </w:rPr>
              <w:t>C1.8 Show five different examples of managing files in line with local and/or legal guidelines.</w:t>
            </w:r>
          </w:p>
          <w:p w14:paraId="140278CD" w14:textId="77777777" w:rsidR="0069534A" w:rsidRPr="00A6558E" w:rsidRDefault="0069534A" w:rsidP="0069534A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DE0FBA2" w14:textId="77777777" w:rsidR="0069534A" w:rsidRPr="00286517" w:rsidRDefault="0069534A" w:rsidP="0069534A">
            <w:pPr>
              <w:pStyle w:val="normal0"/>
            </w:pPr>
            <w:r w:rsidRPr="00A6558E">
              <w:rPr>
                <w:b/>
                <w:sz w:val="20"/>
                <w:szCs w:val="20"/>
                <w:lang w:eastAsia="en-US"/>
              </w:rPr>
              <w:t>Examples:</w:t>
            </w:r>
            <w:r w:rsidRPr="00A6558E">
              <w:rPr>
                <w:sz w:val="20"/>
                <w:szCs w:val="20"/>
                <w:lang w:eastAsia="en-US"/>
              </w:rPr>
              <w:t xml:space="preserve">  File storage, data import and export, restore lost data; identify ineffective backup storage, create, extend.  Set by employer or organisation.  Policies relating to security, backup and data protection; guidelines for data format, compliance, audit and reporting requirements.  File management will vary according to the application.</w:t>
            </w:r>
          </w:p>
        </w:tc>
        <w:tc>
          <w:tcPr>
            <w:tcW w:w="4941" w:type="dxa"/>
          </w:tcPr>
          <w:p w14:paraId="7B22414D" w14:textId="77777777" w:rsidR="0069534A" w:rsidRPr="00A6558E" w:rsidRDefault="0032186C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DDA60FE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46DF81D1" w14:textId="77777777" w:rsidTr="001808F8">
        <w:trPr>
          <w:trHeight w:val="416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DC7AAF2" w14:textId="77777777" w:rsidR="00A671DF" w:rsidRPr="0088743F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88743F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F5C202" w14:textId="77777777" w:rsidR="00A671DF" w:rsidRPr="0088743F" w:rsidRDefault="00A671DF" w:rsidP="00E85712">
            <w:pPr>
              <w:rPr>
                <w:b/>
                <w:sz w:val="22"/>
                <w:szCs w:val="22"/>
              </w:rPr>
            </w:pPr>
            <w:r w:rsidRPr="0088743F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209420" w14:textId="77777777" w:rsidR="00A671DF" w:rsidRPr="0088743F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88743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C23E95" w14:paraId="65450C6F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78401E0" w14:textId="77777777" w:rsidR="00C23E95" w:rsidRPr="0088743F" w:rsidRDefault="00C23E95" w:rsidP="0088743F">
            <w:pPr>
              <w:pStyle w:val="criteria1"/>
              <w:framePr w:hSpace="0" w:wrap="auto" w:vAnchor="margin" w:hAnchor="text" w:xAlign="left" w:yAlign="inline"/>
              <w:spacing w:after="200"/>
              <w:ind w:left="567" w:hanging="567"/>
              <w:rPr>
                <w:rFonts w:cs="Arial"/>
                <w:lang w:val="en-GB"/>
              </w:rPr>
            </w:pPr>
            <w:r w:rsidRPr="0088743F">
              <w:rPr>
                <w:rFonts w:cs="Arial"/>
                <w:lang w:val="en-GB"/>
              </w:rPr>
              <w:t xml:space="preserve">C2 </w:t>
            </w:r>
            <w:r w:rsidR="0088743F">
              <w:rPr>
                <w:rFonts w:cs="Arial"/>
                <w:lang w:val="en-GB"/>
              </w:rPr>
              <w:tab/>
            </w:r>
            <w:r w:rsidRPr="0088743F">
              <w:rPr>
                <w:rFonts w:cs="Arial"/>
                <w:lang w:val="en-GB"/>
              </w:rPr>
              <w:t xml:space="preserve">Retrieve and display data records to meet requirements. </w:t>
            </w:r>
          </w:p>
          <w:p w14:paraId="6E48A4C5" w14:textId="77777777" w:rsidR="00B20777" w:rsidRPr="0088743F" w:rsidRDefault="00B20777" w:rsidP="0088743F">
            <w:pPr>
              <w:pStyle w:val="Default"/>
              <w:spacing w:after="200"/>
              <w:ind w:left="567" w:hanging="567"/>
              <w:rPr>
                <w:sz w:val="21"/>
                <w:szCs w:val="21"/>
              </w:rPr>
            </w:pPr>
            <w:r w:rsidRPr="0088743F">
              <w:rPr>
                <w:sz w:val="21"/>
                <w:szCs w:val="21"/>
              </w:rPr>
              <w:t xml:space="preserve">C2.1 </w:t>
            </w:r>
            <w:r w:rsidR="0088743F">
              <w:rPr>
                <w:sz w:val="21"/>
                <w:szCs w:val="21"/>
              </w:rPr>
              <w:tab/>
            </w:r>
            <w:r w:rsidRPr="0088743F">
              <w:rPr>
                <w:sz w:val="21"/>
                <w:szCs w:val="21"/>
              </w:rPr>
              <w:t xml:space="preserve">Determine and explain what queries and reports need to be run to output the required information </w:t>
            </w:r>
          </w:p>
          <w:p w14:paraId="73E614D2" w14:textId="77777777" w:rsidR="00B20777" w:rsidRPr="0088743F" w:rsidRDefault="00B20777" w:rsidP="0088743F">
            <w:pPr>
              <w:pStyle w:val="Default"/>
              <w:spacing w:after="200"/>
              <w:ind w:left="567" w:hanging="567"/>
              <w:rPr>
                <w:sz w:val="21"/>
                <w:szCs w:val="21"/>
              </w:rPr>
            </w:pPr>
            <w:r w:rsidRPr="0088743F">
              <w:rPr>
                <w:sz w:val="21"/>
                <w:szCs w:val="21"/>
              </w:rPr>
              <w:t xml:space="preserve">C2.2 </w:t>
            </w:r>
            <w:r w:rsidR="0088743F">
              <w:rPr>
                <w:sz w:val="21"/>
                <w:szCs w:val="21"/>
              </w:rPr>
              <w:tab/>
            </w:r>
            <w:r w:rsidRPr="0088743F">
              <w:rPr>
                <w:sz w:val="21"/>
                <w:szCs w:val="21"/>
              </w:rPr>
              <w:t xml:space="preserve">Create and use queries to search for and retrieve information from the system </w:t>
            </w:r>
          </w:p>
          <w:p w14:paraId="5CB9B4D9" w14:textId="77777777" w:rsidR="00B20777" w:rsidRPr="00EE7B19" w:rsidRDefault="00B20777" w:rsidP="00EE7B19">
            <w:pPr>
              <w:pStyle w:val="Default"/>
              <w:spacing w:after="200"/>
              <w:ind w:left="567" w:hanging="567"/>
              <w:rPr>
                <w:sz w:val="21"/>
                <w:szCs w:val="21"/>
              </w:rPr>
            </w:pPr>
            <w:r w:rsidRPr="00EE7B19">
              <w:rPr>
                <w:sz w:val="21"/>
                <w:szCs w:val="21"/>
              </w:rPr>
              <w:t xml:space="preserve">C2.3 </w:t>
            </w:r>
            <w:r w:rsidR="0088743F" w:rsidRPr="00EE7B19">
              <w:rPr>
                <w:sz w:val="21"/>
                <w:szCs w:val="21"/>
              </w:rPr>
              <w:tab/>
            </w:r>
            <w:r w:rsidRPr="00EE7B19">
              <w:rPr>
                <w:sz w:val="21"/>
                <w:szCs w:val="21"/>
              </w:rPr>
              <w:t>Create, define and set up reports to output information to meet requirements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B5BCCB6" w14:textId="77777777" w:rsidR="00C23E95" w:rsidRPr="0088743F" w:rsidRDefault="000F06C7" w:rsidP="0088743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8743F">
              <w:rPr>
                <w:sz w:val="22"/>
                <w:szCs w:val="22"/>
              </w:rPr>
              <w:t xml:space="preserve">C2.1, </w:t>
            </w:r>
            <w:r w:rsidR="00C23E95" w:rsidRPr="0088743F">
              <w:rPr>
                <w:sz w:val="22"/>
                <w:szCs w:val="22"/>
              </w:rPr>
              <w:t>2.2 &amp; 2.3</w:t>
            </w:r>
            <w:r w:rsidR="00B20777" w:rsidRPr="0088743F">
              <w:rPr>
                <w:sz w:val="22"/>
                <w:szCs w:val="22"/>
              </w:rPr>
              <w:t xml:space="preserve"> Give an explanation of the rationale for deciding on the appropriate queries and reports which need to be run and</w:t>
            </w:r>
            <w:r w:rsidRPr="0088743F">
              <w:rPr>
                <w:sz w:val="22"/>
                <w:szCs w:val="22"/>
              </w:rPr>
              <w:t xml:space="preserve"> provide</w:t>
            </w:r>
            <w:r w:rsidR="00B20777" w:rsidRPr="0088743F">
              <w:rPr>
                <w:sz w:val="22"/>
                <w:szCs w:val="22"/>
              </w:rPr>
              <w:t xml:space="preserve"> five different examples of creating and using multiple criteria queries and five different reports</w:t>
            </w:r>
            <w:r w:rsidRPr="0088743F">
              <w:rPr>
                <w:sz w:val="22"/>
                <w:szCs w:val="22"/>
              </w:rPr>
              <w:t xml:space="preserve"> to meet requirements.</w:t>
            </w:r>
          </w:p>
          <w:p w14:paraId="6BC940D3" w14:textId="77777777" w:rsidR="00C23E95" w:rsidRPr="0088743F" w:rsidRDefault="00C23E95" w:rsidP="00977EF7">
            <w:pPr>
              <w:widowControl w:val="0"/>
              <w:autoSpaceDE w:val="0"/>
              <w:autoSpaceDN w:val="0"/>
              <w:adjustRightInd w:val="0"/>
            </w:pPr>
          </w:p>
          <w:p w14:paraId="22C8CF46" w14:textId="77777777" w:rsidR="00C23E95" w:rsidRPr="00CB1C59" w:rsidRDefault="00C23E95" w:rsidP="00B2077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GB"/>
              </w:rPr>
            </w:pPr>
            <w:r w:rsidRPr="0088743F">
              <w:rPr>
                <w:b/>
                <w:sz w:val="20"/>
              </w:rPr>
              <w:t>Examples:</w:t>
            </w:r>
            <w:r w:rsidRPr="0088743F">
              <w:rPr>
                <w:sz w:val="20"/>
              </w:rPr>
              <w:t xml:space="preserve">  Customised reports; define report parameters; for others; system reports; errors in reports, save queries and output.  Alphanumeric sort, filter, single criteria, multiple criteria, cross-tabulate data; queries to update and amend data; logical operators.</w:t>
            </w:r>
            <w:r w:rsidR="00B20777" w:rsidRPr="00CB1C59">
              <w:rPr>
                <w:sz w:val="20"/>
                <w:lang w:eastAsia="en-GB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CC46435" w14:textId="77777777" w:rsidR="00C23E95" w:rsidRPr="00EE7B19" w:rsidRDefault="0032186C" w:rsidP="00EE7B19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23E95" w14:paraId="5EF4F085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24FAED98" w14:textId="77777777" w:rsidR="00C23E95" w:rsidRPr="0088743F" w:rsidRDefault="00C23E95" w:rsidP="00EE7B19">
            <w:pPr>
              <w:autoSpaceDE w:val="0"/>
              <w:autoSpaceDN w:val="0"/>
              <w:adjustRightInd w:val="0"/>
              <w:spacing w:before="40" w:after="200"/>
              <w:ind w:left="567" w:hanging="567"/>
              <w:rPr>
                <w:sz w:val="21"/>
                <w:szCs w:val="21"/>
              </w:rPr>
            </w:pPr>
            <w:r w:rsidRPr="0088743F">
              <w:rPr>
                <w:sz w:val="21"/>
                <w:szCs w:val="21"/>
              </w:rPr>
              <w:t xml:space="preserve">C2.4 </w:t>
            </w:r>
            <w:r w:rsidR="0088743F">
              <w:rPr>
                <w:sz w:val="21"/>
                <w:szCs w:val="21"/>
              </w:rPr>
              <w:tab/>
            </w:r>
            <w:r w:rsidRPr="0088743F">
              <w:rPr>
                <w:sz w:val="21"/>
                <w:szCs w:val="21"/>
              </w:rPr>
              <w:t xml:space="preserve">Use the file handling techniques of the software </w:t>
            </w:r>
            <w:r w:rsidRPr="00EE7B19">
              <w:rPr>
                <w:rFonts w:cs="Arial"/>
                <w:color w:val="000000"/>
                <w:sz w:val="21"/>
                <w:szCs w:val="21"/>
                <w:lang w:eastAsia="en-GB"/>
              </w:rPr>
              <w:t>to</w:t>
            </w:r>
            <w:r w:rsidRPr="0088743F">
              <w:rPr>
                <w:sz w:val="21"/>
                <w:szCs w:val="21"/>
              </w:rPr>
              <w:t xml:space="preserve"> import and export data </w:t>
            </w:r>
          </w:p>
          <w:p w14:paraId="4979AFF1" w14:textId="77777777" w:rsidR="00C23E95" w:rsidRPr="0088743F" w:rsidRDefault="00C23E95" w:rsidP="0088743F">
            <w:pPr>
              <w:pStyle w:val="Default"/>
              <w:spacing w:after="200"/>
              <w:ind w:left="567" w:hanging="567"/>
              <w:rPr>
                <w:bCs/>
                <w:sz w:val="21"/>
                <w:szCs w:val="21"/>
              </w:rPr>
            </w:pPr>
            <w:r w:rsidRPr="0088743F">
              <w:rPr>
                <w:sz w:val="21"/>
                <w:szCs w:val="21"/>
              </w:rPr>
              <w:t xml:space="preserve">C2.5 </w:t>
            </w:r>
            <w:r w:rsidR="0088743F">
              <w:rPr>
                <w:sz w:val="21"/>
                <w:szCs w:val="21"/>
              </w:rPr>
              <w:tab/>
            </w:r>
            <w:r w:rsidRPr="0088743F">
              <w:rPr>
                <w:sz w:val="21"/>
                <w:szCs w:val="21"/>
              </w:rPr>
              <w:t xml:space="preserve">Use available techniques to combine and link data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C5F9494" w14:textId="77777777" w:rsidR="00C23E95" w:rsidRPr="0088743F" w:rsidRDefault="00C23E95" w:rsidP="0088743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8743F">
              <w:rPr>
                <w:sz w:val="22"/>
                <w:szCs w:val="22"/>
              </w:rPr>
              <w:t xml:space="preserve">C2.4 &amp; </w:t>
            </w:r>
            <w:r w:rsidR="00B20777" w:rsidRPr="0088743F">
              <w:rPr>
                <w:sz w:val="22"/>
                <w:szCs w:val="22"/>
              </w:rPr>
              <w:t xml:space="preserve">2.5 </w:t>
            </w:r>
            <w:r w:rsidR="00464190" w:rsidRPr="0088743F">
              <w:rPr>
                <w:sz w:val="22"/>
                <w:szCs w:val="22"/>
              </w:rPr>
              <w:t xml:space="preserve">Provide </w:t>
            </w:r>
            <w:r w:rsidR="00B20777" w:rsidRPr="0088743F">
              <w:rPr>
                <w:sz w:val="22"/>
                <w:szCs w:val="22"/>
              </w:rPr>
              <w:t>five examples of exporting and importing different data.  Five examples of combining and linking different data.</w:t>
            </w:r>
          </w:p>
          <w:p w14:paraId="59D3DE69" w14:textId="77777777" w:rsidR="00C23E95" w:rsidRPr="0088743F" w:rsidRDefault="00C23E95" w:rsidP="00977EF7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14:paraId="30084A85" w14:textId="77777777" w:rsidR="00C23E95" w:rsidRPr="00CB1C59" w:rsidRDefault="00C23E95" w:rsidP="00B2077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8743F">
              <w:rPr>
                <w:rFonts w:cs="Times New Roman"/>
                <w:b/>
                <w:color w:val="auto"/>
                <w:sz w:val="20"/>
                <w:szCs w:val="20"/>
                <w:lang w:eastAsia="en-US"/>
              </w:rPr>
              <w:t>Examples:</w:t>
            </w:r>
            <w:r w:rsidRPr="0088743F">
              <w:rPr>
                <w:rFonts w:cs="Times New Roman"/>
                <w:color w:val="auto"/>
                <w:sz w:val="20"/>
                <w:szCs w:val="20"/>
                <w:lang w:eastAsia="en-US"/>
              </w:rPr>
              <w:t xml:space="preserve">  To other systems or software; file formats; mail merge; data migration; data archiving.  Insert, size, position, wrap, order, group; import data, links and references to external data, version control; export data.</w:t>
            </w:r>
            <w:r w:rsidR="00B20777" w:rsidRPr="00CB1C5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491FAB21" w14:textId="77777777" w:rsidR="00C23E95" w:rsidRPr="00EE7B19" w:rsidRDefault="0032186C" w:rsidP="00EE7B19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5BC0EDB" w14:textId="77777777" w:rsidR="00640664" w:rsidRPr="0088743F" w:rsidRDefault="00640664" w:rsidP="00640664">
      <w:pPr>
        <w:rPr>
          <w:b/>
          <w:bCs/>
          <w:sz w:val="22"/>
          <w:szCs w:val="22"/>
        </w:rPr>
      </w:pPr>
      <w:r w:rsidRPr="0088743F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4A92E104" w14:textId="77777777" w:rsidR="00640664" w:rsidRPr="0088743F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65C70A7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4139" w14:textId="77777777" w:rsidR="00640664" w:rsidRPr="009107B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07B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D0621B1" w14:textId="77777777" w:rsidR="00640664" w:rsidRPr="009107B5" w:rsidRDefault="006736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520C" w14:textId="77777777" w:rsidR="00640664" w:rsidRPr="009107B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07B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E2392E3" w14:textId="77777777" w:rsidR="00640664" w:rsidRPr="00EE7B19" w:rsidRDefault="006736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58E651EC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8F1D" w14:textId="77777777" w:rsidR="00640664" w:rsidRPr="009107B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07B5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E240621" w14:textId="77777777" w:rsidR="00640664" w:rsidRPr="009107B5" w:rsidRDefault="006736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FB7A" w14:textId="77777777" w:rsidR="00640664" w:rsidRPr="009107B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107B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1BB48D8" w14:textId="77777777" w:rsidR="00640664" w:rsidRPr="00EE7B19" w:rsidRDefault="006736F4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6E1A134" w14:textId="77777777" w:rsidR="00640664" w:rsidRDefault="00640664" w:rsidP="000367A7"/>
    <w:sectPr w:rsidR="00640664" w:rsidSect="00286517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CC3A7" w14:textId="77777777" w:rsidR="00EB5E14" w:rsidRDefault="00EB5E14">
      <w:r>
        <w:separator/>
      </w:r>
    </w:p>
  </w:endnote>
  <w:endnote w:type="continuationSeparator" w:id="0">
    <w:p w14:paraId="7095E7F8" w14:textId="77777777" w:rsidR="00EB5E14" w:rsidRDefault="00EB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E6EAB" w14:textId="77777777" w:rsidR="0088743F" w:rsidRPr="00286517" w:rsidRDefault="006736F4" w:rsidP="006736F4">
    <w:pPr>
      <w:pStyle w:val="NormalBold"/>
      <w:tabs>
        <w:tab w:val="left" w:pos="5103"/>
        <w:tab w:val="center" w:pos="7560"/>
        <w:tab w:val="right" w:pos="15120"/>
      </w:tabs>
      <w:jc w:val="center"/>
      <w:rPr>
        <w:b w:val="0"/>
        <w:sz w:val="16"/>
        <w:szCs w:val="16"/>
      </w:rPr>
    </w:pPr>
    <w:bookmarkStart w:id="2" w:name="_Hlk73519722"/>
    <w:r w:rsidRPr="006736F4">
      <w:rPr>
        <w:b w:val="0"/>
        <w:bCs w:val="0"/>
        <w:sz w:val="16"/>
        <w:szCs w:val="16"/>
      </w:rPr>
      <w:t>© OCR June 2021 OCR Level 3 in IT User Skills ITQ</w:t>
    </w:r>
    <w:bookmarkEnd w:id="2"/>
    <w:r w:rsidRPr="006736F4">
      <w:rPr>
        <w:b w:val="0"/>
        <w:bCs w:val="0"/>
        <w:sz w:val="16"/>
        <w:szCs w:val="16"/>
      </w:rPr>
      <w:tab/>
    </w:r>
    <w:r w:rsidR="0088743F" w:rsidRPr="00286517">
      <w:rPr>
        <w:b w:val="0"/>
        <w:sz w:val="16"/>
        <w:szCs w:val="16"/>
      </w:rPr>
      <w:t xml:space="preserve">Evidence Checklist and Evidence Guide for: Unit </w:t>
    </w:r>
    <w:r w:rsidR="0088743F">
      <w:rPr>
        <w:b w:val="0"/>
        <w:sz w:val="16"/>
        <w:szCs w:val="16"/>
      </w:rPr>
      <w:t>23</w:t>
    </w:r>
    <w:r w:rsidR="0088743F" w:rsidRPr="00286517">
      <w:rPr>
        <w:b w:val="0"/>
        <w:sz w:val="16"/>
        <w:szCs w:val="16"/>
      </w:rPr>
      <w:t xml:space="preserve">: </w:t>
    </w:r>
    <w:r w:rsidR="0088743F">
      <w:rPr>
        <w:b w:val="0"/>
        <w:sz w:val="16"/>
        <w:szCs w:val="16"/>
      </w:rPr>
      <w:t xml:space="preserve">Data </w:t>
    </w:r>
    <w:r w:rsidR="00EE7B19">
      <w:rPr>
        <w:b w:val="0"/>
        <w:sz w:val="16"/>
        <w:szCs w:val="16"/>
      </w:rPr>
      <w:t>m</w:t>
    </w:r>
    <w:r w:rsidR="0088743F">
      <w:rPr>
        <w:b w:val="0"/>
        <w:sz w:val="16"/>
        <w:szCs w:val="16"/>
      </w:rPr>
      <w:t xml:space="preserve">anagement </w:t>
    </w:r>
    <w:r w:rsidR="00EE7B19">
      <w:rPr>
        <w:b w:val="0"/>
        <w:sz w:val="16"/>
        <w:szCs w:val="16"/>
      </w:rPr>
      <w:t>s</w:t>
    </w:r>
    <w:r w:rsidR="0088743F" w:rsidRPr="00286517">
      <w:rPr>
        <w:b w:val="0"/>
        <w:sz w:val="16"/>
        <w:szCs w:val="16"/>
      </w:rPr>
      <w:t>oftware Level 3 (Credit Value 4)</w:t>
    </w:r>
    <w:r w:rsidR="0088743F" w:rsidRPr="00286517">
      <w:rPr>
        <w:b w:val="0"/>
        <w:sz w:val="16"/>
        <w:szCs w:val="16"/>
      </w:rPr>
      <w:tab/>
    </w:r>
    <w:r w:rsidR="0088743F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88743F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88743F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EE7B19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88743F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BAE37" w14:textId="77777777" w:rsidR="00EB5E14" w:rsidRDefault="00EB5E14">
      <w:r>
        <w:separator/>
      </w:r>
    </w:p>
  </w:footnote>
  <w:footnote w:type="continuationSeparator" w:id="0">
    <w:p w14:paraId="115CF41C" w14:textId="77777777" w:rsidR="00EB5E14" w:rsidRDefault="00EB5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7BE0D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94E9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D00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0A52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D43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E28C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A435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C0BC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24C8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508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7A5819"/>
    <w:multiLevelType w:val="hybridMultilevel"/>
    <w:tmpl w:val="AEB4A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5B783B"/>
    <w:multiLevelType w:val="hybridMultilevel"/>
    <w:tmpl w:val="A48C3DCE"/>
    <w:lvl w:ilvl="0" w:tplc="7090A9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D67B03"/>
    <w:multiLevelType w:val="hybridMultilevel"/>
    <w:tmpl w:val="CBCC03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5"/>
  </w:num>
  <w:num w:numId="9">
    <w:abstractNumId w:val="17"/>
  </w:num>
  <w:num w:numId="10">
    <w:abstractNumId w:val="16"/>
  </w:num>
  <w:num w:numId="11">
    <w:abstractNumId w:val="14"/>
  </w:num>
  <w:num w:numId="12">
    <w:abstractNumId w:val="12"/>
  </w:num>
  <w:num w:numId="13">
    <w:abstractNumId w:val="10"/>
  </w:num>
  <w:num w:numId="14">
    <w:abstractNumId w:val="1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30280"/>
    <w:rsid w:val="000367A7"/>
    <w:rsid w:val="00051146"/>
    <w:rsid w:val="0008605C"/>
    <w:rsid w:val="00096494"/>
    <w:rsid w:val="000C7CDD"/>
    <w:rsid w:val="000D00E8"/>
    <w:rsid w:val="000D0160"/>
    <w:rsid w:val="000D74B0"/>
    <w:rsid w:val="000E6251"/>
    <w:rsid w:val="000F06C7"/>
    <w:rsid w:val="00105500"/>
    <w:rsid w:val="001175DC"/>
    <w:rsid w:val="00133B8B"/>
    <w:rsid w:val="00133FDC"/>
    <w:rsid w:val="0013462D"/>
    <w:rsid w:val="001376AD"/>
    <w:rsid w:val="00145A91"/>
    <w:rsid w:val="001515FB"/>
    <w:rsid w:val="00157885"/>
    <w:rsid w:val="0016340E"/>
    <w:rsid w:val="001712CE"/>
    <w:rsid w:val="001808F8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86517"/>
    <w:rsid w:val="002C3526"/>
    <w:rsid w:val="003070ED"/>
    <w:rsid w:val="0031393A"/>
    <w:rsid w:val="00314D3A"/>
    <w:rsid w:val="00314F3D"/>
    <w:rsid w:val="0032186C"/>
    <w:rsid w:val="003474A3"/>
    <w:rsid w:val="00357358"/>
    <w:rsid w:val="00363BE9"/>
    <w:rsid w:val="00373247"/>
    <w:rsid w:val="003A2511"/>
    <w:rsid w:val="003A6185"/>
    <w:rsid w:val="003B68A2"/>
    <w:rsid w:val="003C64F0"/>
    <w:rsid w:val="003F6221"/>
    <w:rsid w:val="003F7B3E"/>
    <w:rsid w:val="004035F9"/>
    <w:rsid w:val="00461787"/>
    <w:rsid w:val="00464190"/>
    <w:rsid w:val="0046542A"/>
    <w:rsid w:val="004712C1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34FB3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736F4"/>
    <w:rsid w:val="0067431C"/>
    <w:rsid w:val="006776DC"/>
    <w:rsid w:val="0068155F"/>
    <w:rsid w:val="00681AD7"/>
    <w:rsid w:val="00686F7D"/>
    <w:rsid w:val="0069534A"/>
    <w:rsid w:val="006B253D"/>
    <w:rsid w:val="006B4C4E"/>
    <w:rsid w:val="006C6D98"/>
    <w:rsid w:val="006F0306"/>
    <w:rsid w:val="006F2C49"/>
    <w:rsid w:val="00704141"/>
    <w:rsid w:val="00722992"/>
    <w:rsid w:val="007272D3"/>
    <w:rsid w:val="007360DE"/>
    <w:rsid w:val="00740FE3"/>
    <w:rsid w:val="00773F4F"/>
    <w:rsid w:val="00785B1A"/>
    <w:rsid w:val="00793346"/>
    <w:rsid w:val="00794A32"/>
    <w:rsid w:val="007B3A10"/>
    <w:rsid w:val="007C3645"/>
    <w:rsid w:val="007D4E46"/>
    <w:rsid w:val="007D5D7B"/>
    <w:rsid w:val="007E13F3"/>
    <w:rsid w:val="007E2D5E"/>
    <w:rsid w:val="007F3FA7"/>
    <w:rsid w:val="00832EED"/>
    <w:rsid w:val="008530CD"/>
    <w:rsid w:val="00856DEC"/>
    <w:rsid w:val="008624DD"/>
    <w:rsid w:val="0086284A"/>
    <w:rsid w:val="00863FC5"/>
    <w:rsid w:val="0088743F"/>
    <w:rsid w:val="008878D3"/>
    <w:rsid w:val="008908FF"/>
    <w:rsid w:val="0089110F"/>
    <w:rsid w:val="008A4947"/>
    <w:rsid w:val="008E31ED"/>
    <w:rsid w:val="008E4A7F"/>
    <w:rsid w:val="00900B16"/>
    <w:rsid w:val="0090659A"/>
    <w:rsid w:val="009107B5"/>
    <w:rsid w:val="00917151"/>
    <w:rsid w:val="009620A8"/>
    <w:rsid w:val="00962BC6"/>
    <w:rsid w:val="00965A75"/>
    <w:rsid w:val="00973FDC"/>
    <w:rsid w:val="00974C2A"/>
    <w:rsid w:val="00977EF7"/>
    <w:rsid w:val="00990A6D"/>
    <w:rsid w:val="00990A72"/>
    <w:rsid w:val="009B7D88"/>
    <w:rsid w:val="009E3F77"/>
    <w:rsid w:val="00A059C3"/>
    <w:rsid w:val="00A10480"/>
    <w:rsid w:val="00A31C61"/>
    <w:rsid w:val="00A3241A"/>
    <w:rsid w:val="00A36063"/>
    <w:rsid w:val="00A4370C"/>
    <w:rsid w:val="00A46EAA"/>
    <w:rsid w:val="00A52E6D"/>
    <w:rsid w:val="00A642F5"/>
    <w:rsid w:val="00A6558E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20777"/>
    <w:rsid w:val="00B257EA"/>
    <w:rsid w:val="00B54F0B"/>
    <w:rsid w:val="00BA357B"/>
    <w:rsid w:val="00BB1A08"/>
    <w:rsid w:val="00BC48E9"/>
    <w:rsid w:val="00BD734F"/>
    <w:rsid w:val="00C13BFF"/>
    <w:rsid w:val="00C20008"/>
    <w:rsid w:val="00C208DA"/>
    <w:rsid w:val="00C23E95"/>
    <w:rsid w:val="00C30584"/>
    <w:rsid w:val="00C5042E"/>
    <w:rsid w:val="00C63E5A"/>
    <w:rsid w:val="00C71C9C"/>
    <w:rsid w:val="00C74FDD"/>
    <w:rsid w:val="00C82E3C"/>
    <w:rsid w:val="00CA5334"/>
    <w:rsid w:val="00CA6161"/>
    <w:rsid w:val="00CA69D5"/>
    <w:rsid w:val="00CB1C59"/>
    <w:rsid w:val="00CD1748"/>
    <w:rsid w:val="00CE3754"/>
    <w:rsid w:val="00CF0846"/>
    <w:rsid w:val="00CF0AAE"/>
    <w:rsid w:val="00CF0CC0"/>
    <w:rsid w:val="00CF21F9"/>
    <w:rsid w:val="00CF55DA"/>
    <w:rsid w:val="00D11A9F"/>
    <w:rsid w:val="00D11DBD"/>
    <w:rsid w:val="00D171C2"/>
    <w:rsid w:val="00D43726"/>
    <w:rsid w:val="00DA78B6"/>
    <w:rsid w:val="00DD15CB"/>
    <w:rsid w:val="00DD4398"/>
    <w:rsid w:val="00DD4B83"/>
    <w:rsid w:val="00DF477E"/>
    <w:rsid w:val="00DF720A"/>
    <w:rsid w:val="00E14489"/>
    <w:rsid w:val="00E21495"/>
    <w:rsid w:val="00E764B7"/>
    <w:rsid w:val="00E85712"/>
    <w:rsid w:val="00E95412"/>
    <w:rsid w:val="00EA5EAC"/>
    <w:rsid w:val="00EB5E14"/>
    <w:rsid w:val="00ED02F4"/>
    <w:rsid w:val="00ED4EAF"/>
    <w:rsid w:val="00ED6DE2"/>
    <w:rsid w:val="00EE3880"/>
    <w:rsid w:val="00EE7B19"/>
    <w:rsid w:val="00EF4ABA"/>
    <w:rsid w:val="00F00677"/>
    <w:rsid w:val="00F012A7"/>
    <w:rsid w:val="00F06D20"/>
    <w:rsid w:val="00F117F0"/>
    <w:rsid w:val="00F118DC"/>
    <w:rsid w:val="00F14E88"/>
    <w:rsid w:val="00F15611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6631132"/>
  <w15:chartTrackingRefBased/>
  <w15:docId w15:val="{EE42B4AB-6968-4F5A-9DA9-0A86BD66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styleId="BodyText2">
    <w:name w:val="Body Text 2"/>
    <w:basedOn w:val="Default"/>
    <w:next w:val="Default"/>
    <w:link w:val="BodyText2Char"/>
    <w:uiPriority w:val="99"/>
    <w:rsid w:val="00C23E95"/>
    <w:rPr>
      <w:rFonts w:cs="Times New Roman"/>
      <w:color w:val="auto"/>
      <w:lang w:val="x-none" w:eastAsia="x-none"/>
    </w:rPr>
  </w:style>
  <w:style w:type="character" w:customStyle="1" w:styleId="BodyText2Char">
    <w:name w:val="Body Text 2 Char"/>
    <w:link w:val="BodyText2"/>
    <w:uiPriority w:val="99"/>
    <w:rsid w:val="00C23E95"/>
    <w:rPr>
      <w:rFonts w:cs="Arial"/>
      <w:sz w:val="24"/>
      <w:szCs w:val="24"/>
    </w:rPr>
  </w:style>
  <w:style w:type="paragraph" w:styleId="Header">
    <w:name w:val="header"/>
    <w:basedOn w:val="Normal"/>
    <w:rsid w:val="0028651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8651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86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1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23 - Data management software 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2021-07-12T12:38:00Z</dcterms:created>
  <dcterms:modified xsi:type="dcterms:W3CDTF">2021-07-12T12:38:00Z</dcterms:modified>
</cp:coreProperties>
</file>