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7AEB8" w14:textId="77777777" w:rsidR="00B70A8F" w:rsidRDefault="00B70A8F" w:rsidP="00B70A8F">
      <w:pPr>
        <w:pStyle w:val="NormalBold"/>
        <w:jc w:val="center"/>
        <w:rPr>
          <w:sz w:val="28"/>
          <w:szCs w:val="28"/>
        </w:rPr>
      </w:pPr>
      <w:r>
        <w:pict w14:anchorId="3E396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bookmarkStart w:id="0" w:name="_Hlk75951329"/>
      <w:r>
        <w:rPr>
          <w:sz w:val="28"/>
          <w:szCs w:val="28"/>
        </w:rPr>
        <w:t>OCR Level 3 in IT User Skills ITQ</w:t>
      </w:r>
      <w:bookmarkEnd w:id="0"/>
    </w:p>
    <w:p w14:paraId="0596BD70" w14:textId="77777777" w:rsidR="00CF0CC0" w:rsidRDefault="00CF0CC0" w:rsidP="00DD15CB">
      <w:pPr>
        <w:pStyle w:val="NormalBold"/>
        <w:jc w:val="center"/>
        <w:rPr>
          <w:sz w:val="28"/>
          <w:szCs w:val="28"/>
        </w:rPr>
      </w:pPr>
      <w:r w:rsidRPr="00EA5EAC">
        <w:rPr>
          <w:sz w:val="28"/>
          <w:szCs w:val="28"/>
        </w:rPr>
        <w:t>Evidence Checklist and Evidence Guide for:</w:t>
      </w:r>
    </w:p>
    <w:p w14:paraId="02EE1715" w14:textId="77777777" w:rsidR="00B36808" w:rsidRPr="00E57433" w:rsidRDefault="00B36808" w:rsidP="00B36808">
      <w:pPr>
        <w:pStyle w:val="NormalBold"/>
        <w:jc w:val="center"/>
        <w:rPr>
          <w:sz w:val="28"/>
          <w:szCs w:val="28"/>
        </w:rPr>
      </w:pPr>
      <w:r w:rsidRPr="00E57433">
        <w:rPr>
          <w:sz w:val="28"/>
          <w:szCs w:val="28"/>
        </w:rPr>
        <w:t>Unit 26: Drawing and Planning Software Level 3 (Credit Value 4)</w:t>
      </w:r>
    </w:p>
    <w:p w14:paraId="02F8263F" w14:textId="77777777" w:rsidR="00686F7D" w:rsidRPr="00EA5EAC" w:rsidRDefault="00686F7D" w:rsidP="00DD15CB">
      <w:pPr>
        <w:pStyle w:val="NormalBold"/>
        <w:jc w:val="center"/>
        <w:rPr>
          <w:sz w:val="28"/>
          <w:szCs w:val="28"/>
        </w:rPr>
      </w:pPr>
    </w:p>
    <w:p w14:paraId="04DFF969" w14:textId="77777777" w:rsidR="00CF0CC0" w:rsidRDefault="00CF0CC0" w:rsidP="00CF0CC0">
      <w:pPr>
        <w:rPr>
          <w:bCs/>
          <w:sz w:val="16"/>
        </w:rPr>
      </w:pPr>
    </w:p>
    <w:p w14:paraId="1F6FF64D" w14:textId="77777777" w:rsidR="00EA5EAC" w:rsidRDefault="00EA5EAC" w:rsidP="00CF0CC0">
      <w:pPr>
        <w:rPr>
          <w:bCs/>
          <w:sz w:val="16"/>
        </w:rPr>
      </w:pPr>
    </w:p>
    <w:p w14:paraId="2548ACEC"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312EE6" w14:paraId="4819FAC7" w14:textId="77777777" w:rsidTr="00312EE6">
        <w:trPr>
          <w:trHeight w:val="478"/>
        </w:trPr>
        <w:tc>
          <w:tcPr>
            <w:tcW w:w="2093" w:type="dxa"/>
            <w:tcBorders>
              <w:top w:val="nil"/>
              <w:left w:val="nil"/>
              <w:bottom w:val="nil"/>
              <w:right w:val="nil"/>
            </w:tcBorders>
            <w:vAlign w:val="bottom"/>
          </w:tcPr>
          <w:p w14:paraId="701EA84B" w14:textId="77777777" w:rsidR="00EF4ABA" w:rsidRPr="00314F6D" w:rsidRDefault="00EF4ABA" w:rsidP="00145A91">
            <w:pPr>
              <w:pStyle w:val="normal0"/>
              <w:rPr>
                <w:rFonts w:cs="Arial"/>
                <w:b/>
                <w:bCs/>
                <w:lang w:val="en-GB" w:eastAsia="en-US"/>
              </w:rPr>
            </w:pPr>
            <w:r w:rsidRPr="00314F6D">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632B4389" w14:textId="77777777" w:rsidR="00EF4ABA" w:rsidRPr="00314F6D" w:rsidRDefault="00B70A8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0DCAD1CA" w14:textId="77777777" w:rsidR="00EF4ABA" w:rsidRPr="00312EE6" w:rsidRDefault="00EF4ABA" w:rsidP="00312EE6">
            <w:pPr>
              <w:pStyle w:val="normal0"/>
              <w:rPr>
                <w:rFonts w:cs="Arial"/>
                <w:bCs/>
                <w:lang w:val="en-GB" w:eastAsia="en-US"/>
              </w:rPr>
            </w:pPr>
          </w:p>
        </w:tc>
        <w:tc>
          <w:tcPr>
            <w:tcW w:w="2126" w:type="dxa"/>
            <w:tcBorders>
              <w:top w:val="nil"/>
              <w:left w:val="nil"/>
              <w:bottom w:val="nil"/>
              <w:right w:val="nil"/>
            </w:tcBorders>
            <w:vAlign w:val="bottom"/>
          </w:tcPr>
          <w:p w14:paraId="38DEDEE4" w14:textId="77777777" w:rsidR="00EF4ABA" w:rsidRPr="00314F6D" w:rsidRDefault="00EF4ABA" w:rsidP="00145A91">
            <w:pPr>
              <w:pStyle w:val="normal0"/>
              <w:rPr>
                <w:rFonts w:cs="Arial"/>
                <w:b/>
                <w:bCs/>
                <w:lang w:val="en-GB" w:eastAsia="en-US"/>
              </w:rPr>
            </w:pPr>
            <w:r w:rsidRPr="00314F6D">
              <w:rPr>
                <w:rFonts w:cs="Arial"/>
                <w:b/>
                <w:bCs/>
                <w:lang w:val="en-GB" w:eastAsia="en-US"/>
              </w:rPr>
              <w:t>Centre Number:</w:t>
            </w:r>
          </w:p>
        </w:tc>
        <w:tc>
          <w:tcPr>
            <w:tcW w:w="4961" w:type="dxa"/>
            <w:tcBorders>
              <w:top w:val="nil"/>
              <w:left w:val="nil"/>
              <w:bottom w:val="dotted" w:sz="4" w:space="0" w:color="auto"/>
              <w:right w:val="nil"/>
            </w:tcBorders>
            <w:vAlign w:val="bottom"/>
          </w:tcPr>
          <w:p w14:paraId="5919A69F" w14:textId="77777777" w:rsidR="00EF4ABA" w:rsidRPr="00312EE6" w:rsidRDefault="00B70A8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7B6760B" w14:textId="77777777" w:rsidR="00CF0CC0" w:rsidRDefault="00CF0CC0" w:rsidP="00CF0CC0">
      <w:pPr>
        <w:pStyle w:val="normal0"/>
      </w:pPr>
    </w:p>
    <w:p w14:paraId="1DDB3DFE"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7EE60360" w14:textId="77777777" w:rsidR="00CF0846" w:rsidRDefault="00CF0846" w:rsidP="00B63C49">
      <w:pPr>
        <w:pStyle w:val="normal0"/>
      </w:pPr>
      <w:r>
        <w:t xml:space="preserve">Completed evidence checklists </w:t>
      </w:r>
      <w:r>
        <w:rPr>
          <w:b/>
        </w:rPr>
        <w:t>must</w:t>
      </w:r>
      <w:r>
        <w:t xml:space="preserve"> be submitted with candidate work for each unit. No substitute is permitted.</w:t>
      </w:r>
    </w:p>
    <w:p w14:paraId="591C6C5D" w14:textId="77777777" w:rsidR="00CF0846" w:rsidRDefault="00CF0846" w:rsidP="00B63C49">
      <w:pPr>
        <w:pStyle w:val="normal0"/>
      </w:pPr>
    </w:p>
    <w:p w14:paraId="32761A9B" w14:textId="77777777" w:rsidR="00CF0846" w:rsidRDefault="00CF0846" w:rsidP="00B63C49">
      <w:pPr>
        <w:pStyle w:val="normal0"/>
      </w:pPr>
      <w:r>
        <w:t xml:space="preserve">Centre assessors </w:t>
      </w:r>
      <w:r>
        <w:rPr>
          <w:b/>
        </w:rPr>
        <w:t>must</w:t>
      </w:r>
      <w:r>
        <w:t xml:space="preserve"> assess the candidate’s work prior to submission.</w:t>
      </w:r>
    </w:p>
    <w:p w14:paraId="77E77895" w14:textId="77777777" w:rsidR="00CF0846" w:rsidRDefault="00CF0846" w:rsidP="00B63C49">
      <w:pPr>
        <w:pStyle w:val="normal0"/>
      </w:pPr>
    </w:p>
    <w:p w14:paraId="0609E8E3" w14:textId="77777777" w:rsidR="00CF0846" w:rsidRDefault="00CF0846" w:rsidP="00B63C49">
      <w:pPr>
        <w:pStyle w:val="normal0"/>
      </w:pPr>
      <w:r>
        <w:t>Only units that have been achieved should be submitted for moderation.</w:t>
      </w:r>
    </w:p>
    <w:p w14:paraId="45381093" w14:textId="77777777" w:rsidR="00CF0846" w:rsidRDefault="00CF0846" w:rsidP="00B63C49">
      <w:pPr>
        <w:pStyle w:val="normal0"/>
      </w:pPr>
    </w:p>
    <w:p w14:paraId="12E0B584"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51A041D3" w14:textId="77777777" w:rsidR="00CF0846" w:rsidRPr="00D70932" w:rsidRDefault="00CF0846" w:rsidP="00CF0846"/>
    <w:p w14:paraId="0C0A1053"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955E06">
        <w:rPr>
          <w:b/>
          <w:bCs/>
          <w:sz w:val="22"/>
          <w:szCs w:val="22"/>
        </w:rPr>
        <w:t>(</w:t>
      </w:r>
      <w:r w:rsidRPr="00CD632D">
        <w:rPr>
          <w:b/>
          <w:bCs/>
          <w:i/>
          <w:sz w:val="22"/>
          <w:szCs w:val="22"/>
        </w:rPr>
        <w:t>in bold</w:t>
      </w:r>
      <w:r w:rsidR="007D4F4E" w:rsidRPr="00CD632D">
        <w:rPr>
          <w:b/>
          <w:bCs/>
          <w:i/>
          <w:sz w:val="22"/>
          <w:szCs w:val="22"/>
        </w:rPr>
        <w:t xml:space="preserve"> italics</w:t>
      </w:r>
      <w:r w:rsidRPr="00955E06">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7920FD5E"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01A4E85A" w14:textId="77777777" w:rsidR="007F0181" w:rsidRDefault="007F0181" w:rsidP="00FF5BC1">
      <w:pPr>
        <w:spacing w:before="120" w:after="240"/>
      </w:pPr>
      <w:r>
        <w:rPr>
          <w:b/>
        </w:rP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71DCF327" w14:textId="77777777" w:rsidTr="001948F3">
        <w:trPr>
          <w:trHeight w:val="414"/>
        </w:trPr>
        <w:tc>
          <w:tcPr>
            <w:tcW w:w="3936" w:type="dxa"/>
            <w:tcBorders>
              <w:bottom w:val="single" w:sz="4" w:space="0" w:color="auto"/>
              <w:right w:val="single" w:sz="4" w:space="0" w:color="auto"/>
            </w:tcBorders>
            <w:shd w:val="clear" w:color="auto" w:fill="D9D9D9"/>
            <w:vAlign w:val="center"/>
          </w:tcPr>
          <w:p w14:paraId="2E727912" w14:textId="77777777" w:rsidR="00461787" w:rsidRPr="00B63C49" w:rsidRDefault="00030280" w:rsidP="002C3526">
            <w:pPr>
              <w:pStyle w:val="criteria1"/>
              <w:framePr w:hSpace="0" w:wrap="auto" w:vAnchor="margin" w:hAnchor="text" w:xAlign="left" w:yAlign="inline"/>
              <w:rPr>
                <w:rFonts w:cs="Arial"/>
                <w:lang w:val="en-GB"/>
              </w:rPr>
            </w:pPr>
            <w:r w:rsidRPr="00B63C49">
              <w:br w:type="page"/>
            </w:r>
            <w:r w:rsidR="005E5C27" w:rsidRPr="00B63C49">
              <w:rPr>
                <w:rFonts w:cs="Arial"/>
                <w:lang w:val="en-GB"/>
              </w:rPr>
              <w:t>Criteria</w:t>
            </w:r>
          </w:p>
        </w:tc>
        <w:tc>
          <w:tcPr>
            <w:tcW w:w="6662" w:type="dxa"/>
            <w:tcBorders>
              <w:bottom w:val="single" w:sz="4" w:space="0" w:color="auto"/>
              <w:right w:val="single" w:sz="4" w:space="0" w:color="auto"/>
            </w:tcBorders>
            <w:shd w:val="clear" w:color="auto" w:fill="D9D9D9"/>
            <w:vAlign w:val="center"/>
          </w:tcPr>
          <w:p w14:paraId="789B801A" w14:textId="77777777" w:rsidR="00461787" w:rsidRPr="00B63C49" w:rsidRDefault="005E5C27" w:rsidP="002C3526">
            <w:pPr>
              <w:rPr>
                <w:b/>
                <w:i/>
                <w:sz w:val="22"/>
                <w:szCs w:val="22"/>
              </w:rPr>
            </w:pPr>
            <w:r w:rsidRPr="00B63C49">
              <w:rPr>
                <w:b/>
                <w:sz w:val="22"/>
                <w:szCs w:val="22"/>
              </w:rPr>
              <w:t>Evidence</w:t>
            </w:r>
            <w:r w:rsidRPr="00B63C49">
              <w:rPr>
                <w:b/>
                <w:i/>
                <w:sz w:val="22"/>
                <w:szCs w:val="22"/>
              </w:rPr>
              <w:t xml:space="preserve"> </w:t>
            </w:r>
            <w:r w:rsidRPr="00B63C49">
              <w:rPr>
                <w:b/>
                <w:sz w:val="22"/>
                <w:szCs w:val="22"/>
              </w:rPr>
              <w:t>Requirements</w:t>
            </w:r>
            <w:r w:rsidRPr="00B63C49">
              <w:rPr>
                <w:b/>
                <w:i/>
                <w:sz w:val="22"/>
                <w:szCs w:val="22"/>
              </w:rPr>
              <w:t xml:space="preserve"> </w:t>
            </w:r>
          </w:p>
        </w:tc>
        <w:tc>
          <w:tcPr>
            <w:tcW w:w="5137" w:type="dxa"/>
            <w:tcBorders>
              <w:left w:val="single" w:sz="4" w:space="0" w:color="auto"/>
            </w:tcBorders>
            <w:shd w:val="clear" w:color="auto" w:fill="D9D9D9"/>
            <w:vAlign w:val="center"/>
          </w:tcPr>
          <w:p w14:paraId="008E659D" w14:textId="77777777" w:rsidR="00461787" w:rsidRPr="00B63C49" w:rsidRDefault="002C3526" w:rsidP="002C3526">
            <w:pPr>
              <w:pStyle w:val="checklist2"/>
              <w:rPr>
                <w:i w:val="0"/>
                <w:sz w:val="22"/>
                <w:szCs w:val="22"/>
                <w:lang w:val="en-GB"/>
              </w:rPr>
            </w:pPr>
            <w:r w:rsidRPr="00B63C49">
              <w:rPr>
                <w:i w:val="0"/>
                <w:sz w:val="22"/>
                <w:szCs w:val="22"/>
                <w:lang w:val="en-GB"/>
              </w:rPr>
              <w:t>Details/Page Number/Location of Evidence</w:t>
            </w:r>
          </w:p>
        </w:tc>
      </w:tr>
      <w:tr w:rsidR="00511D32" w14:paraId="564E3AB2" w14:textId="77777777" w:rsidTr="001515FB">
        <w:trPr>
          <w:trHeight w:val="1943"/>
        </w:trPr>
        <w:tc>
          <w:tcPr>
            <w:tcW w:w="3936" w:type="dxa"/>
            <w:tcBorders>
              <w:top w:val="single" w:sz="4" w:space="0" w:color="auto"/>
              <w:bottom w:val="single" w:sz="4" w:space="0" w:color="auto"/>
              <w:right w:val="single" w:sz="4" w:space="0" w:color="auto"/>
            </w:tcBorders>
          </w:tcPr>
          <w:p w14:paraId="44690512" w14:textId="77777777" w:rsidR="00511D32" w:rsidRPr="00B63C49" w:rsidRDefault="00511D32" w:rsidP="00312EE6">
            <w:pPr>
              <w:autoSpaceDE w:val="0"/>
              <w:autoSpaceDN w:val="0"/>
              <w:adjustRightInd w:val="0"/>
              <w:spacing w:before="40" w:after="240"/>
              <w:ind w:left="567" w:hanging="567"/>
              <w:rPr>
                <w:rFonts w:cs="Arial"/>
                <w:b/>
                <w:sz w:val="22"/>
                <w:szCs w:val="22"/>
              </w:rPr>
            </w:pPr>
            <w:r w:rsidRPr="00B63C49">
              <w:rPr>
                <w:rFonts w:cs="Arial"/>
                <w:b/>
                <w:sz w:val="22"/>
                <w:szCs w:val="22"/>
              </w:rPr>
              <w:t xml:space="preserve">C1 </w:t>
            </w:r>
            <w:r w:rsidR="00B63C49">
              <w:rPr>
                <w:rFonts w:cs="Arial"/>
                <w:b/>
                <w:sz w:val="22"/>
                <w:szCs w:val="22"/>
              </w:rPr>
              <w:tab/>
            </w:r>
            <w:r w:rsidRPr="00B63C49">
              <w:rPr>
                <w:rFonts w:cs="Arial"/>
                <w:b/>
                <w:sz w:val="22"/>
                <w:szCs w:val="22"/>
              </w:rPr>
              <w:t>Input, organise and combine information for drawings or plans.</w:t>
            </w:r>
          </w:p>
          <w:p w14:paraId="0BF46A1F" w14:textId="77777777" w:rsidR="00511D32" w:rsidRPr="00205D2D" w:rsidRDefault="00511D32" w:rsidP="00205D2D">
            <w:pPr>
              <w:pStyle w:val="Default"/>
              <w:spacing w:before="40" w:after="240"/>
              <w:ind w:left="567" w:hanging="567"/>
              <w:rPr>
                <w:color w:val="auto"/>
                <w:sz w:val="21"/>
                <w:szCs w:val="21"/>
              </w:rPr>
            </w:pPr>
            <w:r w:rsidRPr="00205D2D">
              <w:rPr>
                <w:color w:val="auto"/>
                <w:sz w:val="21"/>
                <w:szCs w:val="21"/>
              </w:rPr>
              <w:t xml:space="preserve">C1.1 </w:t>
            </w:r>
            <w:r w:rsidR="00B63C49" w:rsidRPr="00205D2D">
              <w:rPr>
                <w:color w:val="auto"/>
                <w:sz w:val="21"/>
                <w:szCs w:val="21"/>
              </w:rPr>
              <w:tab/>
            </w:r>
            <w:r w:rsidRPr="00205D2D">
              <w:rPr>
                <w:color w:val="auto"/>
                <w:sz w:val="21"/>
                <w:szCs w:val="21"/>
              </w:rPr>
              <w:t xml:space="preserve">Identify what types of shapes and other elements will be needed </w:t>
            </w:r>
          </w:p>
          <w:p w14:paraId="3A97CDED" w14:textId="77777777" w:rsidR="00511D32" w:rsidRPr="00205D2D" w:rsidRDefault="00511D32" w:rsidP="00205D2D">
            <w:pPr>
              <w:pStyle w:val="Default"/>
              <w:spacing w:before="40" w:after="240"/>
              <w:ind w:left="567" w:hanging="567"/>
              <w:rPr>
                <w:color w:val="auto"/>
                <w:sz w:val="21"/>
                <w:szCs w:val="21"/>
              </w:rPr>
            </w:pPr>
            <w:r w:rsidRPr="00205D2D">
              <w:rPr>
                <w:color w:val="auto"/>
                <w:sz w:val="21"/>
                <w:szCs w:val="21"/>
              </w:rPr>
              <w:t xml:space="preserve">C1.2 </w:t>
            </w:r>
            <w:r w:rsidR="00B63C49" w:rsidRPr="00205D2D">
              <w:rPr>
                <w:color w:val="auto"/>
                <w:sz w:val="21"/>
                <w:szCs w:val="21"/>
              </w:rPr>
              <w:tab/>
            </w:r>
            <w:r w:rsidRPr="00205D2D">
              <w:rPr>
                <w:color w:val="auto"/>
                <w:sz w:val="21"/>
                <w:szCs w:val="21"/>
              </w:rPr>
              <w:t xml:space="preserve">Evaluate templates and explain why and how they need to be changed to meet needs </w:t>
            </w:r>
          </w:p>
          <w:p w14:paraId="6CC3CC72" w14:textId="77777777" w:rsidR="00511D32" w:rsidRPr="00B63C49" w:rsidRDefault="00511D32" w:rsidP="00205D2D">
            <w:pPr>
              <w:pStyle w:val="Default"/>
              <w:spacing w:before="40" w:after="240"/>
              <w:ind w:left="567" w:hanging="567"/>
              <w:rPr>
                <w:sz w:val="21"/>
                <w:szCs w:val="21"/>
              </w:rPr>
            </w:pPr>
            <w:r w:rsidRPr="00205D2D">
              <w:rPr>
                <w:color w:val="auto"/>
                <w:sz w:val="21"/>
                <w:szCs w:val="21"/>
              </w:rPr>
              <w:t xml:space="preserve">C1.5 </w:t>
            </w:r>
            <w:r w:rsidR="00B63C49" w:rsidRPr="00205D2D">
              <w:rPr>
                <w:color w:val="auto"/>
                <w:sz w:val="21"/>
                <w:szCs w:val="21"/>
              </w:rPr>
              <w:tab/>
            </w:r>
            <w:r w:rsidRPr="00205D2D">
              <w:rPr>
                <w:color w:val="auto"/>
                <w:sz w:val="21"/>
                <w:szCs w:val="21"/>
              </w:rPr>
              <w:t>Provide guidance on what copyright constraints apply to the use of own and others’ shapes o</w:t>
            </w:r>
            <w:r w:rsidR="00205D2D" w:rsidRPr="00205D2D">
              <w:rPr>
                <w:color w:val="auto"/>
                <w:sz w:val="21"/>
                <w:szCs w:val="21"/>
              </w:rPr>
              <w:t>r other elements</w:t>
            </w:r>
          </w:p>
        </w:tc>
        <w:tc>
          <w:tcPr>
            <w:tcW w:w="6662" w:type="dxa"/>
            <w:tcBorders>
              <w:top w:val="single" w:sz="4" w:space="0" w:color="auto"/>
              <w:left w:val="single" w:sz="4" w:space="0" w:color="auto"/>
              <w:bottom w:val="single" w:sz="4" w:space="0" w:color="auto"/>
              <w:right w:val="single" w:sz="4" w:space="0" w:color="auto"/>
            </w:tcBorders>
          </w:tcPr>
          <w:p w14:paraId="2E8718F7" w14:textId="77777777" w:rsidR="00511D32" w:rsidRPr="00B63C49" w:rsidRDefault="00511D32" w:rsidP="00B63C49">
            <w:pPr>
              <w:pStyle w:val="EvidenceTXT"/>
              <w:framePr w:hSpace="0" w:wrap="auto" w:vAnchor="margin" w:hAnchor="text" w:xAlign="left" w:yAlign="inline"/>
              <w:rPr>
                <w:sz w:val="22"/>
                <w:szCs w:val="22"/>
              </w:rPr>
            </w:pPr>
            <w:r w:rsidRPr="00B63C49">
              <w:rPr>
                <w:sz w:val="22"/>
                <w:szCs w:val="22"/>
              </w:rPr>
              <w:t>C1.1</w:t>
            </w:r>
            <w:r w:rsidR="00955E06" w:rsidRPr="00B63C49">
              <w:rPr>
                <w:sz w:val="22"/>
                <w:szCs w:val="22"/>
              </w:rPr>
              <w:t xml:space="preserve">, </w:t>
            </w:r>
            <w:r w:rsidRPr="00B63C49">
              <w:rPr>
                <w:sz w:val="22"/>
                <w:szCs w:val="22"/>
              </w:rPr>
              <w:t xml:space="preserve">1.2 &amp; 1.5 After deciding on the shapes and other elements that will be used in C1.3, provide guidance on what copyright constraints apply to the use </w:t>
            </w:r>
            <w:r w:rsidR="000E2E1C" w:rsidRPr="00B63C49">
              <w:rPr>
                <w:sz w:val="22"/>
                <w:szCs w:val="22"/>
              </w:rPr>
              <w:t>of own and others’ shapes or other elements</w:t>
            </w:r>
            <w:r w:rsidRPr="00B63C49">
              <w:rPr>
                <w:sz w:val="22"/>
                <w:szCs w:val="22"/>
              </w:rPr>
              <w:t xml:space="preserve">.  </w:t>
            </w:r>
            <w:r w:rsidR="00726D00" w:rsidRPr="00B63C49">
              <w:rPr>
                <w:sz w:val="22"/>
                <w:szCs w:val="22"/>
              </w:rPr>
              <w:t xml:space="preserve">Evaluate </w:t>
            </w:r>
            <w:r w:rsidRPr="00B63C49">
              <w:rPr>
                <w:sz w:val="22"/>
                <w:szCs w:val="22"/>
              </w:rPr>
              <w:t xml:space="preserve">a minimum of 3 templates and explain why and how they need to be changed to meet needs. </w:t>
            </w:r>
          </w:p>
          <w:p w14:paraId="0FD596C6" w14:textId="77777777" w:rsidR="00511D32" w:rsidRPr="002F4E97" w:rsidRDefault="00511D32" w:rsidP="00D16550">
            <w:pPr>
              <w:widowControl w:val="0"/>
              <w:autoSpaceDE w:val="0"/>
              <w:autoSpaceDN w:val="0"/>
              <w:adjustRightInd w:val="0"/>
            </w:pPr>
          </w:p>
          <w:p w14:paraId="1005D1A5" w14:textId="77777777" w:rsidR="00511D32" w:rsidRPr="00B63C49" w:rsidRDefault="00511D32" w:rsidP="00511D32">
            <w:pPr>
              <w:widowControl w:val="0"/>
              <w:autoSpaceDE w:val="0"/>
              <w:autoSpaceDN w:val="0"/>
              <w:adjustRightInd w:val="0"/>
              <w:rPr>
                <w:sz w:val="20"/>
              </w:rPr>
            </w:pPr>
            <w:r w:rsidRPr="00B63C49">
              <w:rPr>
                <w:b/>
                <w:sz w:val="20"/>
              </w:rPr>
              <w:t>Examples:</w:t>
            </w:r>
            <w:r w:rsidRPr="00B63C49">
              <w:rPr>
                <w:sz w:val="20"/>
              </w:rPr>
              <w:t xml:space="preserve">  Shapes will vary according to the required outcome, for example: flow chart shapes, building plan shapes, and audit.  Other elements: graphic elements (e.g. lines, arrows, borders, backgrounds, clip art), text, numbers.  Copyright constraints: Effect of copyright law (</w:t>
            </w:r>
            <w:proofErr w:type="gramStart"/>
            <w:r w:rsidRPr="00B63C49">
              <w:rPr>
                <w:sz w:val="20"/>
              </w:rPr>
              <w:t>e.g..</w:t>
            </w:r>
            <w:proofErr w:type="gramEnd"/>
            <w:r w:rsidRPr="00B63C49">
              <w:rPr>
                <w:sz w:val="20"/>
              </w:rPr>
              <w:t xml:space="preserve"> on music downloads or use of other people’s images), acknowledgment of sources, avoiding plagiarism, provisions of the Data Protection Act.</w:t>
            </w:r>
          </w:p>
        </w:tc>
        <w:tc>
          <w:tcPr>
            <w:tcW w:w="5137" w:type="dxa"/>
            <w:tcBorders>
              <w:top w:val="single" w:sz="4" w:space="0" w:color="auto"/>
              <w:left w:val="single" w:sz="4" w:space="0" w:color="auto"/>
              <w:bottom w:val="single" w:sz="4" w:space="0" w:color="auto"/>
            </w:tcBorders>
          </w:tcPr>
          <w:p w14:paraId="4A4864C2" w14:textId="77777777" w:rsidR="00511D32" w:rsidRPr="007F0181" w:rsidRDefault="00B70A8F" w:rsidP="00312EE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11D32" w14:paraId="53A63CC6" w14:textId="77777777" w:rsidTr="001515FB">
        <w:trPr>
          <w:trHeight w:val="1943"/>
        </w:trPr>
        <w:tc>
          <w:tcPr>
            <w:tcW w:w="3936" w:type="dxa"/>
            <w:tcBorders>
              <w:top w:val="single" w:sz="4" w:space="0" w:color="auto"/>
              <w:bottom w:val="single" w:sz="4" w:space="0" w:color="auto"/>
              <w:right w:val="single" w:sz="4" w:space="0" w:color="auto"/>
            </w:tcBorders>
          </w:tcPr>
          <w:p w14:paraId="122E9ECD" w14:textId="77777777" w:rsidR="00511D32" w:rsidRPr="00205D2D" w:rsidRDefault="00511D32" w:rsidP="00205D2D">
            <w:pPr>
              <w:pStyle w:val="Default"/>
              <w:spacing w:before="40" w:after="240"/>
              <w:ind w:left="567" w:hanging="567"/>
              <w:rPr>
                <w:color w:val="auto"/>
                <w:sz w:val="21"/>
                <w:szCs w:val="21"/>
              </w:rPr>
            </w:pPr>
            <w:r w:rsidRPr="00205D2D">
              <w:rPr>
                <w:color w:val="auto"/>
                <w:sz w:val="21"/>
                <w:szCs w:val="21"/>
              </w:rPr>
              <w:t xml:space="preserve">C1.3 </w:t>
            </w:r>
            <w:r w:rsidR="00B63C49" w:rsidRPr="00205D2D">
              <w:rPr>
                <w:color w:val="auto"/>
                <w:sz w:val="21"/>
                <w:szCs w:val="21"/>
              </w:rPr>
              <w:tab/>
            </w:r>
            <w:r w:rsidRPr="00205D2D">
              <w:rPr>
                <w:color w:val="auto"/>
                <w:sz w:val="21"/>
                <w:szCs w:val="21"/>
              </w:rPr>
              <w:t xml:space="preserve">Select, adapt, create and use the appropriate shapes to meet needs, including shapes imported from other sources </w:t>
            </w:r>
          </w:p>
          <w:p w14:paraId="218ED3AD" w14:textId="77777777" w:rsidR="00511D32" w:rsidRPr="00205D2D" w:rsidRDefault="00511D32" w:rsidP="00205D2D">
            <w:pPr>
              <w:pStyle w:val="Default"/>
              <w:spacing w:before="40" w:after="240"/>
              <w:ind w:left="567" w:hanging="567"/>
              <w:rPr>
                <w:color w:val="auto"/>
                <w:sz w:val="21"/>
                <w:szCs w:val="21"/>
              </w:rPr>
            </w:pPr>
            <w:r w:rsidRPr="00205D2D">
              <w:rPr>
                <w:color w:val="auto"/>
                <w:sz w:val="21"/>
                <w:szCs w:val="21"/>
              </w:rPr>
              <w:t xml:space="preserve">C1.4 </w:t>
            </w:r>
            <w:r w:rsidR="00B63C49" w:rsidRPr="00205D2D">
              <w:rPr>
                <w:color w:val="auto"/>
                <w:sz w:val="21"/>
                <w:szCs w:val="21"/>
              </w:rPr>
              <w:tab/>
            </w:r>
            <w:r w:rsidRPr="00205D2D">
              <w:rPr>
                <w:color w:val="auto"/>
                <w:sz w:val="21"/>
                <w:szCs w:val="21"/>
              </w:rPr>
              <w:t xml:space="preserve">Select, adapt, define and create appropriate templates and styles to meet needs </w:t>
            </w:r>
          </w:p>
          <w:p w14:paraId="7F5B45F9" w14:textId="77777777" w:rsidR="00511D32" w:rsidRPr="00205D2D" w:rsidRDefault="00511D32" w:rsidP="00205D2D">
            <w:pPr>
              <w:pStyle w:val="Default"/>
              <w:spacing w:before="40" w:after="240"/>
              <w:ind w:left="567" w:hanging="567"/>
              <w:rPr>
                <w:color w:val="auto"/>
                <w:sz w:val="21"/>
                <w:szCs w:val="21"/>
              </w:rPr>
            </w:pPr>
            <w:r w:rsidRPr="00205D2D">
              <w:rPr>
                <w:color w:val="auto"/>
                <w:sz w:val="21"/>
                <w:szCs w:val="21"/>
              </w:rPr>
              <w:t xml:space="preserve">C1.6 </w:t>
            </w:r>
            <w:r w:rsidR="00B63C49" w:rsidRPr="00205D2D">
              <w:rPr>
                <w:color w:val="auto"/>
                <w:sz w:val="21"/>
                <w:szCs w:val="21"/>
              </w:rPr>
              <w:tab/>
            </w:r>
            <w:r w:rsidRPr="00205D2D">
              <w:rPr>
                <w:color w:val="auto"/>
                <w:sz w:val="21"/>
                <w:szCs w:val="21"/>
              </w:rPr>
              <w:t xml:space="preserve">Combine information for drawings or plans including exporting outcomes to other software </w:t>
            </w:r>
          </w:p>
          <w:p w14:paraId="6B984F26" w14:textId="77777777" w:rsidR="00511D32" w:rsidRPr="00B63C49" w:rsidRDefault="00511D32" w:rsidP="00205D2D">
            <w:pPr>
              <w:pStyle w:val="Default"/>
              <w:spacing w:before="40" w:after="240"/>
              <w:ind w:left="567" w:hanging="567"/>
              <w:rPr>
                <w:sz w:val="21"/>
                <w:szCs w:val="21"/>
              </w:rPr>
            </w:pPr>
            <w:r w:rsidRPr="00205D2D">
              <w:rPr>
                <w:color w:val="auto"/>
                <w:sz w:val="21"/>
                <w:szCs w:val="21"/>
              </w:rPr>
              <w:t xml:space="preserve">C1.7 </w:t>
            </w:r>
            <w:r w:rsidR="00B63C49" w:rsidRPr="00205D2D">
              <w:rPr>
                <w:color w:val="auto"/>
                <w:sz w:val="21"/>
                <w:szCs w:val="21"/>
              </w:rPr>
              <w:tab/>
            </w:r>
            <w:r w:rsidRPr="00205D2D">
              <w:rPr>
                <w:color w:val="auto"/>
                <w:sz w:val="21"/>
                <w:szCs w:val="21"/>
              </w:rPr>
              <w:t>Store and retrieve drawing files effectively, in line with local guidelines and conventions</w:t>
            </w:r>
            <w:r w:rsidRPr="00B63C49">
              <w:rPr>
                <w:sz w:val="21"/>
                <w:szCs w:val="21"/>
              </w:rPr>
              <w:t xml:space="preserve"> where available </w:t>
            </w:r>
          </w:p>
        </w:tc>
        <w:tc>
          <w:tcPr>
            <w:tcW w:w="6662" w:type="dxa"/>
            <w:tcBorders>
              <w:top w:val="single" w:sz="4" w:space="0" w:color="auto"/>
              <w:left w:val="single" w:sz="4" w:space="0" w:color="auto"/>
              <w:bottom w:val="single" w:sz="4" w:space="0" w:color="auto"/>
              <w:right w:val="single" w:sz="4" w:space="0" w:color="auto"/>
            </w:tcBorders>
          </w:tcPr>
          <w:p w14:paraId="4D216202" w14:textId="77777777" w:rsidR="00511D32" w:rsidRPr="00B63C49" w:rsidRDefault="00955E06" w:rsidP="00B63C49">
            <w:pPr>
              <w:pStyle w:val="EvidenceTXT"/>
              <w:framePr w:hSpace="0" w:wrap="auto" w:vAnchor="margin" w:hAnchor="text" w:xAlign="left" w:yAlign="inline"/>
              <w:rPr>
                <w:sz w:val="22"/>
                <w:szCs w:val="22"/>
              </w:rPr>
            </w:pPr>
            <w:r w:rsidRPr="00B63C49">
              <w:rPr>
                <w:sz w:val="22"/>
                <w:szCs w:val="22"/>
              </w:rPr>
              <w:t xml:space="preserve">C1.3, 1.4, </w:t>
            </w:r>
            <w:r w:rsidR="00511D32" w:rsidRPr="00B63C49">
              <w:rPr>
                <w:sz w:val="22"/>
                <w:szCs w:val="22"/>
              </w:rPr>
              <w:t>1.6 &amp; 1.7 Use a minimum of six different shapes to meet needs,</w:t>
            </w:r>
            <w:r w:rsidR="000E2E1C" w:rsidRPr="00B63C49">
              <w:rPr>
                <w:sz w:val="22"/>
                <w:szCs w:val="22"/>
              </w:rPr>
              <w:t xml:space="preserve"> including shapes imported from other sources. A</w:t>
            </w:r>
            <w:r w:rsidR="00511D32" w:rsidRPr="00B63C49">
              <w:rPr>
                <w:sz w:val="22"/>
                <w:szCs w:val="22"/>
              </w:rPr>
              <w:t xml:space="preserve"> minimum of four different examples of combining information and show a minimum of two different examples of storing and retrieving drawing files effectively.</w:t>
            </w:r>
          </w:p>
          <w:p w14:paraId="14B9D4A6" w14:textId="77777777" w:rsidR="00511D32" w:rsidRPr="002F4E97" w:rsidRDefault="00511D32" w:rsidP="00D16550">
            <w:pPr>
              <w:pStyle w:val="Normal1"/>
            </w:pPr>
          </w:p>
          <w:p w14:paraId="381FA9B0" w14:textId="77777777" w:rsidR="00511D32" w:rsidRPr="007D4F4E" w:rsidRDefault="00511D32" w:rsidP="00B63C49">
            <w:pPr>
              <w:widowControl w:val="0"/>
              <w:autoSpaceDE w:val="0"/>
              <w:autoSpaceDN w:val="0"/>
              <w:adjustRightInd w:val="0"/>
              <w:rPr>
                <w:sz w:val="20"/>
              </w:rPr>
            </w:pPr>
            <w:r w:rsidRPr="00B63C49">
              <w:rPr>
                <w:b/>
                <w:sz w:val="20"/>
              </w:rPr>
              <w:t>Examples:</w:t>
            </w:r>
            <w:r w:rsidRPr="00B63C49">
              <w:rPr>
                <w:sz w:val="20"/>
              </w:rPr>
              <w:t xml:space="preserve">  Templates and styles: blank documents; existing templates and styles; working from an example document; adapt templates, apply styles; create new templates, define new styles and colour schemes.  Combine information: insert, size, position, wrap, order, and group; import data, links and references to external data, version control; export data.  Store and retrieve: Files (</w:t>
            </w:r>
            <w:proofErr w:type="gramStart"/>
            <w:r w:rsidRPr="00B63C49">
              <w:rPr>
                <w:sz w:val="20"/>
              </w:rPr>
              <w:t>e.g..</w:t>
            </w:r>
            <w:proofErr w:type="gramEnd"/>
            <w:r w:rsidRPr="00B63C49">
              <w:rPr>
                <w:sz w:val="20"/>
              </w:rPr>
              <w:t xml:space="preserve"> create, name, print, share, save, save as, find, open, close); import, export, other file formats; file size; file properties; Folders (</w:t>
            </w:r>
            <w:proofErr w:type="gramStart"/>
            <w:r w:rsidRPr="00B63C49">
              <w:rPr>
                <w:sz w:val="20"/>
              </w:rPr>
              <w:t>e.g..</w:t>
            </w:r>
            <w:proofErr w:type="gramEnd"/>
            <w:r w:rsidRPr="00B63C49">
              <w:rPr>
                <w:sz w:val="20"/>
              </w:rPr>
              <w:t xml:space="preserve"> create, name); archive (backup, restore).</w:t>
            </w:r>
            <w:r w:rsidRPr="007D4F4E">
              <w:rPr>
                <w:sz w:val="20"/>
              </w:rPr>
              <w:t xml:space="preserve"> </w:t>
            </w:r>
          </w:p>
        </w:tc>
        <w:tc>
          <w:tcPr>
            <w:tcW w:w="5137" w:type="dxa"/>
            <w:tcBorders>
              <w:top w:val="single" w:sz="4" w:space="0" w:color="auto"/>
              <w:left w:val="single" w:sz="4" w:space="0" w:color="auto"/>
              <w:bottom w:val="single" w:sz="4" w:space="0" w:color="auto"/>
            </w:tcBorders>
          </w:tcPr>
          <w:p w14:paraId="31BDA66C" w14:textId="77777777" w:rsidR="00511D32" w:rsidRPr="007F0181" w:rsidRDefault="00B70A8F" w:rsidP="00312EE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B7652F8" w14:textId="77777777" w:rsidR="00C12FC0" w:rsidRPr="00C12FC0" w:rsidRDefault="00C12FC0" w:rsidP="00C12FC0">
      <w:pPr>
        <w:rPr>
          <w:vanis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94"/>
        <w:gridCol w:w="6662"/>
        <w:gridCol w:w="4896"/>
      </w:tblGrid>
      <w:tr w:rsidR="0065538F" w:rsidRPr="001F37A6" w14:paraId="3403A94E" w14:textId="77777777" w:rsidTr="00205D2D">
        <w:trPr>
          <w:trHeight w:val="396"/>
          <w:tblHeader/>
        </w:trPr>
        <w:tc>
          <w:tcPr>
            <w:tcW w:w="3794" w:type="dxa"/>
            <w:shd w:val="clear" w:color="auto" w:fill="D9D9D9"/>
            <w:vAlign w:val="center"/>
          </w:tcPr>
          <w:p w14:paraId="7559C22B" w14:textId="77777777" w:rsidR="0065538F" w:rsidRPr="001F37A6" w:rsidRDefault="0065538F" w:rsidP="00205D2D">
            <w:pPr>
              <w:pStyle w:val="normal0"/>
              <w:rPr>
                <w:b/>
              </w:rPr>
            </w:pPr>
            <w:r w:rsidRPr="001F37A6">
              <w:rPr>
                <w:b/>
              </w:rPr>
              <w:lastRenderedPageBreak/>
              <w:t>Criteria</w:t>
            </w:r>
          </w:p>
        </w:tc>
        <w:tc>
          <w:tcPr>
            <w:tcW w:w="6662" w:type="dxa"/>
            <w:shd w:val="clear" w:color="auto" w:fill="D9D9D9"/>
            <w:vAlign w:val="center"/>
          </w:tcPr>
          <w:p w14:paraId="0F7ACFCE" w14:textId="77777777" w:rsidR="0065538F" w:rsidRPr="001F37A6" w:rsidRDefault="0065538F" w:rsidP="00205D2D">
            <w:pPr>
              <w:pStyle w:val="normal0"/>
              <w:rPr>
                <w:b/>
              </w:rPr>
            </w:pPr>
            <w:r w:rsidRPr="001F37A6">
              <w:rPr>
                <w:b/>
              </w:rPr>
              <w:t>Evidence Requirements</w:t>
            </w:r>
          </w:p>
        </w:tc>
        <w:tc>
          <w:tcPr>
            <w:tcW w:w="4896" w:type="dxa"/>
            <w:shd w:val="clear" w:color="auto" w:fill="D9D9D9"/>
            <w:vAlign w:val="center"/>
          </w:tcPr>
          <w:p w14:paraId="7582BFC4" w14:textId="77777777" w:rsidR="0065538F" w:rsidRPr="001F37A6" w:rsidRDefault="0065538F" w:rsidP="00205D2D">
            <w:pPr>
              <w:pStyle w:val="normal0"/>
              <w:rPr>
                <w:b/>
              </w:rPr>
            </w:pPr>
            <w:r w:rsidRPr="001F37A6">
              <w:rPr>
                <w:b/>
              </w:rPr>
              <w:t>Details/Page Number/Location of Evidence</w:t>
            </w:r>
          </w:p>
        </w:tc>
      </w:tr>
      <w:tr w:rsidR="0065538F" w14:paraId="69B9EEB2" w14:textId="77777777" w:rsidTr="001F37A6">
        <w:tc>
          <w:tcPr>
            <w:tcW w:w="3794" w:type="dxa"/>
            <w:tcBorders>
              <w:bottom w:val="single" w:sz="4" w:space="0" w:color="000000"/>
            </w:tcBorders>
          </w:tcPr>
          <w:p w14:paraId="0B82ECC8" w14:textId="77777777" w:rsidR="0065538F" w:rsidRPr="001F37A6" w:rsidRDefault="0065538F" w:rsidP="00205D2D">
            <w:pPr>
              <w:autoSpaceDE w:val="0"/>
              <w:autoSpaceDN w:val="0"/>
              <w:adjustRightInd w:val="0"/>
              <w:spacing w:before="40" w:after="240"/>
              <w:ind w:left="567" w:hanging="567"/>
              <w:rPr>
                <w:rFonts w:cs="Arial"/>
                <w:b/>
                <w:sz w:val="22"/>
                <w:szCs w:val="22"/>
              </w:rPr>
            </w:pPr>
            <w:r w:rsidRPr="00205D2D">
              <w:rPr>
                <w:rFonts w:cs="Arial"/>
                <w:b/>
                <w:sz w:val="22"/>
                <w:szCs w:val="22"/>
              </w:rPr>
              <w:t xml:space="preserve">C2 </w:t>
            </w:r>
            <w:r w:rsidRPr="00205D2D">
              <w:rPr>
                <w:rFonts w:cs="Arial"/>
                <w:b/>
                <w:sz w:val="22"/>
                <w:szCs w:val="22"/>
              </w:rPr>
              <w:tab/>
              <w:t>Use tools and techniques to edit, manipulate, format and present drawings or plans.</w:t>
            </w:r>
          </w:p>
          <w:p w14:paraId="38C26729" w14:textId="77777777" w:rsidR="0065538F" w:rsidRPr="00205D2D" w:rsidRDefault="0065538F" w:rsidP="00205D2D">
            <w:pPr>
              <w:pStyle w:val="Default"/>
              <w:spacing w:before="40" w:after="240"/>
              <w:ind w:left="567" w:hanging="567"/>
              <w:rPr>
                <w:color w:val="auto"/>
                <w:sz w:val="21"/>
                <w:szCs w:val="21"/>
              </w:rPr>
            </w:pPr>
            <w:r w:rsidRPr="00205D2D">
              <w:rPr>
                <w:color w:val="auto"/>
                <w:sz w:val="21"/>
                <w:szCs w:val="21"/>
              </w:rPr>
              <w:t xml:space="preserve">C2.1 </w:t>
            </w:r>
            <w:r w:rsidRPr="00205D2D">
              <w:rPr>
                <w:color w:val="auto"/>
                <w:sz w:val="21"/>
                <w:szCs w:val="21"/>
              </w:rPr>
              <w:tab/>
              <w:t xml:space="preserve">Explain what drafting guides to use so that the shapes and other elements are appropriately prepared </w:t>
            </w:r>
          </w:p>
          <w:p w14:paraId="14FC53B5" w14:textId="77777777" w:rsidR="0065538F" w:rsidRDefault="0065538F" w:rsidP="00205D2D">
            <w:pPr>
              <w:pStyle w:val="Default"/>
              <w:spacing w:before="40" w:after="240"/>
              <w:ind w:left="567" w:hanging="567"/>
            </w:pPr>
            <w:r w:rsidRPr="00205D2D">
              <w:rPr>
                <w:color w:val="auto"/>
                <w:sz w:val="21"/>
                <w:szCs w:val="21"/>
              </w:rPr>
              <w:t xml:space="preserve">C2.6 </w:t>
            </w:r>
            <w:r w:rsidRPr="00205D2D">
              <w:rPr>
                <w:color w:val="auto"/>
                <w:sz w:val="21"/>
                <w:szCs w:val="21"/>
              </w:rPr>
              <w:tab/>
              <w:t xml:space="preserve">Explain what context the drawings and plans will be used in and how this will </w:t>
            </w:r>
            <w:proofErr w:type="gramStart"/>
            <w:r w:rsidRPr="00205D2D">
              <w:rPr>
                <w:color w:val="auto"/>
                <w:sz w:val="21"/>
                <w:szCs w:val="21"/>
              </w:rPr>
              <w:t>effect</w:t>
            </w:r>
            <w:proofErr w:type="gramEnd"/>
            <w:r w:rsidRPr="00205D2D">
              <w:rPr>
                <w:color w:val="auto"/>
                <w:sz w:val="21"/>
                <w:szCs w:val="21"/>
              </w:rPr>
              <w:t xml:space="preserve"> how they are presented</w:t>
            </w:r>
          </w:p>
        </w:tc>
        <w:tc>
          <w:tcPr>
            <w:tcW w:w="6662" w:type="dxa"/>
            <w:tcBorders>
              <w:bottom w:val="single" w:sz="4" w:space="0" w:color="000000"/>
            </w:tcBorders>
          </w:tcPr>
          <w:p w14:paraId="2F2408FE" w14:textId="77777777" w:rsidR="0065538F" w:rsidRPr="001F37A6" w:rsidRDefault="0065538F" w:rsidP="001F37A6">
            <w:pPr>
              <w:pStyle w:val="EvidenceTXT"/>
              <w:framePr w:hSpace="0" w:wrap="auto" w:vAnchor="margin" w:hAnchor="text" w:xAlign="left" w:yAlign="inline"/>
              <w:spacing w:after="80"/>
              <w:rPr>
                <w:sz w:val="22"/>
                <w:szCs w:val="22"/>
              </w:rPr>
            </w:pPr>
            <w:r w:rsidRPr="001F37A6">
              <w:rPr>
                <w:sz w:val="22"/>
                <w:szCs w:val="22"/>
              </w:rPr>
              <w:t>C2.1 &amp; 2.6 Briefly explain what drafting guides to use so that the shapes and other elements are appropriately positioned and what context the drawings and plans will be used in and how this will affect how they are presented</w:t>
            </w:r>
          </w:p>
          <w:p w14:paraId="1479C1A2" w14:textId="77777777" w:rsidR="0065538F" w:rsidRPr="001F37A6" w:rsidRDefault="0065538F" w:rsidP="0065538F">
            <w:pPr>
              <w:pStyle w:val="normal0"/>
              <w:rPr>
                <w:sz w:val="20"/>
              </w:rPr>
            </w:pPr>
            <w:r w:rsidRPr="001F37A6">
              <w:rPr>
                <w:b/>
                <w:sz w:val="20"/>
                <w:szCs w:val="20"/>
              </w:rPr>
              <w:t>Examples:</w:t>
            </w:r>
            <w:r w:rsidRPr="001F37A6">
              <w:rPr>
                <w:sz w:val="20"/>
                <w:szCs w:val="20"/>
              </w:rPr>
              <w:t xml:space="preserve">  Grids, snap to grid, snap to shape, rulers, guidelines.</w:t>
            </w:r>
          </w:p>
        </w:tc>
        <w:tc>
          <w:tcPr>
            <w:tcW w:w="4896" w:type="dxa"/>
            <w:tcBorders>
              <w:bottom w:val="single" w:sz="4" w:space="0" w:color="000000"/>
            </w:tcBorders>
          </w:tcPr>
          <w:p w14:paraId="1E0610A9" w14:textId="77777777" w:rsidR="0065538F" w:rsidRPr="00312EE6" w:rsidRDefault="00FF5BC1" w:rsidP="00312EE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5538F" w14:paraId="43766C3F" w14:textId="77777777" w:rsidTr="001F37A6">
        <w:tc>
          <w:tcPr>
            <w:tcW w:w="3794" w:type="dxa"/>
            <w:tcBorders>
              <w:bottom w:val="single" w:sz="4" w:space="0" w:color="auto"/>
            </w:tcBorders>
          </w:tcPr>
          <w:p w14:paraId="1D07118F" w14:textId="77777777" w:rsidR="0065538F" w:rsidRPr="00205D2D" w:rsidRDefault="0065538F" w:rsidP="00205D2D">
            <w:pPr>
              <w:pStyle w:val="Default"/>
              <w:spacing w:before="40" w:after="240"/>
              <w:ind w:left="567" w:hanging="567"/>
              <w:rPr>
                <w:color w:val="auto"/>
                <w:sz w:val="21"/>
                <w:szCs w:val="21"/>
              </w:rPr>
            </w:pPr>
            <w:r w:rsidRPr="00205D2D">
              <w:rPr>
                <w:color w:val="auto"/>
                <w:sz w:val="21"/>
                <w:szCs w:val="21"/>
              </w:rPr>
              <w:t xml:space="preserve">C2.2 </w:t>
            </w:r>
            <w:r w:rsidRPr="00205D2D">
              <w:rPr>
                <w:color w:val="auto"/>
                <w:sz w:val="21"/>
                <w:szCs w:val="21"/>
              </w:rPr>
              <w:tab/>
              <w:t xml:space="preserve">Select and use appropriate software tools to manipulate and edit shapes and other elements with precision </w:t>
            </w:r>
          </w:p>
          <w:p w14:paraId="33396E32" w14:textId="77777777" w:rsidR="0065538F" w:rsidRPr="00205D2D" w:rsidRDefault="0065538F" w:rsidP="00205D2D">
            <w:pPr>
              <w:pStyle w:val="Default"/>
              <w:spacing w:before="40" w:after="240"/>
              <w:ind w:left="567" w:hanging="567"/>
              <w:rPr>
                <w:color w:val="auto"/>
                <w:sz w:val="21"/>
                <w:szCs w:val="21"/>
              </w:rPr>
            </w:pPr>
            <w:r w:rsidRPr="00205D2D">
              <w:rPr>
                <w:color w:val="auto"/>
                <w:sz w:val="21"/>
                <w:szCs w:val="21"/>
              </w:rPr>
              <w:t xml:space="preserve">C2.3 </w:t>
            </w:r>
            <w:r w:rsidRPr="00205D2D">
              <w:rPr>
                <w:color w:val="auto"/>
                <w:sz w:val="21"/>
                <w:szCs w:val="21"/>
              </w:rPr>
              <w:tab/>
              <w:t xml:space="preserve">Select and use appropriate software tools to format shapes and other elements, including applying styles and colour schemes </w:t>
            </w:r>
          </w:p>
          <w:p w14:paraId="3D454670" w14:textId="77777777" w:rsidR="0065538F" w:rsidRPr="001F37A6" w:rsidRDefault="0065538F" w:rsidP="00205D2D">
            <w:pPr>
              <w:pStyle w:val="Default"/>
              <w:spacing w:before="40" w:after="240"/>
              <w:ind w:left="567" w:hanging="567"/>
              <w:rPr>
                <w:sz w:val="21"/>
                <w:szCs w:val="21"/>
              </w:rPr>
            </w:pPr>
            <w:r w:rsidRPr="00205D2D">
              <w:rPr>
                <w:color w:val="auto"/>
                <w:sz w:val="21"/>
                <w:szCs w:val="21"/>
              </w:rPr>
              <w:t xml:space="preserve">C2.7 </w:t>
            </w:r>
            <w:r w:rsidRPr="00205D2D">
              <w:rPr>
                <w:color w:val="auto"/>
                <w:sz w:val="21"/>
                <w:szCs w:val="21"/>
              </w:rPr>
              <w:tab/>
              <w:t>Select and use appropriate presentation methods and accepted</w:t>
            </w:r>
            <w:r w:rsidRPr="00205D2D">
              <w:rPr>
                <w:sz w:val="21"/>
                <w:szCs w:val="21"/>
              </w:rPr>
              <w:t xml:space="preserve"> page layouts</w:t>
            </w:r>
            <w:r w:rsidRPr="001F37A6">
              <w:rPr>
                <w:sz w:val="21"/>
                <w:szCs w:val="21"/>
              </w:rPr>
              <w:t xml:space="preserve"> </w:t>
            </w:r>
          </w:p>
        </w:tc>
        <w:tc>
          <w:tcPr>
            <w:tcW w:w="6662" w:type="dxa"/>
            <w:tcBorders>
              <w:bottom w:val="single" w:sz="4" w:space="0" w:color="auto"/>
            </w:tcBorders>
          </w:tcPr>
          <w:p w14:paraId="25ABFB19" w14:textId="77777777" w:rsidR="0065538F" w:rsidRPr="001F37A6" w:rsidRDefault="0065538F" w:rsidP="001F37A6">
            <w:pPr>
              <w:pStyle w:val="EvidenceTXT"/>
              <w:framePr w:hSpace="0" w:wrap="auto" w:vAnchor="margin" w:hAnchor="text" w:xAlign="left" w:yAlign="inline"/>
              <w:spacing w:after="80"/>
              <w:rPr>
                <w:sz w:val="22"/>
                <w:szCs w:val="22"/>
                <w:lang w:val="en-GB"/>
              </w:rPr>
            </w:pPr>
            <w:r w:rsidRPr="001F37A6">
              <w:rPr>
                <w:sz w:val="22"/>
                <w:szCs w:val="22"/>
              </w:rPr>
              <w:t>C2.2, 2.3 &amp; 2.7 Use a minimum of six different examples of manipulating and editing: one should be shapes and one should be from other elements.  Minimum of six different examples of formatting including at least one of applying styles and one of colour schemes. Present drawings or plans in an appropriate method and using accepted page layouts.</w:t>
            </w:r>
          </w:p>
          <w:p w14:paraId="51CCC1B4" w14:textId="77777777" w:rsidR="0065538F" w:rsidRDefault="0065538F" w:rsidP="007F0181">
            <w:r w:rsidRPr="001F37A6">
              <w:rPr>
                <w:b/>
                <w:sz w:val="20"/>
              </w:rPr>
              <w:t>Examples:</w:t>
            </w:r>
            <w:r w:rsidRPr="001F37A6">
              <w:rPr>
                <w:sz w:val="20"/>
              </w:rPr>
              <w:t xml:space="preserve">  Manipulate and edit shapes and other elements will vary, for example: Edit: select, insert, delete, cut, copy, paste, drag and drop, find, replace.  Text: font, colour, alignment.  Shapes: size, colour, orientation, connections to other shapes and elements, add labels.  Format shapes and other elements will vary, for example: Text (e.g. font, paragraphs, text block, tabs, and bullets); Lines (e.g. width, length, colour, endings, beginnings); Drawing elements (e.g. fill, shadow, corners); Connections between shapes and other elements.  Protection: length, width, axis; Behaviour: interaction, selection highlighting.  Presentation methods will vary according to the software and task, for example, on screen display, publishing on a web site, hard copy print out, digital file; organisational house style, branding</w:t>
            </w:r>
          </w:p>
        </w:tc>
        <w:tc>
          <w:tcPr>
            <w:tcW w:w="4896" w:type="dxa"/>
            <w:tcBorders>
              <w:bottom w:val="single" w:sz="4" w:space="0" w:color="auto"/>
            </w:tcBorders>
          </w:tcPr>
          <w:p w14:paraId="372FE524" w14:textId="77777777" w:rsidR="0065538F" w:rsidRPr="00312EE6" w:rsidRDefault="00FF5BC1" w:rsidP="00312EE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5538F" w14:paraId="57711EA0" w14:textId="77777777" w:rsidTr="00205D2D">
        <w:trPr>
          <w:trHeight w:val="298"/>
        </w:trPr>
        <w:tc>
          <w:tcPr>
            <w:tcW w:w="3794" w:type="dxa"/>
            <w:tcBorders>
              <w:top w:val="single" w:sz="4" w:space="0" w:color="auto"/>
            </w:tcBorders>
          </w:tcPr>
          <w:p w14:paraId="31238262" w14:textId="77777777" w:rsidR="0065538F" w:rsidRPr="001F37A6" w:rsidRDefault="0065538F" w:rsidP="00205D2D">
            <w:pPr>
              <w:pStyle w:val="Default"/>
              <w:spacing w:before="40" w:after="240"/>
              <w:ind w:left="567" w:hanging="567"/>
              <w:rPr>
                <w:color w:val="auto"/>
                <w:sz w:val="21"/>
                <w:szCs w:val="21"/>
              </w:rPr>
            </w:pPr>
            <w:r w:rsidRPr="001F37A6">
              <w:rPr>
                <w:color w:val="auto"/>
                <w:sz w:val="21"/>
                <w:szCs w:val="21"/>
              </w:rPr>
              <w:t xml:space="preserve">C2.4 </w:t>
            </w:r>
            <w:r w:rsidRPr="001F37A6">
              <w:rPr>
                <w:color w:val="auto"/>
                <w:sz w:val="21"/>
                <w:szCs w:val="21"/>
              </w:rPr>
              <w:tab/>
              <w:t xml:space="preserve">Check drawings or plans meet needs, using IT tools and making corrections as necessary </w:t>
            </w:r>
          </w:p>
          <w:p w14:paraId="3A4DA6BE" w14:textId="77777777" w:rsidR="0065538F" w:rsidRPr="001F37A6" w:rsidRDefault="0065538F" w:rsidP="00205D2D">
            <w:pPr>
              <w:pStyle w:val="Default"/>
              <w:spacing w:before="40" w:after="240"/>
              <w:ind w:left="567" w:hanging="567"/>
              <w:rPr>
                <w:color w:val="auto"/>
                <w:sz w:val="21"/>
                <w:szCs w:val="21"/>
              </w:rPr>
            </w:pPr>
            <w:r w:rsidRPr="001F37A6">
              <w:rPr>
                <w:color w:val="auto"/>
                <w:sz w:val="21"/>
                <w:szCs w:val="21"/>
              </w:rPr>
              <w:t xml:space="preserve">C2.5 </w:t>
            </w:r>
            <w:r w:rsidRPr="001F37A6">
              <w:rPr>
                <w:color w:val="auto"/>
                <w:sz w:val="21"/>
                <w:szCs w:val="21"/>
              </w:rPr>
              <w:tab/>
              <w:t xml:space="preserve">Identify and respond to quality problems with drawings or plans to make sure they are fit for </w:t>
            </w:r>
            <w:r w:rsidRPr="001F37A6">
              <w:rPr>
                <w:color w:val="auto"/>
                <w:sz w:val="21"/>
                <w:szCs w:val="21"/>
              </w:rPr>
              <w:lastRenderedPageBreak/>
              <w:t xml:space="preserve">purpose and meet needs </w:t>
            </w:r>
          </w:p>
        </w:tc>
        <w:tc>
          <w:tcPr>
            <w:tcW w:w="6662" w:type="dxa"/>
            <w:tcBorders>
              <w:top w:val="single" w:sz="4" w:space="0" w:color="auto"/>
            </w:tcBorders>
          </w:tcPr>
          <w:p w14:paraId="5002A941" w14:textId="77777777" w:rsidR="0065538F" w:rsidRPr="001F37A6" w:rsidRDefault="0065538F" w:rsidP="001F37A6">
            <w:pPr>
              <w:pStyle w:val="EvidenceTXT"/>
              <w:framePr w:hSpace="0" w:wrap="auto" w:vAnchor="margin" w:hAnchor="text" w:xAlign="left" w:yAlign="inline"/>
              <w:spacing w:after="80"/>
              <w:rPr>
                <w:sz w:val="22"/>
                <w:szCs w:val="22"/>
              </w:rPr>
            </w:pPr>
            <w:r w:rsidRPr="001F37A6">
              <w:rPr>
                <w:sz w:val="22"/>
                <w:szCs w:val="22"/>
              </w:rPr>
              <w:lastRenderedPageBreak/>
              <w:t>C2.4 and 2.5 Check all drawings and plans meet needs and are accurate</w:t>
            </w:r>
          </w:p>
          <w:p w14:paraId="1124017A" w14:textId="77777777" w:rsidR="0065538F" w:rsidRPr="001F37A6" w:rsidRDefault="0065538F" w:rsidP="001F37A6">
            <w:pPr>
              <w:pStyle w:val="EvidenceTXT"/>
              <w:framePr w:hSpace="0" w:wrap="auto" w:vAnchor="margin" w:hAnchor="text" w:xAlign="left" w:yAlign="inline"/>
              <w:rPr>
                <w:b w:val="0"/>
                <w:i w:val="0"/>
                <w:sz w:val="22"/>
                <w:szCs w:val="22"/>
              </w:rPr>
            </w:pPr>
            <w:r w:rsidRPr="001F37A6">
              <w:rPr>
                <w:b w:val="0"/>
                <w:i w:val="0"/>
                <w:sz w:val="20"/>
              </w:rPr>
              <w:t xml:space="preserve">Check drawings and plans: spell check, grammar check, accuracy of numbers, labelling and size of shapes, connections between shapes and other elements.  </w:t>
            </w:r>
            <w:smartTag w:uri="urn:schemas-microsoft-com:office:smarttags" w:element="PersonName">
              <w:r w:rsidRPr="001F37A6">
                <w:rPr>
                  <w:b w:val="0"/>
                  <w:i w:val="0"/>
                  <w:sz w:val="20"/>
                </w:rPr>
                <w:t>Quality</w:t>
              </w:r>
            </w:smartTag>
            <w:r w:rsidRPr="001F37A6">
              <w:rPr>
                <w:b w:val="0"/>
                <w:i w:val="0"/>
                <w:sz w:val="20"/>
              </w:rPr>
              <w:t xml:space="preserve"> problems with drawings and plans will vary according to the content, for example, text (e.g. formatting, styles, positioning), shapes (e.g. size, position, orientation, unwanted content), other elements (e.g. scale, thickness, colour, connections), page layout, </w:t>
            </w:r>
            <w:r w:rsidRPr="001F37A6">
              <w:rPr>
                <w:b w:val="0"/>
                <w:i w:val="0"/>
                <w:sz w:val="20"/>
              </w:rPr>
              <w:lastRenderedPageBreak/>
              <w:t>proportion, balance, symmetry.</w:t>
            </w:r>
          </w:p>
        </w:tc>
        <w:tc>
          <w:tcPr>
            <w:tcW w:w="4896" w:type="dxa"/>
            <w:tcBorders>
              <w:top w:val="single" w:sz="4" w:space="0" w:color="auto"/>
            </w:tcBorders>
          </w:tcPr>
          <w:p w14:paraId="2D595726" w14:textId="77777777" w:rsidR="0065538F" w:rsidRPr="00312EE6" w:rsidRDefault="00FF5BC1" w:rsidP="00312EE6">
            <w:pPr>
              <w:rPr>
                <w:sz w:val="20"/>
              </w:rPr>
            </w:pPr>
            <w:r>
              <w:rPr>
                <w:rFonts w:cs="Arial"/>
                <w:bCs/>
              </w:rPr>
              <w:lastRenderedPageBreak/>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9B0C774" w14:textId="77777777" w:rsidR="007D5D7B" w:rsidRPr="001C4E7B" w:rsidRDefault="007D5D7B" w:rsidP="007D5D7B">
      <w:pPr>
        <w:pStyle w:val="OCRBullet"/>
        <w:numPr>
          <w:ilvl w:val="1"/>
          <w:numId w:val="0"/>
        </w:numPr>
        <w:tabs>
          <w:tab w:val="num" w:pos="1080"/>
        </w:tabs>
        <w:rPr>
          <w:sz w:val="14"/>
        </w:rPr>
      </w:pPr>
    </w:p>
    <w:p w14:paraId="7DE0731F" w14:textId="77777777" w:rsidR="00B63C49" w:rsidRPr="00B63C49" w:rsidRDefault="00B63C49" w:rsidP="00640664">
      <w:pPr>
        <w:rPr>
          <w:bCs/>
          <w:sz w:val="22"/>
          <w:szCs w:val="22"/>
        </w:rPr>
      </w:pPr>
    </w:p>
    <w:p w14:paraId="26AD5F21" w14:textId="77777777" w:rsidR="00640664" w:rsidRDefault="00640664" w:rsidP="00640664">
      <w:pPr>
        <w:rPr>
          <w:b/>
          <w:bCs/>
          <w:sz w:val="22"/>
          <w:szCs w:val="22"/>
        </w:rPr>
      </w:pPr>
      <w:r w:rsidRPr="00B63C49">
        <w:rPr>
          <w:b/>
          <w:bCs/>
          <w:sz w:val="22"/>
          <w:szCs w:val="22"/>
        </w:rPr>
        <w:t>I state that the evidence for this unit is included on the specified printouts (or saved electronic files) indicated above.</w:t>
      </w:r>
    </w:p>
    <w:p w14:paraId="642739FF" w14:textId="77777777" w:rsidR="00B63C49" w:rsidRPr="00B63C49" w:rsidRDefault="00B63C49"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3CAEF748" w14:textId="77777777" w:rsidTr="00312EE6">
        <w:trPr>
          <w:trHeight w:val="501"/>
        </w:trPr>
        <w:tc>
          <w:tcPr>
            <w:tcW w:w="2035" w:type="dxa"/>
            <w:tcBorders>
              <w:top w:val="nil"/>
              <w:left w:val="nil"/>
              <w:bottom w:val="nil"/>
              <w:right w:val="nil"/>
            </w:tcBorders>
            <w:vAlign w:val="bottom"/>
          </w:tcPr>
          <w:p w14:paraId="4FE8D0A4" w14:textId="77777777" w:rsidR="00640664" w:rsidRPr="00314F6D" w:rsidRDefault="00640664" w:rsidP="00145A91">
            <w:pPr>
              <w:pStyle w:val="normal0"/>
              <w:rPr>
                <w:rFonts w:cs="Arial"/>
                <w:b/>
                <w:bCs/>
                <w:lang w:val="en-GB" w:eastAsia="en-US"/>
              </w:rPr>
            </w:pPr>
            <w:r w:rsidRPr="00314F6D">
              <w:rPr>
                <w:rFonts w:cs="Arial"/>
                <w:b/>
                <w:bCs/>
                <w:lang w:val="en-GB" w:eastAsia="en-US"/>
              </w:rPr>
              <w:t>Candidate Name:</w:t>
            </w:r>
          </w:p>
        </w:tc>
        <w:tc>
          <w:tcPr>
            <w:tcW w:w="5444" w:type="dxa"/>
            <w:tcBorders>
              <w:top w:val="nil"/>
              <w:left w:val="nil"/>
              <w:bottom w:val="dotted" w:sz="4" w:space="0" w:color="auto"/>
              <w:right w:val="nil"/>
            </w:tcBorders>
            <w:vAlign w:val="bottom"/>
          </w:tcPr>
          <w:p w14:paraId="3198F7B9" w14:textId="77777777" w:rsidR="00640664" w:rsidRPr="00314F6D" w:rsidRDefault="00B70A8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54644D5F" w14:textId="77777777" w:rsidR="00640664" w:rsidRPr="00314F6D" w:rsidRDefault="00640664" w:rsidP="00145A91">
            <w:pPr>
              <w:pStyle w:val="normal0"/>
              <w:rPr>
                <w:rFonts w:cs="Arial"/>
                <w:b/>
                <w:bCs/>
                <w:lang w:val="en-GB" w:eastAsia="en-US"/>
              </w:rPr>
            </w:pPr>
            <w:r w:rsidRPr="00314F6D">
              <w:rPr>
                <w:rFonts w:cs="Arial"/>
                <w:b/>
                <w:bCs/>
                <w:lang w:val="en-GB" w:eastAsia="en-US"/>
              </w:rPr>
              <w:t>Date:</w:t>
            </w:r>
          </w:p>
        </w:tc>
        <w:tc>
          <w:tcPr>
            <w:tcW w:w="6237" w:type="dxa"/>
            <w:tcBorders>
              <w:top w:val="nil"/>
              <w:left w:val="nil"/>
              <w:bottom w:val="dotted" w:sz="4" w:space="0" w:color="auto"/>
              <w:right w:val="nil"/>
            </w:tcBorders>
            <w:vAlign w:val="bottom"/>
          </w:tcPr>
          <w:p w14:paraId="26F91532" w14:textId="77777777" w:rsidR="00640664" w:rsidRPr="00312EE6" w:rsidRDefault="00B70A8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08B33416" w14:textId="77777777" w:rsidTr="00312EE6">
        <w:trPr>
          <w:trHeight w:val="567"/>
        </w:trPr>
        <w:tc>
          <w:tcPr>
            <w:tcW w:w="2035" w:type="dxa"/>
            <w:tcBorders>
              <w:top w:val="nil"/>
              <w:left w:val="nil"/>
              <w:bottom w:val="nil"/>
              <w:right w:val="nil"/>
            </w:tcBorders>
            <w:vAlign w:val="bottom"/>
          </w:tcPr>
          <w:p w14:paraId="1F515003" w14:textId="77777777" w:rsidR="00640664" w:rsidRPr="00314F6D" w:rsidRDefault="00640664" w:rsidP="00145A91">
            <w:pPr>
              <w:pStyle w:val="normal0"/>
              <w:rPr>
                <w:rFonts w:cs="Arial"/>
                <w:b/>
                <w:bCs/>
                <w:lang w:val="en-GB" w:eastAsia="en-US"/>
              </w:rPr>
            </w:pPr>
            <w:r w:rsidRPr="00314F6D">
              <w:rPr>
                <w:rFonts w:cs="Arial"/>
                <w:b/>
                <w:bCs/>
                <w:lang w:val="en-GB" w:eastAsia="en-US"/>
              </w:rPr>
              <w:t>Assessor Name:</w:t>
            </w:r>
          </w:p>
        </w:tc>
        <w:tc>
          <w:tcPr>
            <w:tcW w:w="5444" w:type="dxa"/>
            <w:tcBorders>
              <w:top w:val="nil"/>
              <w:left w:val="nil"/>
              <w:bottom w:val="dotted" w:sz="4" w:space="0" w:color="auto"/>
              <w:right w:val="nil"/>
            </w:tcBorders>
            <w:vAlign w:val="bottom"/>
          </w:tcPr>
          <w:p w14:paraId="0D77482D" w14:textId="77777777" w:rsidR="00640664" w:rsidRPr="00314F6D" w:rsidRDefault="00B70A8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3418ABF5" w14:textId="77777777" w:rsidR="00640664" w:rsidRPr="00314F6D" w:rsidRDefault="00640664" w:rsidP="00145A91">
            <w:pPr>
              <w:pStyle w:val="normal0"/>
              <w:rPr>
                <w:rFonts w:cs="Arial"/>
                <w:b/>
                <w:bCs/>
                <w:lang w:val="en-GB" w:eastAsia="en-US"/>
              </w:rPr>
            </w:pPr>
            <w:r w:rsidRPr="00314F6D">
              <w:rPr>
                <w:rFonts w:cs="Arial"/>
                <w:b/>
                <w:bCs/>
                <w:lang w:val="en-GB" w:eastAsia="en-US"/>
              </w:rPr>
              <w:t>Date:</w:t>
            </w:r>
          </w:p>
        </w:tc>
        <w:tc>
          <w:tcPr>
            <w:tcW w:w="6237" w:type="dxa"/>
            <w:tcBorders>
              <w:top w:val="nil"/>
              <w:left w:val="nil"/>
              <w:bottom w:val="dotted" w:sz="4" w:space="0" w:color="auto"/>
              <w:right w:val="nil"/>
            </w:tcBorders>
            <w:vAlign w:val="bottom"/>
          </w:tcPr>
          <w:p w14:paraId="3189A607" w14:textId="77777777" w:rsidR="00640664" w:rsidRPr="00312EE6" w:rsidRDefault="00B70A8F"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5DE1E5CA" w14:textId="77777777" w:rsidR="00640664" w:rsidRPr="003436AA" w:rsidRDefault="00640664" w:rsidP="000367A7">
      <w:pPr>
        <w:rPr>
          <w:sz w:val="14"/>
        </w:rPr>
      </w:pPr>
    </w:p>
    <w:sectPr w:rsidR="00640664" w:rsidRPr="003436AA"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F03C1" w14:textId="77777777" w:rsidR="0078271E" w:rsidRDefault="0078271E">
      <w:r>
        <w:separator/>
      </w:r>
    </w:p>
  </w:endnote>
  <w:endnote w:type="continuationSeparator" w:id="0">
    <w:p w14:paraId="20FFFDA2" w14:textId="77777777" w:rsidR="0078271E" w:rsidRDefault="0078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D42AF" w14:textId="77777777" w:rsidR="0065538F" w:rsidRPr="0065538F" w:rsidRDefault="00B70A8F" w:rsidP="00B70A8F">
    <w:pPr>
      <w:pStyle w:val="NormalBold"/>
      <w:tabs>
        <w:tab w:val="left" w:pos="5103"/>
        <w:tab w:val="center" w:pos="7560"/>
        <w:tab w:val="right" w:pos="15120"/>
      </w:tabs>
      <w:rPr>
        <w:b w:val="0"/>
        <w:sz w:val="16"/>
        <w:szCs w:val="16"/>
      </w:rPr>
    </w:pPr>
    <w:bookmarkStart w:id="2" w:name="_Hlk73519722"/>
    <w:r w:rsidRPr="00B70A8F">
      <w:rPr>
        <w:b w:val="0"/>
        <w:bCs w:val="0"/>
        <w:sz w:val="16"/>
        <w:szCs w:val="16"/>
      </w:rPr>
      <w:t>© OCR June 2021 OCR Level 3 in IT User Skills ITQ</w:t>
    </w:r>
    <w:bookmarkEnd w:id="2"/>
    <w:r w:rsidRPr="00B70A8F">
      <w:rPr>
        <w:b w:val="0"/>
        <w:bCs w:val="0"/>
        <w:sz w:val="16"/>
        <w:szCs w:val="16"/>
      </w:rPr>
      <w:tab/>
    </w:r>
    <w:r w:rsidR="0065538F" w:rsidRPr="0065538F">
      <w:rPr>
        <w:b w:val="0"/>
        <w:sz w:val="16"/>
        <w:szCs w:val="16"/>
      </w:rPr>
      <w:t xml:space="preserve">Evidence Checklist and Evidence Guide for: Unit 26: Drawing and </w:t>
    </w:r>
    <w:r w:rsidR="00205D2D">
      <w:rPr>
        <w:b w:val="0"/>
        <w:sz w:val="16"/>
        <w:szCs w:val="16"/>
      </w:rPr>
      <w:t>p</w:t>
    </w:r>
    <w:r w:rsidR="0065538F" w:rsidRPr="0065538F">
      <w:rPr>
        <w:b w:val="0"/>
        <w:sz w:val="16"/>
        <w:szCs w:val="16"/>
      </w:rPr>
      <w:t xml:space="preserve">lanning </w:t>
    </w:r>
    <w:r w:rsidR="00205D2D">
      <w:rPr>
        <w:b w:val="0"/>
        <w:sz w:val="16"/>
        <w:szCs w:val="16"/>
      </w:rPr>
      <w:t>s</w:t>
    </w:r>
    <w:r w:rsidR="0065538F" w:rsidRPr="0065538F">
      <w:rPr>
        <w:b w:val="0"/>
        <w:sz w:val="16"/>
        <w:szCs w:val="16"/>
      </w:rPr>
      <w:t>oftware Level 3 (Credit Value 4)</w:t>
    </w:r>
    <w:r w:rsidR="0065538F" w:rsidRPr="0065538F">
      <w:rPr>
        <w:b w:val="0"/>
        <w:sz w:val="16"/>
        <w:szCs w:val="16"/>
      </w:rPr>
      <w:tab/>
    </w:r>
    <w:r w:rsidR="0065538F">
      <w:rPr>
        <w:rStyle w:val="PageNumber"/>
        <w:rFonts w:cs="Times New Roman"/>
        <w:b w:val="0"/>
        <w:bCs w:val="0"/>
        <w:sz w:val="24"/>
        <w:szCs w:val="20"/>
      </w:rPr>
      <w:fldChar w:fldCharType="begin"/>
    </w:r>
    <w:r w:rsidR="0065538F">
      <w:rPr>
        <w:rStyle w:val="PageNumber"/>
        <w:rFonts w:cs="Times New Roman"/>
        <w:b w:val="0"/>
        <w:bCs w:val="0"/>
        <w:sz w:val="24"/>
        <w:szCs w:val="20"/>
      </w:rPr>
      <w:instrText xml:space="preserve"> PAGE </w:instrText>
    </w:r>
    <w:r w:rsidR="0065538F">
      <w:rPr>
        <w:rStyle w:val="PageNumber"/>
        <w:rFonts w:cs="Times New Roman"/>
        <w:b w:val="0"/>
        <w:bCs w:val="0"/>
        <w:sz w:val="24"/>
        <w:szCs w:val="20"/>
      </w:rPr>
      <w:fldChar w:fldCharType="separate"/>
    </w:r>
    <w:r w:rsidR="00205D2D">
      <w:rPr>
        <w:rStyle w:val="PageNumber"/>
        <w:rFonts w:cs="Times New Roman"/>
        <w:b w:val="0"/>
        <w:bCs w:val="0"/>
        <w:noProof/>
        <w:sz w:val="24"/>
        <w:szCs w:val="20"/>
      </w:rPr>
      <w:t>1</w:t>
    </w:r>
    <w:r w:rsidR="0065538F">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E90B4" w14:textId="77777777" w:rsidR="0078271E" w:rsidRDefault="0078271E">
      <w:r>
        <w:separator/>
      </w:r>
    </w:p>
  </w:footnote>
  <w:footnote w:type="continuationSeparator" w:id="0">
    <w:p w14:paraId="60BE601B" w14:textId="77777777" w:rsidR="0078271E" w:rsidRDefault="00782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A3605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1CC1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E6D0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E4D5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0444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8617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10E0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4665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7CED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E23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25230"/>
    <w:multiLevelType w:val="hybridMultilevel"/>
    <w:tmpl w:val="628C02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2384024"/>
    <w:multiLevelType w:val="hybridMultilevel"/>
    <w:tmpl w:val="AF68A840"/>
    <w:lvl w:ilvl="0" w:tplc="08090001">
      <w:start w:val="1"/>
      <w:numFmt w:val="bullet"/>
      <w:lvlText w:val=""/>
      <w:lvlJc w:val="left"/>
      <w:pPr>
        <w:ind w:left="360" w:hanging="360"/>
      </w:pPr>
      <w:rPr>
        <w:rFonts w:ascii="Symbol" w:hAnsi="Symbol" w:hint="default"/>
      </w:rPr>
    </w:lvl>
    <w:lvl w:ilvl="1" w:tplc="2CAE6C26">
      <w:start w:val="28"/>
      <w:numFmt w:val="bullet"/>
      <w:lvlText w:val="-"/>
      <w:lvlJc w:val="left"/>
      <w:pPr>
        <w:tabs>
          <w:tab w:val="num" w:pos="1287"/>
        </w:tabs>
        <w:ind w:left="1287" w:hanging="567"/>
      </w:pPr>
      <w:rPr>
        <w:rFonts w:ascii="Arial" w:eastAsia="Times New Roman" w:hAnsi="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F00C8F"/>
    <w:multiLevelType w:val="hybridMultilevel"/>
    <w:tmpl w:val="E0FA6F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6298D"/>
    <w:multiLevelType w:val="hybridMultilevel"/>
    <w:tmpl w:val="742C5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8A66571"/>
    <w:multiLevelType w:val="hybridMultilevel"/>
    <w:tmpl w:val="E39460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4"/>
    <w:lvlOverride w:ilvl="0"/>
    <w:lvlOverride w:ilvl="1"/>
    <w:lvlOverride w:ilvl="2"/>
    <w:lvlOverride w:ilvl="3"/>
    <w:lvlOverride w:ilvl="4"/>
    <w:lvlOverride w:ilvl="5"/>
    <w:lvlOverride w:ilvl="6"/>
    <w:lvlOverride w:ilvl="7"/>
    <w:lvlOverride w:ilvl="8"/>
  </w:num>
  <w:num w:numId="3">
    <w:abstractNumId w:val="14"/>
  </w:num>
  <w:num w:numId="4">
    <w:abstractNumId w:val="14"/>
  </w:num>
  <w:num w:numId="5">
    <w:abstractNumId w:val="14"/>
  </w:num>
  <w:num w:numId="6">
    <w:abstractNumId w:val="14"/>
  </w:num>
  <w:num w:numId="7">
    <w:abstractNumId w:val="14"/>
  </w:num>
  <w:num w:numId="8">
    <w:abstractNumId w:val="17"/>
  </w:num>
  <w:num w:numId="9">
    <w:abstractNumId w:val="20"/>
  </w:num>
  <w:num w:numId="10">
    <w:abstractNumId w:val="18"/>
  </w:num>
  <w:num w:numId="11">
    <w:abstractNumId w:val="16"/>
  </w:num>
  <w:num w:numId="12">
    <w:abstractNumId w:val="13"/>
  </w:num>
  <w:num w:numId="13">
    <w:abstractNumId w:val="10"/>
  </w:num>
  <w:num w:numId="14">
    <w:abstractNumId w:val="19"/>
  </w:num>
  <w:num w:numId="15">
    <w:abstractNumId w:val="15"/>
  </w:num>
  <w:num w:numId="16">
    <w:abstractNumId w:val="12"/>
  </w:num>
  <w:num w:numId="17">
    <w:abstractNumId w:val="1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96494"/>
    <w:rsid w:val="000A5BB0"/>
    <w:rsid w:val="000C7CDD"/>
    <w:rsid w:val="000D0160"/>
    <w:rsid w:val="000D74B0"/>
    <w:rsid w:val="000E2E1C"/>
    <w:rsid w:val="000E6251"/>
    <w:rsid w:val="00105500"/>
    <w:rsid w:val="001175DC"/>
    <w:rsid w:val="00133FDC"/>
    <w:rsid w:val="0013462D"/>
    <w:rsid w:val="001376AD"/>
    <w:rsid w:val="00145A91"/>
    <w:rsid w:val="001515FB"/>
    <w:rsid w:val="00157885"/>
    <w:rsid w:val="0016340E"/>
    <w:rsid w:val="001712CE"/>
    <w:rsid w:val="0019158E"/>
    <w:rsid w:val="001948F3"/>
    <w:rsid w:val="001A2AA5"/>
    <w:rsid w:val="001A67DA"/>
    <w:rsid w:val="001C4E7B"/>
    <w:rsid w:val="001D0960"/>
    <w:rsid w:val="001E40EF"/>
    <w:rsid w:val="001F37A6"/>
    <w:rsid w:val="001F481E"/>
    <w:rsid w:val="00205D2D"/>
    <w:rsid w:val="00213BC1"/>
    <w:rsid w:val="00223ACC"/>
    <w:rsid w:val="0022466D"/>
    <w:rsid w:val="00233B12"/>
    <w:rsid w:val="002350FB"/>
    <w:rsid w:val="00245BA1"/>
    <w:rsid w:val="00251FF3"/>
    <w:rsid w:val="0026600C"/>
    <w:rsid w:val="00283DAA"/>
    <w:rsid w:val="00285DC2"/>
    <w:rsid w:val="00292222"/>
    <w:rsid w:val="002C3526"/>
    <w:rsid w:val="002D7DC5"/>
    <w:rsid w:val="00312582"/>
    <w:rsid w:val="00312EE6"/>
    <w:rsid w:val="0031393A"/>
    <w:rsid w:val="00314F3D"/>
    <w:rsid w:val="00314F6D"/>
    <w:rsid w:val="003436AA"/>
    <w:rsid w:val="003474A3"/>
    <w:rsid w:val="00357358"/>
    <w:rsid w:val="00363BE9"/>
    <w:rsid w:val="00373247"/>
    <w:rsid w:val="00396FC3"/>
    <w:rsid w:val="003A2511"/>
    <w:rsid w:val="003B68A2"/>
    <w:rsid w:val="003C64F0"/>
    <w:rsid w:val="003F6221"/>
    <w:rsid w:val="003F7B3E"/>
    <w:rsid w:val="004035F9"/>
    <w:rsid w:val="00461787"/>
    <w:rsid w:val="0046542A"/>
    <w:rsid w:val="004712C1"/>
    <w:rsid w:val="00476EBD"/>
    <w:rsid w:val="00483A47"/>
    <w:rsid w:val="004A30B3"/>
    <w:rsid w:val="004C4A43"/>
    <w:rsid w:val="004C529F"/>
    <w:rsid w:val="004C62D3"/>
    <w:rsid w:val="004D604E"/>
    <w:rsid w:val="004D6573"/>
    <w:rsid w:val="004E659E"/>
    <w:rsid w:val="00511D32"/>
    <w:rsid w:val="005174BC"/>
    <w:rsid w:val="005178F6"/>
    <w:rsid w:val="00532DDA"/>
    <w:rsid w:val="005408B7"/>
    <w:rsid w:val="0054329C"/>
    <w:rsid w:val="00554B3D"/>
    <w:rsid w:val="00554C14"/>
    <w:rsid w:val="00557585"/>
    <w:rsid w:val="0056212E"/>
    <w:rsid w:val="0057118E"/>
    <w:rsid w:val="005764F3"/>
    <w:rsid w:val="005E5C27"/>
    <w:rsid w:val="00631522"/>
    <w:rsid w:val="00640664"/>
    <w:rsid w:val="00643A03"/>
    <w:rsid w:val="0065538F"/>
    <w:rsid w:val="0067431C"/>
    <w:rsid w:val="006776DC"/>
    <w:rsid w:val="00681AD7"/>
    <w:rsid w:val="00686F7D"/>
    <w:rsid w:val="006B253D"/>
    <w:rsid w:val="006B4C4E"/>
    <w:rsid w:val="006C6D98"/>
    <w:rsid w:val="006E63D8"/>
    <w:rsid w:val="006F0306"/>
    <w:rsid w:val="006F2C49"/>
    <w:rsid w:val="00704141"/>
    <w:rsid w:val="00722992"/>
    <w:rsid w:val="00726D00"/>
    <w:rsid w:val="007272D3"/>
    <w:rsid w:val="007360DE"/>
    <w:rsid w:val="00740FE3"/>
    <w:rsid w:val="00773F4F"/>
    <w:rsid w:val="0078271E"/>
    <w:rsid w:val="00785B1A"/>
    <w:rsid w:val="00793346"/>
    <w:rsid w:val="00794A32"/>
    <w:rsid w:val="007C3645"/>
    <w:rsid w:val="007D4E46"/>
    <w:rsid w:val="007D4F4E"/>
    <w:rsid w:val="007D5D7B"/>
    <w:rsid w:val="007E13F3"/>
    <w:rsid w:val="007E2D5E"/>
    <w:rsid w:val="007E4485"/>
    <w:rsid w:val="007F0181"/>
    <w:rsid w:val="007F3FA7"/>
    <w:rsid w:val="00832EED"/>
    <w:rsid w:val="008530CD"/>
    <w:rsid w:val="00856DEC"/>
    <w:rsid w:val="008624DD"/>
    <w:rsid w:val="0086284A"/>
    <w:rsid w:val="00863FC5"/>
    <w:rsid w:val="008878D3"/>
    <w:rsid w:val="008908FF"/>
    <w:rsid w:val="0089110F"/>
    <w:rsid w:val="008A4947"/>
    <w:rsid w:val="008E31ED"/>
    <w:rsid w:val="008E4A7F"/>
    <w:rsid w:val="0090659A"/>
    <w:rsid w:val="00917151"/>
    <w:rsid w:val="0093103B"/>
    <w:rsid w:val="00955E06"/>
    <w:rsid w:val="009620A8"/>
    <w:rsid w:val="00962BC6"/>
    <w:rsid w:val="00965A75"/>
    <w:rsid w:val="00973FDC"/>
    <w:rsid w:val="00974C2A"/>
    <w:rsid w:val="00990A6D"/>
    <w:rsid w:val="00990A72"/>
    <w:rsid w:val="009B7D88"/>
    <w:rsid w:val="009C67A6"/>
    <w:rsid w:val="009E3F77"/>
    <w:rsid w:val="00A059C3"/>
    <w:rsid w:val="00A10480"/>
    <w:rsid w:val="00A2637D"/>
    <w:rsid w:val="00A31C61"/>
    <w:rsid w:val="00A3241A"/>
    <w:rsid w:val="00A35596"/>
    <w:rsid w:val="00A4370C"/>
    <w:rsid w:val="00A46EAA"/>
    <w:rsid w:val="00A642F5"/>
    <w:rsid w:val="00A671DF"/>
    <w:rsid w:val="00A73594"/>
    <w:rsid w:val="00A77F61"/>
    <w:rsid w:val="00A80A10"/>
    <w:rsid w:val="00A82E39"/>
    <w:rsid w:val="00A91782"/>
    <w:rsid w:val="00AB1255"/>
    <w:rsid w:val="00AC0764"/>
    <w:rsid w:val="00AC54A7"/>
    <w:rsid w:val="00AD72CD"/>
    <w:rsid w:val="00B03E81"/>
    <w:rsid w:val="00B257EA"/>
    <w:rsid w:val="00B36808"/>
    <w:rsid w:val="00B54F0B"/>
    <w:rsid w:val="00B63C49"/>
    <w:rsid w:val="00B70A8F"/>
    <w:rsid w:val="00BA357B"/>
    <w:rsid w:val="00BB1A08"/>
    <w:rsid w:val="00BC48E9"/>
    <w:rsid w:val="00BD734F"/>
    <w:rsid w:val="00C12FC0"/>
    <w:rsid w:val="00C13BFF"/>
    <w:rsid w:val="00C20008"/>
    <w:rsid w:val="00C208DA"/>
    <w:rsid w:val="00C30584"/>
    <w:rsid w:val="00C42147"/>
    <w:rsid w:val="00C5042E"/>
    <w:rsid w:val="00C63E5A"/>
    <w:rsid w:val="00C71C9C"/>
    <w:rsid w:val="00C74FDD"/>
    <w:rsid w:val="00C82E3C"/>
    <w:rsid w:val="00CA5334"/>
    <w:rsid w:val="00CA69D5"/>
    <w:rsid w:val="00CD1748"/>
    <w:rsid w:val="00CD632D"/>
    <w:rsid w:val="00CE3754"/>
    <w:rsid w:val="00CF0846"/>
    <w:rsid w:val="00CF0AAE"/>
    <w:rsid w:val="00CF0CC0"/>
    <w:rsid w:val="00CF21F9"/>
    <w:rsid w:val="00CF55DA"/>
    <w:rsid w:val="00D11A9F"/>
    <w:rsid w:val="00D11DBD"/>
    <w:rsid w:val="00D16550"/>
    <w:rsid w:val="00D171C2"/>
    <w:rsid w:val="00D43726"/>
    <w:rsid w:val="00DA78B6"/>
    <w:rsid w:val="00DC710B"/>
    <w:rsid w:val="00DD15CB"/>
    <w:rsid w:val="00DD4398"/>
    <w:rsid w:val="00DD4B83"/>
    <w:rsid w:val="00DF477E"/>
    <w:rsid w:val="00DF720A"/>
    <w:rsid w:val="00E14489"/>
    <w:rsid w:val="00E21495"/>
    <w:rsid w:val="00E764B7"/>
    <w:rsid w:val="00E85712"/>
    <w:rsid w:val="00E95412"/>
    <w:rsid w:val="00EA5EAC"/>
    <w:rsid w:val="00EA6DB1"/>
    <w:rsid w:val="00EB51CC"/>
    <w:rsid w:val="00ED02F4"/>
    <w:rsid w:val="00ED4EAF"/>
    <w:rsid w:val="00EE3880"/>
    <w:rsid w:val="00EF4ABA"/>
    <w:rsid w:val="00F00677"/>
    <w:rsid w:val="00F012A7"/>
    <w:rsid w:val="00F06D20"/>
    <w:rsid w:val="00F117F0"/>
    <w:rsid w:val="00F118DC"/>
    <w:rsid w:val="00F14E88"/>
    <w:rsid w:val="00F15611"/>
    <w:rsid w:val="00F36846"/>
    <w:rsid w:val="00F41394"/>
    <w:rsid w:val="00F520C2"/>
    <w:rsid w:val="00FB4D1C"/>
    <w:rsid w:val="00FC18B1"/>
    <w:rsid w:val="00FC2DEF"/>
    <w:rsid w:val="00FE5943"/>
    <w:rsid w:val="00FF5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14:docId w14:val="244C0B4C"/>
  <w15:chartTrackingRefBased/>
  <w15:docId w15:val="{F0BAC569-0293-4F62-9FAB-00EBE09B6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uiPriority w:val="99"/>
    <w:rsid w:val="00CF0CC0"/>
    <w:rPr>
      <w:sz w:val="22"/>
      <w:szCs w:val="22"/>
      <w:lang w:val="x-none" w:eastAsia="x-none"/>
    </w:rPr>
  </w:style>
  <w:style w:type="character" w:customStyle="1" w:styleId="normalChar">
    <w:name w:val="normal Char"/>
    <w:link w:val="normal0"/>
    <w:uiPriority w:val="99"/>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uiPriority w:val="99"/>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customStyle="1" w:styleId="Normal1">
    <w:name w:val="Normal1"/>
    <w:basedOn w:val="Normal"/>
    <w:uiPriority w:val="99"/>
    <w:rsid w:val="00511D32"/>
    <w:rPr>
      <w:rFonts w:cs="Arial"/>
      <w:sz w:val="22"/>
      <w:szCs w:val="22"/>
    </w:rPr>
  </w:style>
  <w:style w:type="paragraph" w:styleId="Header">
    <w:name w:val="header"/>
    <w:basedOn w:val="Normal"/>
    <w:rsid w:val="0065538F"/>
    <w:pPr>
      <w:tabs>
        <w:tab w:val="center" w:pos="4153"/>
        <w:tab w:val="right" w:pos="8306"/>
      </w:tabs>
    </w:pPr>
  </w:style>
  <w:style w:type="paragraph" w:styleId="Footer">
    <w:name w:val="footer"/>
    <w:basedOn w:val="Normal"/>
    <w:rsid w:val="0065538F"/>
    <w:pPr>
      <w:tabs>
        <w:tab w:val="center" w:pos="4153"/>
        <w:tab w:val="right" w:pos="8306"/>
      </w:tabs>
    </w:pPr>
  </w:style>
  <w:style w:type="character" w:styleId="PageNumber">
    <w:name w:val="page number"/>
    <w:basedOn w:val="DefaultParagraphFont"/>
    <w:rsid w:val="00655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58973872">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4</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Level 3 - Unit 26 - Drawing and planning software - Evidence checklist</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26 - Drawing and planning software - Evidence checklist</dc:title>
  <dc:subject/>
  <dc:creator>OCR</dc:creator>
  <cp:keywords>Evidence checklist</cp:keywords>
  <cp:lastModifiedBy>Mary Bree</cp:lastModifiedBy>
  <cp:revision>2</cp:revision>
  <cp:lastPrinted>2010-07-17T18:41:00Z</cp:lastPrinted>
  <dcterms:created xsi:type="dcterms:W3CDTF">2021-07-12T12:38:00Z</dcterms:created>
  <dcterms:modified xsi:type="dcterms:W3CDTF">2021-07-12T12:38:00Z</dcterms:modified>
</cp:coreProperties>
</file>