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4CBBA" w14:textId="77777777" w:rsidR="00ED1853" w:rsidRDefault="00ED1853" w:rsidP="00ED1853">
      <w:pPr>
        <w:pStyle w:val="NormalBold"/>
        <w:spacing w:before="240"/>
        <w:jc w:val="center"/>
        <w:rPr>
          <w:sz w:val="28"/>
          <w:szCs w:val="28"/>
        </w:rPr>
      </w:pPr>
      <w:r>
        <w:pict w14:anchorId="78B7D1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951329"/>
      <w:r>
        <w:rPr>
          <w:sz w:val="28"/>
          <w:szCs w:val="28"/>
        </w:rPr>
        <w:t>OCR Level 3 in IT User Skills ITQ</w:t>
      </w:r>
      <w:bookmarkEnd w:id="0"/>
    </w:p>
    <w:p w14:paraId="5B288200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3C101543" w14:textId="77777777" w:rsidR="00250B9A" w:rsidRPr="00EA5EAC" w:rsidRDefault="00250B9A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35: Using E-mail Level 3 (Credit Value 3)</w:t>
      </w:r>
    </w:p>
    <w:p w14:paraId="500C8E52" w14:textId="77777777" w:rsidR="00CF0CC0" w:rsidRDefault="00CF0CC0" w:rsidP="00CF0CC0">
      <w:pPr>
        <w:rPr>
          <w:bCs/>
          <w:sz w:val="16"/>
        </w:rPr>
      </w:pPr>
    </w:p>
    <w:p w14:paraId="0CBCB79C" w14:textId="77777777" w:rsidR="00EA5EAC" w:rsidRDefault="00EA5EAC" w:rsidP="00CF0CC0">
      <w:pPr>
        <w:rPr>
          <w:bCs/>
          <w:sz w:val="16"/>
        </w:rPr>
      </w:pPr>
    </w:p>
    <w:p w14:paraId="3EDC8AA7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07358" w14:paraId="518CD9B0" w14:textId="77777777" w:rsidTr="009474E7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FFE3D" w14:textId="77777777" w:rsidR="00EF4ABA" w:rsidRPr="00621C1E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21C1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9892E45" w14:textId="77777777" w:rsidR="00EF4ABA" w:rsidRPr="00621C1E" w:rsidRDefault="00ED1853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0EB2D" w14:textId="77777777" w:rsidR="00EF4ABA" w:rsidRPr="009474E7" w:rsidRDefault="00EF4ABA" w:rsidP="009474E7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FC95" w14:textId="77777777" w:rsidR="00EF4ABA" w:rsidRPr="00621C1E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21C1E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288B4CD" w14:textId="77777777" w:rsidR="00EF4ABA" w:rsidRPr="009474E7" w:rsidRDefault="00ED1853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3881E24" w14:textId="77777777" w:rsidR="00CF0CC0" w:rsidRDefault="00CF0CC0" w:rsidP="00CF0CC0">
      <w:pPr>
        <w:pStyle w:val="normal0"/>
      </w:pPr>
    </w:p>
    <w:p w14:paraId="37F91675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69DF5600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37F3337D" w14:textId="77777777" w:rsidR="00CF0846" w:rsidRDefault="00CF0846" w:rsidP="00CF0846">
      <w:pPr>
        <w:pStyle w:val="normal0"/>
      </w:pPr>
    </w:p>
    <w:p w14:paraId="080B150F" w14:textId="77777777" w:rsidR="00CF0846" w:rsidRDefault="00CF0846" w:rsidP="00D73ABF">
      <w:pPr>
        <w:pStyle w:val="normal0"/>
      </w:pPr>
      <w:r>
        <w:t xml:space="preserve">Centre assessors </w:t>
      </w:r>
      <w:r w:rsidRPr="00D73ABF">
        <w:rPr>
          <w:b/>
        </w:rPr>
        <w:t>must</w:t>
      </w:r>
      <w:r>
        <w:t xml:space="preserve"> assess the candidate’s work prior to submission.</w:t>
      </w:r>
    </w:p>
    <w:p w14:paraId="2C33A157" w14:textId="77777777" w:rsidR="00CF0846" w:rsidRDefault="00CF0846" w:rsidP="00D73ABF">
      <w:pPr>
        <w:pStyle w:val="normal0"/>
      </w:pPr>
    </w:p>
    <w:p w14:paraId="53C1459F" w14:textId="77777777" w:rsidR="00CF0846" w:rsidRDefault="00CF0846" w:rsidP="00D73ABF">
      <w:pPr>
        <w:pStyle w:val="normal0"/>
      </w:pPr>
      <w:r>
        <w:t>Only units that have been achieved should be submitted for moderation.</w:t>
      </w:r>
    </w:p>
    <w:p w14:paraId="3898B563" w14:textId="77777777" w:rsidR="00CF0846" w:rsidRDefault="00CF0846" w:rsidP="00D73ABF">
      <w:pPr>
        <w:pStyle w:val="normal0"/>
      </w:pPr>
    </w:p>
    <w:p w14:paraId="55735B86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458B053C" w14:textId="77777777" w:rsidR="00CF0846" w:rsidRPr="00D70932" w:rsidRDefault="00CF0846" w:rsidP="00CF0846"/>
    <w:p w14:paraId="0154BBAC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E7DEE">
        <w:rPr>
          <w:b/>
          <w:bCs/>
          <w:sz w:val="22"/>
          <w:szCs w:val="22"/>
        </w:rPr>
        <w:t>(</w:t>
      </w:r>
      <w:r w:rsidRPr="009474E7">
        <w:rPr>
          <w:b/>
          <w:bCs/>
          <w:i/>
          <w:sz w:val="22"/>
          <w:szCs w:val="22"/>
        </w:rPr>
        <w:t>in bold</w:t>
      </w:r>
      <w:r w:rsidR="00755A84" w:rsidRPr="009474E7">
        <w:rPr>
          <w:b/>
          <w:bCs/>
          <w:i/>
          <w:sz w:val="22"/>
          <w:szCs w:val="22"/>
        </w:rPr>
        <w:t xml:space="preserve"> italics</w:t>
      </w:r>
      <w:r w:rsidRPr="005E7DEE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2AB0660A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4C475C15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8A47DC9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97A7C9D" w14:textId="77777777" w:rsidR="00CF0CC0" w:rsidRPr="001D37CD" w:rsidRDefault="0056212E" w:rsidP="00E760B3">
      <w:pPr>
        <w:pStyle w:val="OCRBullet"/>
        <w:numPr>
          <w:ilvl w:val="1"/>
          <w:numId w:val="0"/>
        </w:numPr>
        <w:tabs>
          <w:tab w:val="num" w:pos="1080"/>
        </w:tabs>
        <w:spacing w:before="360" w:after="120"/>
        <w:rPr>
          <w:lang w:val="en-GB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226A0E0A" w14:textId="77777777" w:rsidTr="00D73ABF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0B386D" w14:textId="77777777" w:rsidR="00461787" w:rsidRPr="00D73ABF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D73ABF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807993" w14:textId="77777777" w:rsidR="00461787" w:rsidRPr="00D73ABF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D73ABF">
              <w:rPr>
                <w:b/>
                <w:sz w:val="22"/>
                <w:szCs w:val="22"/>
              </w:rPr>
              <w:t>Evidence</w:t>
            </w:r>
            <w:r w:rsidRPr="00D73ABF">
              <w:rPr>
                <w:b/>
                <w:i/>
                <w:sz w:val="22"/>
                <w:szCs w:val="22"/>
              </w:rPr>
              <w:t xml:space="preserve"> </w:t>
            </w:r>
            <w:r w:rsidRPr="00D73ABF">
              <w:rPr>
                <w:b/>
                <w:sz w:val="22"/>
                <w:szCs w:val="22"/>
              </w:rPr>
              <w:t>Requirements</w:t>
            </w:r>
            <w:r w:rsidRPr="00D73ABF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3C4DD49" w14:textId="77777777" w:rsidR="00461787" w:rsidRPr="00D73ABF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D73ABF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73F46143" w14:textId="77777777" w:rsidTr="00853D56">
        <w:trPr>
          <w:trHeight w:val="197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6B46" w14:textId="77777777" w:rsidR="005E5C27" w:rsidRPr="00561D68" w:rsidRDefault="00561D68" w:rsidP="00561D68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</w:t>
            </w:r>
            <w:r>
              <w:rPr>
                <w:rFonts w:cs="Arial"/>
                <w:lang w:val="en-GB"/>
              </w:rPr>
              <w:tab/>
            </w:r>
            <w:r w:rsidR="007F5497" w:rsidRPr="001D37CD">
              <w:rPr>
                <w:rFonts w:cs="Arial"/>
                <w:lang w:val="en-GB"/>
              </w:rPr>
              <w:t>Use</w:t>
            </w:r>
            <w:r w:rsidR="00250B9A" w:rsidRPr="001D37CD">
              <w:rPr>
                <w:rFonts w:cs="Arial"/>
                <w:lang w:val="en-GB"/>
              </w:rPr>
              <w:t xml:space="preserve"> e-mail software tools and techniques to compose and send messages.</w:t>
            </w:r>
          </w:p>
          <w:p w14:paraId="53854DDF" w14:textId="77777777" w:rsidR="006B253D" w:rsidRPr="001D37CD" w:rsidRDefault="00250B9A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1D37CD">
              <w:rPr>
                <w:rFonts w:cs="Arial"/>
                <w:lang w:val="en-GB"/>
              </w:rPr>
              <w:t>C</w:t>
            </w:r>
            <w:r w:rsidR="00561D68">
              <w:rPr>
                <w:rFonts w:cs="Arial"/>
                <w:lang w:val="en-GB"/>
              </w:rPr>
              <w:t>1.1</w:t>
            </w:r>
            <w:r w:rsidR="00561D68">
              <w:rPr>
                <w:rFonts w:cs="Arial"/>
                <w:lang w:val="en-GB"/>
              </w:rPr>
              <w:tab/>
            </w:r>
            <w:r w:rsidR="00BA7E5E" w:rsidRPr="001D37CD">
              <w:rPr>
                <w:rFonts w:cs="Arial"/>
                <w:lang w:val="en-GB"/>
              </w:rPr>
              <w:t xml:space="preserve">Select </w:t>
            </w:r>
            <w:r w:rsidRPr="001D37CD">
              <w:rPr>
                <w:rFonts w:cs="Arial"/>
                <w:lang w:val="en-GB"/>
              </w:rPr>
              <w:t>and use software tools to compose and format e-mail messages, including attachments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3E00" w14:textId="77777777" w:rsidR="002C3526" w:rsidRPr="001D37CD" w:rsidRDefault="007F5497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>C1.1</w:t>
            </w:r>
            <w:r w:rsidR="001D37CD" w:rsidRPr="001D37CD">
              <w:rPr>
                <w:szCs w:val="22"/>
                <w:lang w:val="en-GB"/>
              </w:rPr>
              <w:t xml:space="preserve"> </w:t>
            </w:r>
            <w:r w:rsidRPr="001D37CD">
              <w:rPr>
                <w:szCs w:val="22"/>
                <w:lang w:val="en-GB"/>
              </w:rPr>
              <w:t xml:space="preserve"> Minimum</w:t>
            </w:r>
            <w:proofErr w:type="gramEnd"/>
            <w:r w:rsidR="00250B9A" w:rsidRPr="001D37CD">
              <w:rPr>
                <w:szCs w:val="22"/>
                <w:lang w:val="en-GB"/>
              </w:rPr>
              <w:t xml:space="preserve"> of six different examples of composing and formatting e-mail messages, including attachments</w:t>
            </w:r>
            <w:r w:rsidR="00416DEE" w:rsidRPr="001D37CD">
              <w:rPr>
                <w:szCs w:val="22"/>
                <w:lang w:val="en-GB"/>
              </w:rPr>
              <w:t>.</w:t>
            </w:r>
          </w:p>
          <w:p w14:paraId="499C659C" w14:textId="77777777" w:rsidR="002C3526" w:rsidRPr="00755A84" w:rsidRDefault="00CF0846" w:rsidP="001D37CD">
            <w:pPr>
              <w:pStyle w:val="Examples"/>
              <w:rPr>
                <w:lang w:val="en-GB"/>
              </w:rPr>
            </w:pPr>
            <w:r w:rsidRPr="001D37CD">
              <w:rPr>
                <w:b/>
                <w:lang w:val="en-GB"/>
              </w:rPr>
              <w:t>Examples</w:t>
            </w:r>
            <w:r w:rsidR="001D37CD" w:rsidRPr="001D37CD">
              <w:rPr>
                <w:b/>
                <w:lang w:val="en-GB"/>
              </w:rPr>
              <w:t>:</w:t>
            </w:r>
            <w:r w:rsidRPr="00755A84">
              <w:rPr>
                <w:lang w:val="en-GB"/>
              </w:rPr>
              <w:t xml:space="preserve"> </w:t>
            </w:r>
            <w:r w:rsidR="002C3526" w:rsidRPr="00755A84">
              <w:rPr>
                <w:lang w:val="en-GB"/>
              </w:rPr>
              <w:t xml:space="preserve"> </w:t>
            </w:r>
            <w:r w:rsidR="00250B9A" w:rsidRPr="00755A84">
              <w:rPr>
                <w:lang w:val="en-GB"/>
              </w:rPr>
              <w:t>Compose &amp; format e-mail:</w:t>
            </w:r>
            <w:r w:rsidR="003E6521" w:rsidRPr="00755A84">
              <w:rPr>
                <w:lang w:val="en-GB"/>
              </w:rPr>
              <w:t xml:space="preserve"> Format text (font, size, colour); format paragraphs (alignment, bullets, numbered list), spell check, priority; format (rtf, plain text, html), draft, signature, page set up, backgrounds, sound, movie, hyperlink, work on- and offline.</w:t>
            </w:r>
          </w:p>
        </w:tc>
        <w:bookmarkStart w:id="3" w:name="_Hlk76031178"/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F2E2D3" w14:textId="77777777" w:rsidR="006B253D" w:rsidRPr="009474E7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3"/>
            <w:r>
              <w:rPr>
                <w:rFonts w:cs="Arial"/>
                <w:bCs/>
              </w:rPr>
              <w:fldChar w:fldCharType="end"/>
            </w:r>
          </w:p>
        </w:tc>
      </w:tr>
      <w:tr w:rsidR="00416DEE" w14:paraId="1893F283" w14:textId="77777777" w:rsidTr="001D37CD">
        <w:trPr>
          <w:trHeight w:val="3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4326B" w14:textId="77777777" w:rsidR="00416DEE" w:rsidRPr="00561D68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i/>
                <w:lang w:val="en-GB"/>
              </w:rPr>
            </w:pPr>
            <w:r>
              <w:rPr>
                <w:rFonts w:cs="Arial"/>
                <w:lang w:val="en-GB"/>
              </w:rPr>
              <w:t>C1.2</w:t>
            </w:r>
            <w:r w:rsidR="00416DEE" w:rsidRPr="001D37CD">
              <w:rPr>
                <w:rFonts w:cs="Arial"/>
                <w:lang w:val="en-GB"/>
              </w:rPr>
              <w:tab/>
              <w:t>Explain metho</w:t>
            </w:r>
            <w:r w:rsidR="00416DEE" w:rsidRPr="001D37CD">
              <w:rPr>
                <w:rStyle w:val="criteria2Char"/>
                <w:lang w:val="en-GB"/>
              </w:rPr>
              <w:t>ds to improve message transmission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D5B7" w14:textId="77777777" w:rsidR="00416DEE" w:rsidRPr="001D37CD" w:rsidRDefault="00416DEE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 xml:space="preserve">C1.2 </w:t>
            </w:r>
            <w:r w:rsidR="001D37CD" w:rsidRPr="001D37CD">
              <w:rPr>
                <w:szCs w:val="22"/>
                <w:lang w:val="en-GB"/>
              </w:rPr>
              <w:t xml:space="preserve"> </w:t>
            </w:r>
            <w:r w:rsidRPr="001D37CD">
              <w:rPr>
                <w:szCs w:val="22"/>
                <w:lang w:val="en-GB"/>
              </w:rPr>
              <w:t>Explain</w:t>
            </w:r>
            <w:proofErr w:type="gramEnd"/>
            <w:r w:rsidRPr="001D37CD">
              <w:rPr>
                <w:szCs w:val="22"/>
                <w:lang w:val="en-GB"/>
              </w:rPr>
              <w:t xml:space="preserve"> </w:t>
            </w:r>
            <w:r w:rsidR="006546F0" w:rsidRPr="001D37CD">
              <w:rPr>
                <w:szCs w:val="22"/>
                <w:lang w:val="en-GB"/>
              </w:rPr>
              <w:t xml:space="preserve">at least two </w:t>
            </w:r>
            <w:r w:rsidRPr="001D37CD">
              <w:rPr>
                <w:szCs w:val="22"/>
                <w:lang w:val="en-GB"/>
              </w:rPr>
              <w:t xml:space="preserve">methods </w:t>
            </w:r>
            <w:r w:rsidR="006546F0" w:rsidRPr="001D37CD">
              <w:rPr>
                <w:szCs w:val="22"/>
                <w:lang w:val="en-GB"/>
              </w:rPr>
              <w:t xml:space="preserve">to </w:t>
            </w:r>
            <w:r w:rsidRPr="001D37CD">
              <w:rPr>
                <w:szCs w:val="22"/>
                <w:lang w:val="en-GB"/>
              </w:rPr>
              <w:t>improve</w:t>
            </w:r>
            <w:r w:rsidR="006546F0" w:rsidRPr="001D37CD">
              <w:rPr>
                <w:szCs w:val="22"/>
                <w:lang w:val="en-GB"/>
              </w:rPr>
              <w:t xml:space="preserve"> message transmission</w:t>
            </w:r>
            <w:r w:rsidRPr="001D37CD">
              <w:rPr>
                <w:szCs w:val="22"/>
                <w:lang w:val="en-GB"/>
              </w:rPr>
              <w:t>.</w:t>
            </w:r>
          </w:p>
          <w:p w14:paraId="5B6992B7" w14:textId="77777777" w:rsidR="00416DEE" w:rsidRPr="00755A84" w:rsidRDefault="00416DEE" w:rsidP="001D37CD">
            <w:pPr>
              <w:pStyle w:val="Examples"/>
              <w:spacing w:after="80"/>
              <w:rPr>
                <w:lang w:val="en-GB"/>
              </w:rPr>
            </w:pPr>
            <w:r w:rsidRPr="001D37CD">
              <w:rPr>
                <w:b/>
                <w:lang w:val="en-GB"/>
              </w:rPr>
              <w:t>Examples:</w:t>
            </w:r>
            <w:r w:rsidRPr="00755A84">
              <w:rPr>
                <w:lang w:val="en-GB"/>
              </w:rPr>
              <w:t xml:space="preserve">  Transmission limitations; managing attachments; mailbox restrictions; methods to reduce size or improve transmission.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E5586" w14:textId="77777777" w:rsidR="00416DEE" w:rsidRPr="009474E7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78594F1C" w14:textId="77777777" w:rsidTr="001D37CD">
        <w:trPr>
          <w:trHeight w:val="70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6BD" w14:textId="77777777" w:rsidR="002C3526" w:rsidRPr="001D37CD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C1.3</w:t>
            </w:r>
            <w:r w:rsidR="00853D56" w:rsidRPr="001D37CD">
              <w:rPr>
                <w:rFonts w:cs="Arial"/>
                <w:lang w:val="en-GB"/>
              </w:rPr>
              <w:tab/>
            </w:r>
            <w:r w:rsidR="00BA7E5E" w:rsidRPr="001D37CD">
              <w:rPr>
                <w:rFonts w:cs="Arial"/>
                <w:lang w:val="en-GB"/>
              </w:rPr>
              <w:t xml:space="preserve">Send </w:t>
            </w:r>
            <w:r w:rsidR="00853D56" w:rsidRPr="001D37CD">
              <w:rPr>
                <w:rFonts w:cs="Arial"/>
                <w:lang w:val="en-GB"/>
              </w:rPr>
              <w:t>e-mail messages to individuals and groups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7FB" w14:textId="77777777" w:rsidR="002C3526" w:rsidRPr="001D37CD" w:rsidRDefault="00250B9A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>C</w:t>
            </w:r>
            <w:r w:rsidR="002C3526" w:rsidRPr="001D37CD">
              <w:rPr>
                <w:szCs w:val="22"/>
                <w:lang w:val="en-GB"/>
              </w:rPr>
              <w:t>1.</w:t>
            </w:r>
            <w:r w:rsidR="00853D56" w:rsidRPr="001D37CD">
              <w:rPr>
                <w:szCs w:val="22"/>
                <w:lang w:val="en-GB"/>
              </w:rPr>
              <w:t>3</w:t>
            </w:r>
            <w:r w:rsidR="001D37CD" w:rsidRPr="001D37CD">
              <w:rPr>
                <w:szCs w:val="22"/>
                <w:lang w:val="en-GB"/>
              </w:rPr>
              <w:t xml:space="preserve"> </w:t>
            </w:r>
            <w:r w:rsidR="00853D56" w:rsidRPr="001D37CD">
              <w:rPr>
                <w:szCs w:val="22"/>
                <w:lang w:val="en-GB"/>
              </w:rPr>
              <w:t xml:space="preserve"> Minimum</w:t>
            </w:r>
            <w:proofErr w:type="gramEnd"/>
            <w:r w:rsidR="00853D56" w:rsidRPr="001D37CD">
              <w:rPr>
                <w:szCs w:val="22"/>
                <w:lang w:val="en-GB"/>
              </w:rPr>
              <w:t xml:space="preserve"> of four different examples of sending e-mail messages to individuals and groups</w:t>
            </w:r>
            <w:r w:rsidR="00416DEE" w:rsidRPr="001D37CD">
              <w:rPr>
                <w:szCs w:val="22"/>
                <w:lang w:val="en-GB"/>
              </w:rPr>
              <w:t>.</w:t>
            </w:r>
          </w:p>
          <w:p w14:paraId="729253D1" w14:textId="77777777" w:rsidR="00990A72" w:rsidRPr="001D37CD" w:rsidRDefault="00CF0846" w:rsidP="001D37CD">
            <w:pPr>
              <w:pStyle w:val="Examples"/>
              <w:spacing w:after="80"/>
              <w:rPr>
                <w:szCs w:val="19"/>
                <w:lang w:val="en-GB"/>
              </w:rPr>
            </w:pPr>
            <w:r w:rsidRPr="001D37CD">
              <w:rPr>
                <w:b/>
                <w:szCs w:val="19"/>
                <w:lang w:val="en-GB"/>
              </w:rPr>
              <w:t>Examples</w:t>
            </w:r>
            <w:r w:rsidR="001D37CD">
              <w:rPr>
                <w:b/>
                <w:szCs w:val="19"/>
                <w:lang w:val="en-GB"/>
              </w:rPr>
              <w:t>:</w:t>
            </w:r>
            <w:r w:rsidRPr="00755A84">
              <w:rPr>
                <w:szCs w:val="19"/>
                <w:lang w:val="en-GB"/>
              </w:rPr>
              <w:t xml:space="preserve"> </w:t>
            </w:r>
            <w:r w:rsidR="00853D56" w:rsidRPr="00755A84">
              <w:rPr>
                <w:lang w:val="en-GB"/>
              </w:rPr>
              <w:t xml:space="preserve"> Send e-mail: To, from, cc, bcc, subject; reply, reply all, forward, distribution list, reply with history; options, set message flags for priority, confidentiality, response request, vote, encoding, schedules.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67EBF" w14:textId="77777777" w:rsidR="002C3526" w:rsidRPr="009474E7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473D8" w14:paraId="0472A571" w14:textId="77777777" w:rsidTr="001D37CD">
        <w:trPr>
          <w:trHeight w:val="927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CCA67" w14:textId="77777777" w:rsidR="001473D8" w:rsidRPr="00561D68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i/>
                <w:lang w:val="en-GB"/>
              </w:rPr>
            </w:pPr>
            <w:r>
              <w:rPr>
                <w:rFonts w:cs="Arial"/>
                <w:lang w:val="en-GB"/>
              </w:rPr>
              <w:t>C1.4</w:t>
            </w:r>
            <w:r w:rsidR="001473D8" w:rsidRPr="001D37CD">
              <w:rPr>
                <w:rFonts w:cs="Arial"/>
                <w:lang w:val="en-GB"/>
              </w:rPr>
              <w:tab/>
              <w:t>Explain why and how to stay safe and respect others when using e-mail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42E" w14:textId="77777777" w:rsidR="001473D8" w:rsidRPr="00755A84" w:rsidRDefault="001473D8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 xml:space="preserve">C1.4 </w:t>
            </w:r>
            <w:r w:rsidR="001D37CD" w:rsidRPr="001D37CD">
              <w:rPr>
                <w:szCs w:val="22"/>
                <w:lang w:val="en-GB"/>
              </w:rPr>
              <w:t xml:space="preserve"> </w:t>
            </w:r>
            <w:r w:rsidRPr="001D37CD">
              <w:rPr>
                <w:szCs w:val="22"/>
                <w:lang w:val="en-GB"/>
              </w:rPr>
              <w:t>Explain</w:t>
            </w:r>
            <w:proofErr w:type="gramEnd"/>
            <w:r w:rsidRPr="001D37CD">
              <w:rPr>
                <w:szCs w:val="22"/>
                <w:lang w:val="en-GB"/>
              </w:rPr>
              <w:t xml:space="preserve"> why and how to stay safe when using e-mail.</w:t>
            </w:r>
          </w:p>
          <w:p w14:paraId="679A7C7B" w14:textId="77777777" w:rsidR="001473D8" w:rsidRPr="00755A84" w:rsidRDefault="001473D8" w:rsidP="001D37CD">
            <w:pPr>
              <w:pStyle w:val="Examples"/>
              <w:spacing w:after="80"/>
              <w:rPr>
                <w:lang w:val="en-GB"/>
              </w:rPr>
            </w:pPr>
            <w:r w:rsidRPr="001D37CD">
              <w:rPr>
                <w:b/>
                <w:lang w:val="en-GB"/>
              </w:rPr>
              <w:t>Examples:</w:t>
            </w:r>
            <w:r w:rsidRPr="00755A84">
              <w:rPr>
                <w:lang w:val="en-GB"/>
              </w:rPr>
              <w:t xml:space="preserve"> Stay safe: Avoid inappropriate disclosure of personal information, avoid misuse of images, use appropriate language, respect confidentiality, use copy lists with dis</w:t>
            </w:r>
            <w:r w:rsidR="001D37CD">
              <w:rPr>
                <w:lang w:val="en-GB"/>
              </w:rPr>
              <w:t>crimination, using encryption.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A6575F" w14:textId="77777777" w:rsidR="001473D8" w:rsidRPr="009474E7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BA7E5E" w14:paraId="2370AF34" w14:textId="77777777" w:rsidTr="001D37CD">
        <w:trPr>
          <w:trHeight w:val="117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8FEE" w14:textId="77777777" w:rsidR="00BA7E5E" w:rsidRPr="00561D68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i/>
                <w:lang w:val="en-GB"/>
              </w:rPr>
            </w:pPr>
            <w:r>
              <w:rPr>
                <w:rFonts w:cs="Arial"/>
                <w:lang w:val="en-GB"/>
              </w:rPr>
              <w:t>C1.5</w:t>
            </w:r>
            <w:r w:rsidR="00BA7E5E" w:rsidRPr="001D37CD">
              <w:rPr>
                <w:rFonts w:cs="Arial"/>
                <w:lang w:val="en-GB"/>
              </w:rPr>
              <w:tab/>
              <w:t>Use an address book to organise contact information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79ED" w14:textId="77777777" w:rsidR="00BA7E5E" w:rsidRPr="001D37CD" w:rsidRDefault="00416DEE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 xml:space="preserve">C1.5 </w:t>
            </w:r>
            <w:r w:rsidR="001D37CD" w:rsidRPr="001D37CD">
              <w:rPr>
                <w:szCs w:val="22"/>
                <w:lang w:val="en-GB"/>
              </w:rPr>
              <w:t xml:space="preserve"> </w:t>
            </w:r>
            <w:r w:rsidR="00BA7E5E" w:rsidRPr="001D37CD">
              <w:rPr>
                <w:szCs w:val="22"/>
                <w:lang w:val="en-GB"/>
              </w:rPr>
              <w:t>Minimum</w:t>
            </w:r>
            <w:proofErr w:type="gramEnd"/>
            <w:r w:rsidR="00BA7E5E" w:rsidRPr="001D37CD">
              <w:rPr>
                <w:szCs w:val="22"/>
                <w:lang w:val="en-GB"/>
              </w:rPr>
              <w:t xml:space="preserve"> of four different examples of using an address book to organise contact information.</w:t>
            </w:r>
          </w:p>
          <w:p w14:paraId="5FC1321E" w14:textId="77777777" w:rsidR="001473D8" w:rsidRPr="00755A84" w:rsidRDefault="001473D8" w:rsidP="001D37CD">
            <w:pPr>
              <w:pStyle w:val="Examples"/>
              <w:spacing w:after="80"/>
              <w:rPr>
                <w:lang w:val="en-GB"/>
              </w:rPr>
            </w:pPr>
            <w:r w:rsidRPr="001D37CD">
              <w:rPr>
                <w:b/>
                <w:lang w:val="en-GB"/>
              </w:rPr>
              <w:t>Examples:</w:t>
            </w:r>
            <w:r w:rsidRPr="00755A84">
              <w:rPr>
                <w:lang w:val="en-GB"/>
              </w:rPr>
              <w:t xml:space="preserve"> Address book: Add, edit, amend and delete contact entries; contacts list, distribution list; sort, display selected fields; import and export contact information, merge lists, synchronise.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AC8B82" w14:textId="77777777" w:rsidR="00BA7E5E" w:rsidRPr="009474E7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4FE217A" w14:textId="77777777" w:rsidR="00283DAA" w:rsidRPr="001D37CD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58922ED9" w14:textId="77777777" w:rsidTr="00E760B3">
        <w:trPr>
          <w:cantSplit/>
          <w:trHeight w:val="412"/>
          <w:tblHeader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571905" w14:textId="77777777" w:rsidR="00283DAA" w:rsidRPr="001D37CD" w:rsidRDefault="00283DAA" w:rsidP="00A3241A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1D37CD">
              <w:rPr>
                <w:rFonts w:cs="Arial"/>
                <w:lang w:val="en-GB"/>
              </w:rPr>
              <w:lastRenderedPageBreak/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67842B" w14:textId="77777777" w:rsidR="00283DAA" w:rsidRPr="001D37CD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1D37CD">
              <w:rPr>
                <w:b/>
                <w:sz w:val="22"/>
                <w:szCs w:val="22"/>
              </w:rPr>
              <w:t>Evidence</w:t>
            </w:r>
            <w:r w:rsidRPr="001D37CD">
              <w:rPr>
                <w:b/>
                <w:i/>
                <w:sz w:val="22"/>
                <w:szCs w:val="22"/>
              </w:rPr>
              <w:t xml:space="preserve"> </w:t>
            </w:r>
            <w:r w:rsidRPr="001D37CD">
              <w:rPr>
                <w:b/>
                <w:sz w:val="22"/>
                <w:szCs w:val="22"/>
              </w:rPr>
              <w:t>Requirements</w:t>
            </w:r>
            <w:r w:rsidRPr="001D37CD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5A465E08" w14:textId="77777777" w:rsidR="00283DAA" w:rsidRPr="001D37CD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1D37CD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315D4149" w14:textId="77777777" w:rsidTr="00424C2C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21C8" w14:textId="77777777" w:rsidR="001473D8" w:rsidRPr="001D37CD" w:rsidRDefault="00561D68" w:rsidP="00561D68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</w:t>
            </w:r>
            <w:r>
              <w:rPr>
                <w:rFonts w:cs="Arial"/>
                <w:lang w:val="en-GB"/>
              </w:rPr>
              <w:tab/>
            </w:r>
            <w:r w:rsidR="001473D8" w:rsidRPr="00621C1E">
              <w:rPr>
                <w:rFonts w:cs="Arial"/>
                <w:lang w:val="en-GB"/>
              </w:rPr>
              <w:t>Manage use of e-mail software effectively.</w:t>
            </w:r>
          </w:p>
          <w:p w14:paraId="0148E587" w14:textId="77777777" w:rsidR="001473D8" w:rsidRPr="001D37CD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C2.1</w:t>
            </w:r>
            <w:r w:rsidR="00AD615D" w:rsidRPr="00621C1E">
              <w:rPr>
                <w:rFonts w:cs="Arial"/>
                <w:lang w:val="en-GB"/>
              </w:rPr>
              <w:tab/>
              <w:t xml:space="preserve">Develop </w:t>
            </w:r>
            <w:r w:rsidR="001473D8" w:rsidRPr="00621C1E">
              <w:rPr>
                <w:rFonts w:cs="Arial"/>
                <w:lang w:val="en-GB"/>
              </w:rPr>
              <w:t xml:space="preserve">and communicate </w:t>
            </w:r>
            <w:r w:rsidR="001473D8" w:rsidRPr="001D37CD">
              <w:rPr>
                <w:rFonts w:cs="Arial"/>
                <w:lang w:val="en-GB"/>
              </w:rPr>
              <w:t>guidelines and procedures</w:t>
            </w:r>
            <w:r w:rsidR="001473D8" w:rsidRPr="00621C1E">
              <w:rPr>
                <w:rFonts w:cs="Arial"/>
                <w:lang w:val="en-GB"/>
              </w:rPr>
              <w:t xml:space="preserve"> for using e-mail effectively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26DC" w14:textId="77777777" w:rsidR="00557D1A" w:rsidRPr="00755A84" w:rsidRDefault="00557D1A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 xml:space="preserve">C2.1 </w:t>
            </w:r>
            <w:r w:rsidR="001D37CD" w:rsidRPr="001D37CD">
              <w:rPr>
                <w:szCs w:val="22"/>
                <w:lang w:val="en-GB"/>
              </w:rPr>
              <w:t xml:space="preserve"> </w:t>
            </w:r>
            <w:r w:rsidRPr="001D37CD">
              <w:rPr>
                <w:szCs w:val="22"/>
                <w:lang w:val="en-GB"/>
              </w:rPr>
              <w:t>At</w:t>
            </w:r>
            <w:proofErr w:type="gramEnd"/>
            <w:r w:rsidRPr="001D37CD">
              <w:rPr>
                <w:szCs w:val="22"/>
                <w:lang w:val="en-GB"/>
              </w:rPr>
              <w:t xml:space="preserve"> least one example of developing and communicating guidelines and procedu</w:t>
            </w:r>
            <w:r w:rsidR="001D37CD" w:rsidRPr="001D37CD">
              <w:rPr>
                <w:szCs w:val="22"/>
                <w:lang w:val="en-GB"/>
              </w:rPr>
              <w:t>res for using email effectively.</w:t>
            </w:r>
          </w:p>
          <w:p w14:paraId="08D1B652" w14:textId="77777777" w:rsidR="00EA7949" w:rsidRPr="00755A84" w:rsidRDefault="00EA7949" w:rsidP="001D37CD">
            <w:pPr>
              <w:pStyle w:val="Examples"/>
              <w:spacing w:after="80"/>
              <w:rPr>
                <w:lang w:val="en-GB"/>
              </w:rPr>
            </w:pPr>
            <w:r w:rsidRPr="001D37CD">
              <w:rPr>
                <w:b/>
                <w:lang w:val="en-GB"/>
              </w:rPr>
              <w:t>Examples:</w:t>
            </w:r>
            <w:r w:rsidRPr="00755A84">
              <w:rPr>
                <w:lang w:val="en-GB"/>
              </w:rPr>
              <w:t xml:space="preserve"> Guidelines and procedures: set by employer or organisation, security, copyright; netiquette; password protection.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4C120C" w14:textId="77777777" w:rsidR="00283DAA" w:rsidRPr="001D37CD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37657642" w14:textId="77777777" w:rsidTr="001D37CD">
        <w:trPr>
          <w:trHeight w:val="834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48C9" w14:textId="77777777" w:rsidR="00283DAA" w:rsidRPr="001D37CD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C2.2</w:t>
            </w:r>
            <w:r w:rsidR="00AD615D" w:rsidRPr="00621C1E">
              <w:rPr>
                <w:rFonts w:cs="Arial"/>
                <w:lang w:val="en-GB"/>
              </w:rPr>
              <w:tab/>
              <w:t xml:space="preserve">Read </w:t>
            </w:r>
            <w:r w:rsidR="001473D8" w:rsidRPr="00621C1E">
              <w:rPr>
                <w:rFonts w:cs="Arial"/>
                <w:lang w:val="en-GB"/>
              </w:rPr>
              <w:t xml:space="preserve">and </w:t>
            </w:r>
            <w:r w:rsidR="001473D8" w:rsidRPr="001D37CD">
              <w:rPr>
                <w:rFonts w:cs="Arial"/>
                <w:lang w:val="en-GB"/>
              </w:rPr>
              <w:t>respond appropriately</w:t>
            </w:r>
            <w:r w:rsidR="001473D8" w:rsidRPr="00621C1E">
              <w:rPr>
                <w:rFonts w:cs="Arial"/>
                <w:lang w:val="en-GB"/>
              </w:rPr>
              <w:t xml:space="preserve"> to e-mail messages and attachments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ADD" w14:textId="77777777" w:rsidR="00283DAA" w:rsidRPr="000F4A37" w:rsidRDefault="00AD615D" w:rsidP="00AD615D">
            <w:pPr>
              <w:pStyle w:val="EvidenceTXT"/>
              <w:framePr w:hSpace="0" w:wrap="auto" w:vAnchor="margin" w:hAnchor="text" w:xAlign="left" w:yAlign="inline"/>
              <w:rPr>
                <w:szCs w:val="22"/>
                <w:lang w:val="en-GB"/>
              </w:rPr>
            </w:pPr>
            <w:proofErr w:type="gramStart"/>
            <w:r w:rsidRPr="00755A84">
              <w:rPr>
                <w:sz w:val="24"/>
                <w:lang w:val="en-GB"/>
              </w:rPr>
              <w:t>C2.</w:t>
            </w:r>
            <w:r w:rsidRPr="000F4A37">
              <w:rPr>
                <w:szCs w:val="22"/>
                <w:lang w:val="en-GB"/>
              </w:rPr>
              <w:t>2</w:t>
            </w:r>
            <w:r w:rsidR="001D37CD" w:rsidRPr="000F4A37">
              <w:rPr>
                <w:szCs w:val="22"/>
                <w:lang w:val="en-GB"/>
              </w:rPr>
              <w:t xml:space="preserve"> </w:t>
            </w:r>
            <w:r w:rsidRPr="000F4A37">
              <w:rPr>
                <w:szCs w:val="22"/>
                <w:lang w:val="en-GB"/>
              </w:rPr>
              <w:t xml:space="preserve"> Minimum</w:t>
            </w:r>
            <w:proofErr w:type="gramEnd"/>
            <w:r w:rsidRPr="000F4A37">
              <w:rPr>
                <w:szCs w:val="22"/>
                <w:lang w:val="en-GB"/>
              </w:rPr>
              <w:t xml:space="preserve"> of two examples of responding to e-mail messages</w:t>
            </w:r>
            <w:r w:rsidR="006546F0" w:rsidRPr="000F4A37">
              <w:rPr>
                <w:szCs w:val="22"/>
                <w:lang w:val="en-GB"/>
              </w:rPr>
              <w:t>, including one with attachment</w:t>
            </w:r>
            <w:r w:rsidRPr="000F4A37">
              <w:rPr>
                <w:szCs w:val="22"/>
                <w:lang w:val="en-GB"/>
              </w:rPr>
              <w:t>.</w:t>
            </w:r>
          </w:p>
          <w:p w14:paraId="16EDDCB8" w14:textId="77777777" w:rsidR="00AD615D" w:rsidRPr="00755A84" w:rsidRDefault="00AD615D" w:rsidP="001D37CD">
            <w:pPr>
              <w:pStyle w:val="Examples"/>
              <w:spacing w:after="80"/>
              <w:rPr>
                <w:lang w:val="en-GB"/>
              </w:rPr>
            </w:pPr>
            <w:r w:rsidRPr="001D37CD">
              <w:rPr>
                <w:b/>
                <w:lang w:val="en-GB"/>
              </w:rPr>
              <w:t>Examples:</w:t>
            </w:r>
            <w:r w:rsidRPr="00755A84">
              <w:rPr>
                <w:lang w:val="en-GB"/>
              </w:rPr>
              <w:t xml:space="preserve"> Respond to e-mail: decide on priorities, gather information needed to respond, decide when and who to copy in, what to do about attachments, reduce</w:t>
            </w:r>
            <w:r w:rsidR="001D37CD">
              <w:rPr>
                <w:lang w:val="en-GB"/>
              </w:rPr>
              <w:t xml:space="preserve"> unwanted e-mail; manage time.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94DAB" w14:textId="77777777" w:rsidR="00283DAA" w:rsidRPr="001D37CD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317B8AA2" w14:textId="77777777" w:rsidTr="001D37CD">
        <w:trPr>
          <w:trHeight w:val="374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9359" w14:textId="77777777" w:rsidR="0046542A" w:rsidRPr="001D37CD" w:rsidRDefault="00561D68" w:rsidP="001D37C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C2.3</w:t>
            </w:r>
            <w:r w:rsidR="00AD615D" w:rsidRPr="00621C1E">
              <w:rPr>
                <w:rFonts w:cs="Arial"/>
                <w:lang w:val="en-GB"/>
              </w:rPr>
              <w:tab/>
              <w:t xml:space="preserve">Use </w:t>
            </w:r>
            <w:r w:rsidR="001473D8" w:rsidRPr="00621C1E">
              <w:rPr>
                <w:rFonts w:cs="Arial"/>
                <w:lang w:val="en-GB"/>
              </w:rPr>
              <w:t xml:space="preserve">e-mail software tools and techniques to </w:t>
            </w:r>
            <w:r w:rsidR="001473D8" w:rsidRPr="001D37CD">
              <w:rPr>
                <w:rFonts w:cs="Arial"/>
                <w:lang w:val="en-GB"/>
              </w:rPr>
              <w:t>automate responses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FA136" w14:textId="77777777" w:rsidR="00AD615D" w:rsidRPr="001D37CD" w:rsidRDefault="00424C2C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 xml:space="preserve">C2.3 </w:t>
            </w:r>
            <w:r w:rsidR="001D37CD" w:rsidRPr="001D37CD">
              <w:rPr>
                <w:szCs w:val="22"/>
                <w:lang w:val="en-GB"/>
              </w:rPr>
              <w:t xml:space="preserve"> Mi</w:t>
            </w:r>
            <w:r w:rsidRPr="001D37CD">
              <w:rPr>
                <w:szCs w:val="22"/>
                <w:lang w:val="en-GB"/>
              </w:rPr>
              <w:t>nimum</w:t>
            </w:r>
            <w:proofErr w:type="gramEnd"/>
            <w:r w:rsidRPr="001D37CD">
              <w:rPr>
                <w:szCs w:val="22"/>
                <w:lang w:val="en-GB"/>
              </w:rPr>
              <w:t xml:space="preserve"> of three examples of using automated responses.</w:t>
            </w:r>
          </w:p>
          <w:p w14:paraId="06D87355" w14:textId="77777777" w:rsidR="0046542A" w:rsidRPr="00621C1E" w:rsidRDefault="00AD615D" w:rsidP="001D37CD">
            <w:pPr>
              <w:pStyle w:val="Examples"/>
              <w:spacing w:after="80"/>
              <w:rPr>
                <w:lang w:val="en-GB"/>
              </w:rPr>
            </w:pPr>
            <w:r w:rsidRPr="001D37CD">
              <w:rPr>
                <w:b/>
                <w:lang w:val="en-GB"/>
              </w:rPr>
              <w:t>Examples:</w:t>
            </w:r>
            <w:r w:rsidRPr="00755A84">
              <w:rPr>
                <w:lang w:val="en-GB"/>
              </w:rPr>
              <w:t xml:space="preserve"> Automate responses: rules, automatic replies, changing settings to deal with junk mail, out of office, scheduling; templates.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CD27C5" w14:textId="77777777" w:rsidR="0046542A" w:rsidRPr="001D37CD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3A451FE0" w14:textId="77777777" w:rsidTr="001D37CD">
        <w:trPr>
          <w:trHeight w:val="24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2910" w14:textId="77777777" w:rsidR="0046542A" w:rsidRPr="00561D68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C2.4</w:t>
            </w:r>
            <w:r w:rsidR="00AD615D" w:rsidRPr="00621C1E">
              <w:rPr>
                <w:rFonts w:cs="Arial"/>
                <w:lang w:val="en-GB"/>
              </w:rPr>
              <w:tab/>
            </w:r>
            <w:r w:rsidR="00EA7949" w:rsidRPr="001D37CD">
              <w:rPr>
                <w:rFonts w:cs="Arial"/>
                <w:lang w:val="en-GB"/>
              </w:rPr>
              <w:t>Explain</w:t>
            </w:r>
            <w:r w:rsidR="00EA7949" w:rsidRPr="00621C1E">
              <w:rPr>
                <w:rFonts w:cs="Arial"/>
                <w:lang w:val="en-GB"/>
              </w:rPr>
              <w:t xml:space="preserve"> why, how and when to archive messages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E3E33" w14:textId="77777777" w:rsidR="00AD615D" w:rsidRPr="001D37CD" w:rsidRDefault="00424C2C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>C2.4</w:t>
            </w:r>
            <w:r w:rsidR="001D37CD" w:rsidRPr="001D37CD">
              <w:rPr>
                <w:szCs w:val="22"/>
                <w:lang w:val="en-GB"/>
              </w:rPr>
              <w:t xml:space="preserve">  </w:t>
            </w:r>
            <w:r w:rsidRPr="001D37CD">
              <w:rPr>
                <w:szCs w:val="22"/>
                <w:lang w:val="en-GB"/>
              </w:rPr>
              <w:t>Briefly</w:t>
            </w:r>
            <w:proofErr w:type="gramEnd"/>
            <w:r w:rsidRPr="001D37CD">
              <w:rPr>
                <w:szCs w:val="22"/>
                <w:lang w:val="en-GB"/>
              </w:rPr>
              <w:t xml:space="preserve"> describe why, how and when to archive messages</w:t>
            </w:r>
            <w:r w:rsidR="001D37CD" w:rsidRPr="001D37CD">
              <w:rPr>
                <w:szCs w:val="22"/>
                <w:lang w:val="en-GB"/>
              </w:rPr>
              <w:t>.</w:t>
            </w:r>
          </w:p>
          <w:p w14:paraId="4F55203D" w14:textId="77777777" w:rsidR="0046542A" w:rsidRPr="00755A84" w:rsidRDefault="00AD615D" w:rsidP="001D37CD">
            <w:pPr>
              <w:pStyle w:val="Examples"/>
              <w:spacing w:after="80"/>
              <w:rPr>
                <w:lang w:val="en-GB"/>
              </w:rPr>
            </w:pPr>
            <w:r w:rsidRPr="001D37CD">
              <w:rPr>
                <w:b/>
                <w:lang w:val="en-GB"/>
              </w:rPr>
              <w:t>Examples:</w:t>
            </w:r>
            <w:r w:rsidRPr="00755A84">
              <w:rPr>
                <w:lang w:val="en-GB"/>
              </w:rPr>
              <w:t xml:space="preserve"> Organise and store e-mail: folders, subfolders, delete unwanted messages, backup, address lists, move after sending, rules, archive folders; file compression, public folders.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C2ABCA" w14:textId="77777777" w:rsidR="0046542A" w:rsidRPr="001D37CD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1473D8" w14:paraId="631E92AA" w14:textId="77777777" w:rsidTr="00424C2C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B6C2" w14:textId="77777777" w:rsidR="001473D8" w:rsidRPr="00561D68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C2.5</w:t>
            </w:r>
            <w:r w:rsidR="00AD615D" w:rsidRPr="00621C1E">
              <w:rPr>
                <w:rFonts w:cs="Arial"/>
                <w:lang w:val="en-GB"/>
              </w:rPr>
              <w:tab/>
            </w:r>
            <w:r w:rsidR="00AD615D" w:rsidRPr="001D37CD">
              <w:rPr>
                <w:rFonts w:cs="Arial"/>
                <w:lang w:val="en-GB"/>
              </w:rPr>
              <w:t>Organise</w:t>
            </w:r>
            <w:r w:rsidR="001473D8" w:rsidRPr="001D37CD">
              <w:rPr>
                <w:rFonts w:cs="Arial"/>
                <w:lang w:val="en-GB"/>
              </w:rPr>
              <w:t>, store</w:t>
            </w:r>
            <w:r w:rsidR="001473D8" w:rsidRPr="00621C1E">
              <w:rPr>
                <w:rFonts w:cs="Arial"/>
                <w:lang w:val="en-GB"/>
              </w:rPr>
              <w:t xml:space="preserve"> and archive e-mail messages effectively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F6E9" w14:textId="77777777" w:rsidR="001473D8" w:rsidRPr="001D37CD" w:rsidRDefault="00424C2C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 xml:space="preserve">C2.5 </w:t>
            </w:r>
            <w:r w:rsidR="001D37CD" w:rsidRPr="001D37CD">
              <w:rPr>
                <w:szCs w:val="22"/>
                <w:lang w:val="en-GB"/>
              </w:rPr>
              <w:t xml:space="preserve"> </w:t>
            </w:r>
            <w:r w:rsidRPr="001D37CD">
              <w:rPr>
                <w:szCs w:val="22"/>
                <w:lang w:val="en-GB"/>
              </w:rPr>
              <w:t>Minimum</w:t>
            </w:r>
            <w:proofErr w:type="gramEnd"/>
            <w:r w:rsidRPr="001D37CD">
              <w:rPr>
                <w:szCs w:val="22"/>
                <w:lang w:val="en-GB"/>
              </w:rPr>
              <w:t xml:space="preserve"> of five examples of organising, storing and archiving e-mail messages effectively.</w:t>
            </w:r>
          </w:p>
          <w:p w14:paraId="4F641898" w14:textId="77777777" w:rsidR="00AD615D" w:rsidRPr="00755A84" w:rsidRDefault="00AD615D" w:rsidP="001D37CD">
            <w:pPr>
              <w:pStyle w:val="Examples"/>
              <w:spacing w:after="80"/>
              <w:rPr>
                <w:lang w:val="en-GB"/>
              </w:rPr>
            </w:pPr>
            <w:r w:rsidRPr="001D37CD">
              <w:rPr>
                <w:b/>
                <w:lang w:val="en-GB"/>
              </w:rPr>
              <w:t xml:space="preserve">Examples: </w:t>
            </w:r>
            <w:r w:rsidRPr="00755A84">
              <w:rPr>
                <w:lang w:val="en-GB"/>
              </w:rPr>
              <w:t>Organise and store e-mail: folders, subfolders, delete unwanted messages, backup, address lists, move after sending, rules, archive folders; file compression, public folders.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051CA" w14:textId="77777777" w:rsidR="001473D8" w:rsidRPr="001D37CD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EA7949" w14:paraId="0C58121F" w14:textId="77777777" w:rsidTr="00D925F0">
        <w:trPr>
          <w:trHeight w:val="1269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D6D42" w14:textId="77777777" w:rsidR="00EA7949" w:rsidRPr="001D37CD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C2.6</w:t>
            </w:r>
            <w:r>
              <w:rPr>
                <w:rFonts w:cs="Arial"/>
                <w:lang w:val="en-GB"/>
              </w:rPr>
              <w:tab/>
            </w:r>
            <w:r w:rsidR="00AD615D" w:rsidRPr="00621C1E">
              <w:rPr>
                <w:rFonts w:cs="Arial"/>
                <w:lang w:val="en-GB"/>
              </w:rPr>
              <w:t xml:space="preserve">Customise </w:t>
            </w:r>
            <w:r w:rsidR="00EA7949" w:rsidRPr="00621C1E">
              <w:rPr>
                <w:rFonts w:cs="Arial"/>
                <w:lang w:val="en-GB"/>
              </w:rPr>
              <w:t>e-mail software to make it easier to use</w:t>
            </w:r>
            <w:r w:rsidR="00EA7949" w:rsidRPr="001D37CD">
              <w:rPr>
                <w:rFonts w:cs="Arial"/>
                <w:lang w:val="en-GB"/>
              </w:rPr>
              <w:t>.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4D39" w14:textId="77777777" w:rsidR="00424C2C" w:rsidRPr="001D37CD" w:rsidRDefault="00424C2C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4"/>
                <w:lang w:val="en-GB"/>
              </w:rPr>
            </w:pPr>
            <w:proofErr w:type="gramStart"/>
            <w:r w:rsidRPr="001D37CD">
              <w:rPr>
                <w:szCs w:val="22"/>
                <w:lang w:val="en-GB"/>
              </w:rPr>
              <w:t xml:space="preserve">C2.6 </w:t>
            </w:r>
            <w:r w:rsidR="001D37CD" w:rsidRPr="001D37CD">
              <w:rPr>
                <w:szCs w:val="22"/>
                <w:lang w:val="en-GB"/>
              </w:rPr>
              <w:t xml:space="preserve"> </w:t>
            </w:r>
            <w:r w:rsidRPr="001D37CD">
              <w:rPr>
                <w:szCs w:val="22"/>
                <w:lang w:val="en-GB"/>
              </w:rPr>
              <w:t>A</w:t>
            </w:r>
            <w:proofErr w:type="gramEnd"/>
            <w:r w:rsidRPr="001D37CD">
              <w:rPr>
                <w:szCs w:val="22"/>
                <w:lang w:val="en-GB"/>
              </w:rPr>
              <w:t xml:space="preserve"> minimum of two examples of customising e-mail software.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F07226" w14:textId="77777777" w:rsidR="00EA7949" w:rsidRPr="001D37CD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24C2C" w14:paraId="6DEC9308" w14:textId="77777777" w:rsidTr="00424C2C">
        <w:trPr>
          <w:trHeight w:val="1943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9BBDB8C" w14:textId="77777777" w:rsidR="00424C2C" w:rsidRPr="001D37CD" w:rsidRDefault="00561D68" w:rsidP="00561D68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lastRenderedPageBreak/>
              <w:t>C2.7</w:t>
            </w:r>
            <w:r w:rsidR="00424C2C" w:rsidRPr="00621C1E">
              <w:rPr>
                <w:rFonts w:cs="Arial"/>
                <w:lang w:val="en-GB"/>
              </w:rPr>
              <w:tab/>
            </w:r>
            <w:r w:rsidR="00424C2C" w:rsidRPr="001D37CD">
              <w:rPr>
                <w:rFonts w:cs="Arial"/>
                <w:lang w:val="en-GB"/>
              </w:rPr>
              <w:t>Explain</w:t>
            </w:r>
            <w:r w:rsidR="00424C2C" w:rsidRPr="00621C1E">
              <w:rPr>
                <w:rFonts w:cs="Arial"/>
                <w:lang w:val="en-GB"/>
              </w:rPr>
              <w:t xml:space="preserve"> </w:t>
            </w:r>
            <w:r>
              <w:rPr>
                <w:rFonts w:cs="Arial"/>
                <w:lang w:val="en-GB"/>
              </w:rPr>
              <w:t>how to minimise e-mail problems</w:t>
            </w:r>
          </w:p>
          <w:p w14:paraId="26E24AC0" w14:textId="77777777" w:rsidR="00424C2C" w:rsidRPr="00621C1E" w:rsidRDefault="00561D68" w:rsidP="001D37CD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C2.8</w:t>
            </w:r>
            <w:r w:rsidR="00424C2C" w:rsidRPr="00621C1E">
              <w:rPr>
                <w:rFonts w:cs="Arial"/>
                <w:lang w:val="en-GB"/>
              </w:rPr>
              <w:tab/>
              <w:t>Respond appropriately to email problems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A66C4" w14:textId="77777777" w:rsidR="00424C2C" w:rsidRPr="001D37CD" w:rsidRDefault="00424C2C" w:rsidP="001D37CD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Cs w:val="22"/>
                <w:lang w:val="en-GB"/>
              </w:rPr>
            </w:pPr>
            <w:r w:rsidRPr="001D37CD">
              <w:rPr>
                <w:szCs w:val="22"/>
                <w:lang w:val="en-GB"/>
              </w:rPr>
              <w:t xml:space="preserve">C2.7 &amp; </w:t>
            </w:r>
            <w:proofErr w:type="gramStart"/>
            <w:r w:rsidRPr="001D37CD">
              <w:rPr>
                <w:szCs w:val="22"/>
                <w:lang w:val="en-GB"/>
              </w:rPr>
              <w:t xml:space="preserve">C2.8 </w:t>
            </w:r>
            <w:r w:rsidR="001D37CD" w:rsidRPr="001D37CD">
              <w:rPr>
                <w:szCs w:val="22"/>
                <w:lang w:val="en-GB"/>
              </w:rPr>
              <w:t xml:space="preserve"> </w:t>
            </w:r>
            <w:r w:rsidRPr="001D37CD">
              <w:rPr>
                <w:szCs w:val="22"/>
                <w:lang w:val="en-GB"/>
              </w:rPr>
              <w:t>Give</w:t>
            </w:r>
            <w:proofErr w:type="gramEnd"/>
            <w:r w:rsidRPr="001D37CD">
              <w:rPr>
                <w:szCs w:val="22"/>
                <w:lang w:val="en-GB"/>
              </w:rPr>
              <w:t xml:space="preserve"> a minimum of three different examples of how to minimise e-mail problems. Include at least one example of </w:t>
            </w:r>
            <w:r w:rsidR="001D37CD" w:rsidRPr="001D37CD">
              <w:rPr>
                <w:szCs w:val="22"/>
                <w:lang w:val="en-GB"/>
              </w:rPr>
              <w:t>responding to an email problem.</w:t>
            </w:r>
          </w:p>
          <w:p w14:paraId="71253DD3" w14:textId="77777777" w:rsidR="00424C2C" w:rsidRPr="00621C1E" w:rsidRDefault="00424C2C" w:rsidP="001D37CD">
            <w:pPr>
              <w:pStyle w:val="Examples"/>
              <w:spacing w:after="80"/>
              <w:rPr>
                <w:lang w:val="en-GB"/>
              </w:rPr>
            </w:pPr>
            <w:r w:rsidRPr="001D37CD">
              <w:rPr>
                <w:b/>
                <w:lang w:val="en-GB"/>
              </w:rPr>
              <w:t>Examples:</w:t>
            </w:r>
            <w:r w:rsidRPr="00755A84">
              <w:rPr>
                <w:lang w:val="en-GB"/>
              </w:rPr>
              <w:t xml:space="preserve">  </w:t>
            </w:r>
            <w:r w:rsidR="00D925F0" w:rsidRPr="00755A84">
              <w:rPr>
                <w:lang w:val="en-GB"/>
              </w:rPr>
              <w:t xml:space="preserve">E-mail problems: </w:t>
            </w:r>
            <w:r w:rsidRPr="00755A84">
              <w:rPr>
                <w:lang w:val="en-GB"/>
              </w:rPr>
              <w:t>Due to message size or number of attachments, messages from unknown users (SPAM, junk, chain-mails, ‘phishing’), viruses; messages intended to cause problems; mailbox full; identifying when problems are local or linked to the service provided by ISP.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3CC1B293" w14:textId="77777777" w:rsidR="00424C2C" w:rsidRPr="001D37CD" w:rsidRDefault="00E760B3" w:rsidP="009474E7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27D18DBF" w14:textId="77777777" w:rsidR="00990A72" w:rsidRPr="001D37CD" w:rsidRDefault="00990A72">
      <w:pPr>
        <w:rPr>
          <w:b/>
          <w:sz w:val="22"/>
          <w:szCs w:val="22"/>
        </w:rPr>
      </w:pPr>
    </w:p>
    <w:p w14:paraId="2D37AB55" w14:textId="77777777" w:rsidR="00640664" w:rsidRPr="001D37CD" w:rsidRDefault="00640664" w:rsidP="00640664">
      <w:pPr>
        <w:rPr>
          <w:b/>
          <w:bCs/>
          <w:sz w:val="22"/>
          <w:szCs w:val="22"/>
        </w:rPr>
      </w:pPr>
      <w:r w:rsidRPr="001D37CD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4BB4B8A4" w14:textId="77777777" w:rsidR="00640664" w:rsidRPr="001D37CD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6BBF81B2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C4078" w14:textId="77777777" w:rsidR="00640664" w:rsidRPr="00621C1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21C1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9E23415" w14:textId="77777777" w:rsidR="00640664" w:rsidRPr="00621C1E" w:rsidRDefault="00ED1853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4C01A" w14:textId="77777777" w:rsidR="00640664" w:rsidRPr="00621C1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21C1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97A814E" w14:textId="77777777" w:rsidR="00640664" w:rsidRPr="009474E7" w:rsidRDefault="00ED1853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2D727C98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F8D51" w14:textId="77777777" w:rsidR="001D37CD" w:rsidRDefault="001D37CD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</w:p>
          <w:p w14:paraId="173D1573" w14:textId="77777777" w:rsidR="00640664" w:rsidRPr="00621C1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21C1E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D6C9906" w14:textId="77777777" w:rsidR="00640664" w:rsidRPr="00621C1E" w:rsidRDefault="00ED1853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73027" w14:textId="77777777" w:rsidR="00640664" w:rsidRPr="00621C1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621C1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623F321D" w14:textId="77777777" w:rsidR="00640664" w:rsidRPr="009474E7" w:rsidRDefault="00ED1853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C22A8F0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C076A0" w14:textId="77777777" w:rsidR="00DA529E" w:rsidRDefault="00DA529E">
      <w:r>
        <w:separator/>
      </w:r>
    </w:p>
  </w:endnote>
  <w:endnote w:type="continuationSeparator" w:id="0">
    <w:p w14:paraId="31EC69CB" w14:textId="77777777" w:rsidR="00DA529E" w:rsidRDefault="00DA5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0BD7F" w14:textId="77777777" w:rsidR="001D37CD" w:rsidRPr="001D37CD" w:rsidRDefault="00ED1853" w:rsidP="00ED1853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2" w:name="_Hlk73519722"/>
    <w:r w:rsidRPr="00ED1853">
      <w:rPr>
        <w:b w:val="0"/>
        <w:bCs w:val="0"/>
        <w:sz w:val="16"/>
        <w:szCs w:val="16"/>
      </w:rPr>
      <w:t>© OCR June 2021 OCR Level 3 in IT User Skills ITQ</w:t>
    </w:r>
    <w:bookmarkEnd w:id="2"/>
    <w:r w:rsidRPr="00ED1853">
      <w:rPr>
        <w:b w:val="0"/>
        <w:bCs w:val="0"/>
        <w:sz w:val="16"/>
        <w:szCs w:val="16"/>
      </w:rPr>
      <w:tab/>
    </w:r>
    <w:r w:rsidR="001D37CD">
      <w:rPr>
        <w:b w:val="0"/>
        <w:sz w:val="16"/>
        <w:szCs w:val="16"/>
      </w:rPr>
      <w:t>Evidence Checklist and Evidence Guide for: Unit 35: Using email Level 3 (Credit Value 3)</w:t>
    </w:r>
    <w:r w:rsidR="001D37CD">
      <w:rPr>
        <w:b w:val="0"/>
        <w:sz w:val="16"/>
        <w:szCs w:val="16"/>
      </w:rPr>
      <w:tab/>
    </w:r>
    <w:r w:rsidR="001D37CD">
      <w:rPr>
        <w:rStyle w:val="PageNumber"/>
        <w:b w:val="0"/>
        <w:bCs w:val="0"/>
        <w:sz w:val="24"/>
        <w:szCs w:val="20"/>
      </w:rPr>
      <w:fldChar w:fldCharType="begin"/>
    </w:r>
    <w:r w:rsidR="001D37CD">
      <w:rPr>
        <w:rStyle w:val="PageNumber"/>
        <w:b w:val="0"/>
        <w:bCs w:val="0"/>
        <w:sz w:val="24"/>
        <w:szCs w:val="20"/>
      </w:rPr>
      <w:instrText xml:space="preserve"> PAGE </w:instrText>
    </w:r>
    <w:r w:rsidR="001D37CD">
      <w:rPr>
        <w:rStyle w:val="PageNumber"/>
        <w:b w:val="0"/>
        <w:bCs w:val="0"/>
        <w:sz w:val="24"/>
        <w:szCs w:val="20"/>
      </w:rPr>
      <w:fldChar w:fldCharType="separate"/>
    </w:r>
    <w:r w:rsidR="009474E7">
      <w:rPr>
        <w:rStyle w:val="PageNumber"/>
        <w:b w:val="0"/>
        <w:bCs w:val="0"/>
        <w:noProof/>
        <w:sz w:val="24"/>
        <w:szCs w:val="20"/>
      </w:rPr>
      <w:t>2</w:t>
    </w:r>
    <w:r w:rsidR="001D37CD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2C0AA" w14:textId="77777777" w:rsidR="00DA529E" w:rsidRDefault="00DA529E">
      <w:r>
        <w:separator/>
      </w:r>
    </w:p>
  </w:footnote>
  <w:footnote w:type="continuationSeparator" w:id="0">
    <w:p w14:paraId="311C1B64" w14:textId="77777777" w:rsidR="00DA529E" w:rsidRDefault="00DA52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E9A607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7DACE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F2B6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1203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C928C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D8EAB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1723C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EAB32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D947D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EE0B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1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50B9A"/>
    <w:rsid w:val="00031EBF"/>
    <w:rsid w:val="00051146"/>
    <w:rsid w:val="0008605C"/>
    <w:rsid w:val="00096494"/>
    <w:rsid w:val="000C7CDD"/>
    <w:rsid w:val="000D74B0"/>
    <w:rsid w:val="000E6251"/>
    <w:rsid w:val="000F4A37"/>
    <w:rsid w:val="00105500"/>
    <w:rsid w:val="001175DC"/>
    <w:rsid w:val="00133FDC"/>
    <w:rsid w:val="001345E4"/>
    <w:rsid w:val="0013462D"/>
    <w:rsid w:val="00145A91"/>
    <w:rsid w:val="001473D8"/>
    <w:rsid w:val="00157885"/>
    <w:rsid w:val="0016340E"/>
    <w:rsid w:val="001712CE"/>
    <w:rsid w:val="0019158E"/>
    <w:rsid w:val="001A67DA"/>
    <w:rsid w:val="001C4E7B"/>
    <w:rsid w:val="001D0960"/>
    <w:rsid w:val="001D37CD"/>
    <w:rsid w:val="001E40EF"/>
    <w:rsid w:val="001F481E"/>
    <w:rsid w:val="00213BC1"/>
    <w:rsid w:val="00223ACC"/>
    <w:rsid w:val="0022466D"/>
    <w:rsid w:val="00233B12"/>
    <w:rsid w:val="002350FB"/>
    <w:rsid w:val="00245BA1"/>
    <w:rsid w:val="00250B9A"/>
    <w:rsid w:val="00251FF3"/>
    <w:rsid w:val="0026600C"/>
    <w:rsid w:val="00283DAA"/>
    <w:rsid w:val="002C3526"/>
    <w:rsid w:val="0031393A"/>
    <w:rsid w:val="00314F3D"/>
    <w:rsid w:val="00331B84"/>
    <w:rsid w:val="003474A3"/>
    <w:rsid w:val="00357358"/>
    <w:rsid w:val="00363BE9"/>
    <w:rsid w:val="00373247"/>
    <w:rsid w:val="003A2511"/>
    <w:rsid w:val="003B68A2"/>
    <w:rsid w:val="003C64F0"/>
    <w:rsid w:val="003E6521"/>
    <w:rsid w:val="003F7B3E"/>
    <w:rsid w:val="004035F9"/>
    <w:rsid w:val="00416DEE"/>
    <w:rsid w:val="00424C2C"/>
    <w:rsid w:val="00461787"/>
    <w:rsid w:val="0046542A"/>
    <w:rsid w:val="00476EBD"/>
    <w:rsid w:val="00483A47"/>
    <w:rsid w:val="004A30B3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57D1A"/>
    <w:rsid w:val="00561D68"/>
    <w:rsid w:val="0056212E"/>
    <w:rsid w:val="0057118E"/>
    <w:rsid w:val="00577046"/>
    <w:rsid w:val="005E5C27"/>
    <w:rsid w:val="005E7DEE"/>
    <w:rsid w:val="00621C1E"/>
    <w:rsid w:val="00631522"/>
    <w:rsid w:val="00640664"/>
    <w:rsid w:val="00643A03"/>
    <w:rsid w:val="006546F0"/>
    <w:rsid w:val="0067431C"/>
    <w:rsid w:val="006776DC"/>
    <w:rsid w:val="00681AD7"/>
    <w:rsid w:val="00693C1A"/>
    <w:rsid w:val="006B253D"/>
    <w:rsid w:val="006F0306"/>
    <w:rsid w:val="00704141"/>
    <w:rsid w:val="00722992"/>
    <w:rsid w:val="007272D3"/>
    <w:rsid w:val="007360DE"/>
    <w:rsid w:val="00740FE3"/>
    <w:rsid w:val="007412FC"/>
    <w:rsid w:val="00755A84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7F5497"/>
    <w:rsid w:val="00832EED"/>
    <w:rsid w:val="00835C98"/>
    <w:rsid w:val="00853D56"/>
    <w:rsid w:val="00856DEC"/>
    <w:rsid w:val="008624DD"/>
    <w:rsid w:val="0086284A"/>
    <w:rsid w:val="008878D3"/>
    <w:rsid w:val="008908FF"/>
    <w:rsid w:val="0089110F"/>
    <w:rsid w:val="008A4947"/>
    <w:rsid w:val="008E31ED"/>
    <w:rsid w:val="008E4A7F"/>
    <w:rsid w:val="009038BC"/>
    <w:rsid w:val="0090659A"/>
    <w:rsid w:val="00917151"/>
    <w:rsid w:val="0093428D"/>
    <w:rsid w:val="009474E7"/>
    <w:rsid w:val="009620A8"/>
    <w:rsid w:val="00962BC6"/>
    <w:rsid w:val="00973FDC"/>
    <w:rsid w:val="00974C2A"/>
    <w:rsid w:val="00981B39"/>
    <w:rsid w:val="00990A6D"/>
    <w:rsid w:val="00990A72"/>
    <w:rsid w:val="009B7D88"/>
    <w:rsid w:val="009E3F77"/>
    <w:rsid w:val="00A059C3"/>
    <w:rsid w:val="00A10480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615D"/>
    <w:rsid w:val="00AD72CD"/>
    <w:rsid w:val="00B03E81"/>
    <w:rsid w:val="00B257EA"/>
    <w:rsid w:val="00B54F0B"/>
    <w:rsid w:val="00BA357B"/>
    <w:rsid w:val="00BA7E5E"/>
    <w:rsid w:val="00BB1A08"/>
    <w:rsid w:val="00BC48E9"/>
    <w:rsid w:val="00C03F27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A5334"/>
    <w:rsid w:val="00CA69D5"/>
    <w:rsid w:val="00CD1748"/>
    <w:rsid w:val="00CE3754"/>
    <w:rsid w:val="00CF0846"/>
    <w:rsid w:val="00CF0AAE"/>
    <w:rsid w:val="00CF0CC0"/>
    <w:rsid w:val="00CF21F9"/>
    <w:rsid w:val="00D11A9F"/>
    <w:rsid w:val="00D11DBD"/>
    <w:rsid w:val="00D171C2"/>
    <w:rsid w:val="00D73ABF"/>
    <w:rsid w:val="00D925F0"/>
    <w:rsid w:val="00DA529E"/>
    <w:rsid w:val="00DA78B6"/>
    <w:rsid w:val="00DD15CB"/>
    <w:rsid w:val="00DD4398"/>
    <w:rsid w:val="00DD4B83"/>
    <w:rsid w:val="00DF477E"/>
    <w:rsid w:val="00DF720A"/>
    <w:rsid w:val="00E21495"/>
    <w:rsid w:val="00E760B3"/>
    <w:rsid w:val="00E764B7"/>
    <w:rsid w:val="00E85712"/>
    <w:rsid w:val="00E95412"/>
    <w:rsid w:val="00EA5EAC"/>
    <w:rsid w:val="00EA7949"/>
    <w:rsid w:val="00EC5727"/>
    <w:rsid w:val="00ED02F4"/>
    <w:rsid w:val="00ED1853"/>
    <w:rsid w:val="00ED4EAF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437AB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BF28C02"/>
  <w15:chartTrackingRefBased/>
  <w15:docId w15:val="{13AE1B3B-6806-4F22-8B44-A4E809293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584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BA7E5E"/>
    <w:pPr>
      <w:framePr w:hSpace="180" w:wrap="around" w:vAnchor="text" w:hAnchor="margin" w:x="-176" w:y="-47"/>
    </w:pPr>
    <w:rPr>
      <w:b/>
      <w:bCs/>
      <w:i/>
      <w:iCs/>
      <w:sz w:val="22"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BA7E5E"/>
    <w:rPr>
      <w:b/>
      <w:bCs/>
      <w:i/>
      <w:iCs/>
      <w:sz w:val="22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D37CD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1D37CD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1D37CD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1D37CD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1D37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2</TotalTime>
  <Pages>4</Pages>
  <Words>851</Words>
  <Characters>4853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OCR Level 3 ITQ 2009</vt:lpstr>
    </vt:vector>
  </TitlesOfParts>
  <Company/>
  <LinksUpToDate>false</LinksUpToDate>
  <CharactersWithSpaces>5693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3 - Unit 35 - Using email 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2021-07-12T12:41:00Z</dcterms:created>
  <dcterms:modified xsi:type="dcterms:W3CDTF">2021-07-12T12:41:00Z</dcterms:modified>
</cp:coreProperties>
</file>