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D1A3D" w14:textId="77777777" w:rsidR="00A339D0" w:rsidRDefault="00A339D0" w:rsidP="00A339D0">
      <w:pPr>
        <w:pStyle w:val="NormalBold"/>
        <w:spacing w:before="240"/>
        <w:jc w:val="center"/>
        <w:rPr>
          <w:sz w:val="28"/>
          <w:szCs w:val="28"/>
        </w:rPr>
      </w:pPr>
      <w:r>
        <w:pict w14:anchorId="373D9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23A48EDF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B09CC63" w14:textId="77777777" w:rsidR="00A930DC" w:rsidRPr="00EA5EAC" w:rsidRDefault="00A930DC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41: Using the Internet Level 3 (Credit Value 5)</w:t>
      </w:r>
    </w:p>
    <w:p w14:paraId="41F2E7D4" w14:textId="77777777" w:rsidR="00CF0CC0" w:rsidRDefault="00CF0CC0" w:rsidP="00CF0CC0">
      <w:pPr>
        <w:rPr>
          <w:bCs/>
          <w:sz w:val="16"/>
        </w:rPr>
      </w:pPr>
    </w:p>
    <w:p w14:paraId="1EB47F38" w14:textId="77777777" w:rsidR="00EA5EAC" w:rsidRDefault="00EA5EAC" w:rsidP="00CF0CC0">
      <w:pPr>
        <w:rPr>
          <w:bCs/>
          <w:sz w:val="16"/>
        </w:rPr>
      </w:pPr>
    </w:p>
    <w:p w14:paraId="0D813A99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D5F22" w14:paraId="7318264A" w14:textId="77777777" w:rsidTr="00DD5F22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BC5A" w14:textId="77777777" w:rsidR="00EF4ABA" w:rsidRPr="002E600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A938817" w14:textId="77777777" w:rsidR="00EF4ABA" w:rsidRPr="002E6000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8118" w14:textId="77777777" w:rsidR="00EF4ABA" w:rsidRPr="00DD5F22" w:rsidRDefault="00EF4ABA" w:rsidP="00DD5F22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C0A" w14:textId="77777777" w:rsidR="00EF4ABA" w:rsidRPr="002E600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BAD8B3" w14:textId="77777777" w:rsidR="00EF4ABA" w:rsidRPr="00DD5F22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081C7DE" w14:textId="77777777" w:rsidR="00CF0CC0" w:rsidRDefault="00CF0CC0" w:rsidP="00CF0CC0">
      <w:pPr>
        <w:pStyle w:val="normal0"/>
      </w:pPr>
    </w:p>
    <w:p w14:paraId="0DDD412E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7C1A37A8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4D62B59" w14:textId="77777777" w:rsidR="00CF0846" w:rsidRDefault="00CF0846" w:rsidP="00CF0846">
      <w:pPr>
        <w:pStyle w:val="normal0"/>
      </w:pPr>
    </w:p>
    <w:p w14:paraId="7749A236" w14:textId="77777777" w:rsidR="00CF0846" w:rsidRDefault="00CF0846" w:rsidP="00604013">
      <w:pPr>
        <w:pStyle w:val="normal0"/>
      </w:pPr>
      <w:r>
        <w:t xml:space="preserve">Centre assessors </w:t>
      </w:r>
      <w:r w:rsidRPr="00604013">
        <w:rPr>
          <w:b/>
        </w:rPr>
        <w:t>must</w:t>
      </w:r>
      <w:r>
        <w:t xml:space="preserve"> assess the candidate’s work prior to submission.</w:t>
      </w:r>
    </w:p>
    <w:p w14:paraId="5EE0EA40" w14:textId="77777777" w:rsidR="00CF0846" w:rsidRDefault="00CF0846" w:rsidP="00604013">
      <w:pPr>
        <w:pStyle w:val="normal0"/>
      </w:pPr>
    </w:p>
    <w:p w14:paraId="7587842B" w14:textId="77777777" w:rsidR="00CF0846" w:rsidRDefault="00CF0846" w:rsidP="00604013">
      <w:pPr>
        <w:pStyle w:val="normal0"/>
      </w:pPr>
      <w:r>
        <w:t>Only units that have been achieved should be submitted for moderation.</w:t>
      </w:r>
    </w:p>
    <w:p w14:paraId="6AE66D8A" w14:textId="77777777" w:rsidR="00CF0846" w:rsidRDefault="00CF0846" w:rsidP="00604013">
      <w:pPr>
        <w:pStyle w:val="normal0"/>
      </w:pPr>
    </w:p>
    <w:p w14:paraId="25053428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3AEA118" w14:textId="77777777" w:rsidR="00CF0846" w:rsidRPr="00D70932" w:rsidRDefault="00CF0846" w:rsidP="00CF0846"/>
    <w:p w14:paraId="6D670941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(in bold</w:t>
      </w:r>
      <w:r w:rsidR="004A77EA">
        <w:rPr>
          <w:b/>
          <w:bCs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4DB0644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018C17BA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676F6CF" w14:textId="77777777" w:rsidR="00CF0CC0" w:rsidRPr="00DD5F22" w:rsidRDefault="00B40E01" w:rsidP="00557585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64D805B8" w14:textId="77777777" w:rsidTr="00604013">
        <w:trPr>
          <w:trHeight w:val="41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E764E7" w14:textId="77777777" w:rsidR="00461787" w:rsidRPr="00604013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04013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16C11E" w14:textId="77777777" w:rsidR="00461787" w:rsidRPr="00604013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604013">
              <w:rPr>
                <w:b/>
                <w:sz w:val="22"/>
                <w:szCs w:val="22"/>
              </w:rPr>
              <w:t>Evidence</w:t>
            </w:r>
            <w:r w:rsidRPr="00604013">
              <w:rPr>
                <w:b/>
                <w:i/>
                <w:sz w:val="22"/>
                <w:szCs w:val="22"/>
              </w:rPr>
              <w:t xml:space="preserve"> </w:t>
            </w:r>
            <w:r w:rsidRPr="00604013">
              <w:rPr>
                <w:b/>
                <w:sz w:val="22"/>
                <w:szCs w:val="22"/>
              </w:rPr>
              <w:t>Requirements</w:t>
            </w:r>
            <w:r w:rsidRPr="00604013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7FB7583" w14:textId="77777777" w:rsidR="00461787" w:rsidRPr="00604013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0401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772596E4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4999" w14:textId="77777777" w:rsidR="005E5C27" w:rsidRPr="00B40E01" w:rsidRDefault="00B40E01" w:rsidP="00B40E0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B40E01">
              <w:rPr>
                <w:rFonts w:cs="Arial"/>
                <w:lang w:val="en-GB"/>
              </w:rPr>
              <w:t>C1</w:t>
            </w:r>
            <w:r w:rsidRPr="00B40E01">
              <w:rPr>
                <w:rFonts w:cs="Arial"/>
                <w:lang w:val="en-GB"/>
              </w:rPr>
              <w:tab/>
            </w:r>
            <w:r w:rsidR="001C02A3" w:rsidRPr="00B40E01">
              <w:rPr>
                <w:rFonts w:cs="Arial"/>
                <w:lang w:val="en-GB"/>
              </w:rPr>
              <w:t>Select and set up an appropriate connection to access the Internet.</w:t>
            </w:r>
          </w:p>
          <w:p w14:paraId="5EF43FAF" w14:textId="77777777" w:rsidR="001C02A3" w:rsidRPr="00B40E01" w:rsidRDefault="00B40E01" w:rsidP="00B40E01">
            <w:pPr>
              <w:pStyle w:val="normal0"/>
              <w:tabs>
                <w:tab w:val="left" w:pos="1215"/>
              </w:tabs>
              <w:spacing w:before="40"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C1.1</w:t>
            </w:r>
            <w:r w:rsidR="001C02A3" w:rsidRPr="00B40E01">
              <w:rPr>
                <w:rFonts w:cs="Arial"/>
                <w:sz w:val="21"/>
                <w:szCs w:val="21"/>
                <w:lang w:val="en-GB"/>
              </w:rPr>
              <w:tab/>
              <w:t>Identify different types of connection methods that can be used to access the Internet</w:t>
            </w:r>
          </w:p>
          <w:p w14:paraId="5B3BF2E4" w14:textId="77777777" w:rsidR="006B253D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C1.2</w:t>
            </w:r>
            <w:r w:rsidR="001C02A3" w:rsidRPr="00B40E01">
              <w:rPr>
                <w:rFonts w:cs="Arial"/>
                <w:lang w:val="en-GB"/>
              </w:rPr>
              <w:tab/>
              <w:t>Explain the benefits and drawbacks of different connection method</w:t>
            </w:r>
            <w:r>
              <w:rPr>
                <w:rFonts w:cs="Arial"/>
                <w:lang w:val="en-GB"/>
              </w:rPr>
              <w:t>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843" w14:textId="77777777" w:rsidR="001C02A3" w:rsidRPr="00B40E01" w:rsidRDefault="001C02A3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 xml:space="preserve">C1.1 &amp; </w:t>
            </w:r>
            <w:proofErr w:type="gramStart"/>
            <w:r w:rsidRPr="00B40E01">
              <w:rPr>
                <w:szCs w:val="22"/>
                <w:lang w:val="en-GB"/>
              </w:rPr>
              <w:t>1.2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Explain</w:t>
            </w:r>
            <w:proofErr w:type="gramEnd"/>
            <w:r w:rsidRPr="00B40E01">
              <w:rPr>
                <w:szCs w:val="22"/>
                <w:lang w:val="en-GB"/>
              </w:rPr>
              <w:t xml:space="preserve"> a minimum of </w:t>
            </w:r>
            <w:r w:rsidR="00E061C0" w:rsidRPr="00B40E01">
              <w:rPr>
                <w:szCs w:val="22"/>
                <w:lang w:val="en-GB"/>
              </w:rPr>
              <w:t xml:space="preserve">four </w:t>
            </w:r>
            <w:r w:rsidRPr="00B40E01">
              <w:rPr>
                <w:szCs w:val="22"/>
                <w:lang w:val="en-GB"/>
              </w:rPr>
              <w:t>types of connection methods and the benefits and drawbacks o</w:t>
            </w:r>
            <w:r w:rsidR="00604013" w:rsidRPr="00B40E01">
              <w:rPr>
                <w:szCs w:val="22"/>
                <w:lang w:val="en-GB"/>
              </w:rPr>
              <w:t>f each method.</w:t>
            </w:r>
          </w:p>
          <w:p w14:paraId="68FDD73D" w14:textId="77777777" w:rsidR="002C3526" w:rsidRPr="005944DF" w:rsidRDefault="001C02A3" w:rsidP="00604013">
            <w:pPr>
              <w:pStyle w:val="Examples"/>
              <w:spacing w:after="80"/>
              <w:rPr>
                <w:lang w:val="en-GB"/>
              </w:rPr>
            </w:pPr>
            <w:r w:rsidRPr="005944DF">
              <w:rPr>
                <w:lang w:val="en-GB"/>
              </w:rPr>
              <w:t>Benefits and drawbacks of connection methods: speed, stability, accessibility, frequency of connection problems, additional services offered by ISP, cost, security.</w:t>
            </w:r>
          </w:p>
        </w:tc>
        <w:bookmarkStart w:id="3" w:name="_Hlk76031178"/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72223" w14:textId="77777777" w:rsidR="006B253D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3"/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37161B09" w14:textId="77777777" w:rsidTr="001C02A3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488" w14:textId="77777777" w:rsidR="001C02A3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C1.3</w:t>
            </w:r>
            <w:r w:rsidR="001C02A3" w:rsidRPr="00B40E01">
              <w:rPr>
                <w:rFonts w:cs="Arial"/>
                <w:lang w:val="en-GB"/>
              </w:rPr>
              <w:tab/>
              <w:t>Analyse the issues affecting different groups of users</w:t>
            </w:r>
          </w:p>
          <w:p w14:paraId="3126F16A" w14:textId="77777777" w:rsidR="002C3526" w:rsidRPr="00B40E01" w:rsidRDefault="001C02A3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B40E01">
              <w:rPr>
                <w:rFonts w:cs="Arial"/>
                <w:lang w:val="en-GB"/>
              </w:rPr>
              <w:t>C 1.5 Recommend a connection method for Internet access to meet identified needs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AA9" w14:textId="77777777" w:rsidR="001C02A3" w:rsidRPr="00B40E01" w:rsidRDefault="001C02A3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 xml:space="preserve">C1.3 &amp; </w:t>
            </w:r>
            <w:proofErr w:type="gramStart"/>
            <w:r w:rsidRPr="00B40E01">
              <w:rPr>
                <w:szCs w:val="22"/>
                <w:lang w:val="en-GB"/>
              </w:rPr>
              <w:t>1.5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Explain</w:t>
            </w:r>
            <w:proofErr w:type="gramEnd"/>
            <w:r w:rsidRPr="00B40E01">
              <w:rPr>
                <w:szCs w:val="22"/>
                <w:lang w:val="en-GB"/>
              </w:rPr>
              <w:t xml:space="preserve"> the issues affecting a minimum of two different types of users and recommend a suitable connection method for each.</w:t>
            </w:r>
          </w:p>
          <w:p w14:paraId="5CBF465A" w14:textId="77777777" w:rsidR="001C02A3" w:rsidRPr="005944DF" w:rsidRDefault="00604013" w:rsidP="00604013">
            <w:pPr>
              <w:pStyle w:val="Examples"/>
              <w:spacing w:after="80"/>
              <w:rPr>
                <w:lang w:val="en-GB"/>
              </w:rPr>
            </w:pPr>
            <w:r>
              <w:rPr>
                <w:b/>
                <w:lang w:val="en-GB"/>
              </w:rPr>
              <w:t>Examples:</w:t>
            </w:r>
            <w:r w:rsidR="001C02A3" w:rsidRPr="005944DF">
              <w:rPr>
                <w:lang w:val="en-GB"/>
              </w:rPr>
              <w:t xml:space="preserve">  Connection methods: LAN, VPN, modem, router, wireless, broadband, ISP, username, password, dial-up, cable, DSL; mobile phone with wireless application protocol (WAP) or 3rd Generation (3G) technology; intranet server (e.g. via parallel, serial o</w:t>
            </w:r>
            <w:r>
              <w:rPr>
                <w:lang w:val="en-GB"/>
              </w:rPr>
              <w:t>r USB connections), extranet.</w:t>
            </w:r>
          </w:p>
          <w:p w14:paraId="30FAC62F" w14:textId="77777777" w:rsidR="00990A72" w:rsidRPr="002E6000" w:rsidRDefault="001C02A3" w:rsidP="00604013">
            <w:pPr>
              <w:pStyle w:val="Examples"/>
              <w:spacing w:after="80"/>
              <w:rPr>
                <w:lang w:val="en-GB"/>
              </w:rPr>
            </w:pPr>
            <w:r w:rsidRPr="005944DF">
              <w:rPr>
                <w:lang w:val="en-GB"/>
              </w:rPr>
              <w:t>Users: new users, learners, those with restricted access, those with disabilities.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1CA99" w14:textId="77777777" w:rsidR="002C3526" w:rsidRPr="00604013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2A3" w14:paraId="6A017006" w14:textId="77777777" w:rsidTr="001C02A3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EBC" w14:textId="77777777" w:rsidR="001C02A3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C1.4</w:t>
            </w:r>
            <w:r w:rsidR="001C02A3" w:rsidRPr="00B40E01">
              <w:rPr>
                <w:rFonts w:cs="Arial"/>
                <w:lang w:val="en-GB"/>
              </w:rPr>
              <w:tab/>
              <w:t>Select and set up an Internet connection using an appropriate combination of hardware and software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3AA" w14:textId="77777777" w:rsidR="001C02A3" w:rsidRPr="00B40E01" w:rsidRDefault="001C02A3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C1.4 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="00E061C0" w:rsidRPr="00B40E01">
              <w:rPr>
                <w:szCs w:val="22"/>
                <w:lang w:val="en-GB"/>
              </w:rPr>
              <w:t>T</w:t>
            </w:r>
            <w:r w:rsidRPr="00B40E01">
              <w:rPr>
                <w:szCs w:val="22"/>
                <w:lang w:val="en-GB"/>
              </w:rPr>
              <w:t>wo</w:t>
            </w:r>
            <w:proofErr w:type="gramEnd"/>
            <w:r w:rsidRPr="00B40E01">
              <w:rPr>
                <w:szCs w:val="22"/>
                <w:lang w:val="en-GB"/>
              </w:rPr>
              <w:t xml:space="preserve"> different examples</w:t>
            </w:r>
            <w:r w:rsidR="00E061C0" w:rsidRPr="00B40E01">
              <w:rPr>
                <w:szCs w:val="22"/>
                <w:lang w:val="en-GB"/>
              </w:rPr>
              <w:t xml:space="preserve"> of setting up an internet connection</w:t>
            </w:r>
            <w:r w:rsidRPr="00B40E01">
              <w:rPr>
                <w:szCs w:val="22"/>
                <w:lang w:val="en-GB"/>
              </w:rPr>
              <w:t>.</w:t>
            </w:r>
          </w:p>
          <w:p w14:paraId="74C043C7" w14:textId="77777777" w:rsidR="001C02A3" w:rsidRPr="005944DF" w:rsidRDefault="001C02A3" w:rsidP="00604013">
            <w:pPr>
              <w:pStyle w:val="Examples"/>
              <w:spacing w:after="80"/>
              <w:rPr>
                <w:sz w:val="22"/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 </w:t>
            </w:r>
            <w:r w:rsidRPr="005944DF">
              <w:rPr>
                <w:lang w:val="en-GB"/>
              </w:rPr>
              <w:t>Set up an Internet connection</w:t>
            </w:r>
            <w:r w:rsidR="00CC5B6F" w:rsidRPr="005944DF">
              <w:rPr>
                <w:lang w:val="en-GB"/>
              </w:rPr>
              <w:t>: I</w:t>
            </w:r>
            <w:r w:rsidRPr="005944DF">
              <w:rPr>
                <w:lang w:val="en-GB"/>
              </w:rPr>
              <w:t>dentifying and selecting ISP, connecting hardware, installing and configuring software, setting up and testing operation of connection; limiting access.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50D07" w14:textId="77777777" w:rsidR="001C02A3" w:rsidRPr="00604013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02A3" w14:paraId="42F42A80" w14:textId="77777777" w:rsidTr="00DD5F22">
        <w:trPr>
          <w:trHeight w:val="1454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339602" w14:textId="77777777" w:rsidR="001C02A3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i/>
                <w:lang w:val="en-GB"/>
              </w:rPr>
            </w:pPr>
            <w:r>
              <w:rPr>
                <w:rFonts w:cs="Arial"/>
                <w:lang w:val="en-GB"/>
              </w:rPr>
              <w:t>C1.6</w:t>
            </w:r>
            <w:r w:rsidR="001C02A3" w:rsidRPr="00B40E01">
              <w:rPr>
                <w:rFonts w:cs="Arial"/>
                <w:lang w:val="en-GB"/>
              </w:rPr>
              <w:tab/>
              <w:t>Diagnose and solve Internet connection problems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E9FEB" w14:textId="77777777" w:rsidR="001C02A3" w:rsidRPr="005944DF" w:rsidRDefault="00A930DC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C1.6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 two different example</w:t>
            </w:r>
            <w:r w:rsidR="00E061C0" w:rsidRPr="00B40E01">
              <w:rPr>
                <w:szCs w:val="22"/>
                <w:lang w:val="en-GB"/>
              </w:rPr>
              <w:t>s of diagnosing and solving internet problems</w:t>
            </w:r>
            <w:r w:rsidRPr="00B40E01">
              <w:rPr>
                <w:szCs w:val="22"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7E19E85D" w14:textId="77777777" w:rsidR="001C02A3" w:rsidRPr="00604013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C0F4DF0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22DB711" w14:textId="77777777" w:rsidR="00283DAA" w:rsidRPr="00604013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136A370F" w14:textId="77777777" w:rsidTr="00604013">
        <w:trPr>
          <w:trHeight w:val="419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D500F0" w14:textId="77777777" w:rsidR="00283DAA" w:rsidRPr="00604013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04013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91B109" w14:textId="77777777" w:rsidR="00283DAA" w:rsidRPr="00604013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604013">
              <w:rPr>
                <w:b/>
                <w:sz w:val="22"/>
                <w:szCs w:val="22"/>
              </w:rPr>
              <w:t>Evidence</w:t>
            </w:r>
            <w:r w:rsidRPr="00604013">
              <w:rPr>
                <w:b/>
                <w:i/>
                <w:sz w:val="22"/>
                <w:szCs w:val="22"/>
              </w:rPr>
              <w:t xml:space="preserve"> </w:t>
            </w:r>
            <w:r w:rsidRPr="00604013">
              <w:rPr>
                <w:b/>
                <w:sz w:val="22"/>
                <w:szCs w:val="22"/>
              </w:rPr>
              <w:t>Requirements</w:t>
            </w:r>
            <w:r w:rsidRPr="00604013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C416271" w14:textId="77777777" w:rsidR="00283DAA" w:rsidRPr="00604013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0401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1E8F6AA1" w14:textId="77777777" w:rsidTr="00FC18B1">
        <w:trPr>
          <w:trHeight w:val="1695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227" w14:textId="77777777" w:rsidR="00283DAA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>C2</w:t>
            </w: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A930DC" w:rsidRPr="00B40E01">
              <w:rPr>
                <w:rFonts w:cs="Arial"/>
                <w:b/>
                <w:sz w:val="22"/>
                <w:szCs w:val="22"/>
                <w:lang w:val="en-GB"/>
              </w:rPr>
              <w:t>Set up and use browser software to navigate webpages.</w:t>
            </w:r>
          </w:p>
          <w:p w14:paraId="5C928BDA" w14:textId="77777777" w:rsidR="00A930DC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C2.1</w:t>
            </w:r>
            <w:r w:rsidR="00A930DC" w:rsidRPr="002E6000">
              <w:rPr>
                <w:rFonts w:cs="Arial"/>
                <w:lang w:val="en-GB"/>
              </w:rPr>
              <w:tab/>
              <w:t xml:space="preserve">Select and use </w:t>
            </w:r>
            <w:r w:rsidR="00A930DC" w:rsidRPr="00B40E01">
              <w:rPr>
                <w:rFonts w:cs="Arial"/>
                <w:lang w:val="en-GB"/>
              </w:rPr>
              <w:t>browser tools</w:t>
            </w:r>
            <w:r w:rsidR="00A930DC" w:rsidRPr="002E6000">
              <w:rPr>
                <w:rFonts w:cs="Arial"/>
                <w:lang w:val="en-GB"/>
              </w:rPr>
              <w:t xml:space="preserve"> to navigate webpages effectively</w:t>
            </w:r>
          </w:p>
          <w:p w14:paraId="7D0C036E" w14:textId="77777777" w:rsidR="00E061C0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C2.2</w:t>
            </w:r>
            <w:r w:rsidR="00E061C0" w:rsidRPr="002E6000">
              <w:rPr>
                <w:rFonts w:cs="Arial"/>
                <w:lang w:val="en-GB"/>
              </w:rPr>
              <w:tab/>
              <w:t xml:space="preserve">Explain when to change </w:t>
            </w:r>
            <w:r w:rsidR="00E061C0" w:rsidRPr="00B40E01">
              <w:rPr>
                <w:rFonts w:cs="Arial"/>
                <w:lang w:val="en-GB"/>
              </w:rPr>
              <w:t>browser settings</w:t>
            </w:r>
            <w:r w:rsidR="00E061C0" w:rsidRPr="002E6000">
              <w:rPr>
                <w:rFonts w:cs="Arial"/>
                <w:lang w:val="en-GB"/>
              </w:rPr>
              <w:t xml:space="preserve"> to aid navigation</w:t>
            </w:r>
          </w:p>
          <w:p w14:paraId="50EC9FFA" w14:textId="77777777" w:rsidR="00A930DC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C2.3</w:t>
            </w:r>
            <w:r w:rsidR="00E061C0" w:rsidRPr="002E6000">
              <w:rPr>
                <w:rFonts w:cs="Arial"/>
                <w:lang w:val="en-GB"/>
              </w:rPr>
              <w:tab/>
              <w:t xml:space="preserve">Adjust and monitor </w:t>
            </w:r>
            <w:r w:rsidR="00E061C0" w:rsidRPr="00B40E01">
              <w:rPr>
                <w:rFonts w:cs="Arial"/>
                <w:lang w:val="en-GB"/>
              </w:rPr>
              <w:t>browser settings</w:t>
            </w:r>
            <w:r w:rsidR="00E061C0" w:rsidRPr="002E6000">
              <w:rPr>
                <w:rFonts w:cs="Arial"/>
                <w:lang w:val="en-GB"/>
              </w:rPr>
              <w:t xml:space="preserve"> to maintain and improve performance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DF8" w14:textId="77777777" w:rsidR="00924928" w:rsidRPr="00B40E01" w:rsidRDefault="00A930DC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>C2.1</w:t>
            </w:r>
            <w:r w:rsidR="00E84216" w:rsidRPr="00B40E01">
              <w:rPr>
                <w:szCs w:val="22"/>
                <w:lang w:val="en-GB"/>
              </w:rPr>
              <w:t xml:space="preserve">, 2.2 &amp; </w:t>
            </w:r>
            <w:proofErr w:type="gramStart"/>
            <w:r w:rsidR="00E84216" w:rsidRPr="00B40E01">
              <w:rPr>
                <w:szCs w:val="22"/>
                <w:lang w:val="en-GB"/>
              </w:rPr>
              <w:t>2.3</w:t>
            </w:r>
            <w:r w:rsidR="00604013" w:rsidRPr="00B40E01">
              <w:rPr>
                <w:szCs w:val="22"/>
                <w:lang w:val="en-GB"/>
              </w:rPr>
              <w:t xml:space="preserve">  </w:t>
            </w:r>
            <w:r w:rsidR="00E061C0" w:rsidRPr="00B40E01">
              <w:rPr>
                <w:szCs w:val="22"/>
                <w:lang w:val="en-GB"/>
              </w:rPr>
              <w:t>Navigate</w:t>
            </w:r>
            <w:proofErr w:type="gramEnd"/>
            <w:r w:rsidR="00E061C0" w:rsidRPr="00B40E01">
              <w:rPr>
                <w:szCs w:val="22"/>
                <w:lang w:val="en-GB"/>
              </w:rPr>
              <w:t xml:space="preserve"> through a minimum of four different webpages, altering the browser tools at least four times, to aid navigation</w:t>
            </w:r>
            <w:r w:rsidR="00E84216" w:rsidRPr="00B40E01">
              <w:rPr>
                <w:szCs w:val="22"/>
                <w:lang w:val="en-GB"/>
              </w:rPr>
              <w:t xml:space="preserve"> </w:t>
            </w:r>
            <w:r w:rsidR="00E061C0" w:rsidRPr="00B40E01">
              <w:rPr>
                <w:szCs w:val="22"/>
                <w:lang w:val="en-GB"/>
              </w:rPr>
              <w:t>and explain why they were changed</w:t>
            </w:r>
            <w:r w:rsidR="00604013" w:rsidRPr="00B40E01">
              <w:rPr>
                <w:szCs w:val="22"/>
                <w:lang w:val="en-GB"/>
              </w:rPr>
              <w:t>.</w:t>
            </w:r>
          </w:p>
          <w:p w14:paraId="4F9E95E5" w14:textId="77777777" w:rsidR="00604013" w:rsidRDefault="00E061C0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 </w:t>
            </w:r>
            <w:r w:rsidRPr="00924928">
              <w:rPr>
                <w:lang w:val="en-GB"/>
              </w:rPr>
              <w:t>Browser settings: homepage, autofill, cookies, security, pop-ups, appearance, privacy, search engine, toolbars, zoom, personalisation, accessibility; software updates, temporary file storage. Security, pop-ups, privacy, browser options, add-ons, RSS feeds, connections, search settings, content.</w:t>
            </w:r>
          </w:p>
          <w:p w14:paraId="11E951E1" w14:textId="77777777" w:rsidR="00283DAA" w:rsidRPr="00604013" w:rsidRDefault="0046542A" w:rsidP="00604013">
            <w:pPr>
              <w:pStyle w:val="Examples"/>
              <w:spacing w:after="80"/>
              <w:rPr>
                <w:rFonts w:cs="Arial"/>
                <w:sz w:val="24"/>
                <w:szCs w:val="24"/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</w:t>
            </w:r>
            <w:r w:rsidRPr="005944DF">
              <w:rPr>
                <w:lang w:val="en-GB"/>
              </w:rPr>
              <w:t xml:space="preserve"> </w:t>
            </w:r>
            <w:r w:rsidR="00A930DC" w:rsidRPr="005944DF">
              <w:rPr>
                <w:lang w:val="en-GB"/>
              </w:rPr>
              <w:t>Browser tools: enter, back, forward, refresh, history, bookmark, new window, new tab, Toolbar, search bar, address bar; home, go to, follow link, URL; save web address, save as, downloads, temporary files.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6D67E" w14:textId="77777777" w:rsidR="00283DAA" w:rsidRPr="00604013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257D8" w14:paraId="781E5908" w14:textId="77777777" w:rsidTr="009257D8">
        <w:trPr>
          <w:trHeight w:val="1159"/>
        </w:trPr>
        <w:tc>
          <w:tcPr>
            <w:tcW w:w="365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FA6792" w14:textId="77777777" w:rsidR="00AB154F" w:rsidRPr="002E6000" w:rsidRDefault="00E061C0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2E6000">
              <w:rPr>
                <w:rFonts w:cs="Arial"/>
                <w:lang w:val="en-GB"/>
              </w:rPr>
              <w:t>C2.4</w:t>
            </w:r>
            <w:r w:rsidRPr="002E6000">
              <w:rPr>
                <w:rFonts w:cs="Arial"/>
                <w:lang w:val="en-GB"/>
              </w:rPr>
              <w:tab/>
              <w:t xml:space="preserve">Explain when and how to improve </w:t>
            </w:r>
            <w:r w:rsidRPr="00B40E01">
              <w:rPr>
                <w:rFonts w:cs="Arial"/>
                <w:lang w:val="en-GB"/>
              </w:rPr>
              <w:t>browser performance</w:t>
            </w:r>
          </w:p>
          <w:p w14:paraId="67643802" w14:textId="77777777" w:rsidR="009257D8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C2.5</w:t>
            </w:r>
            <w:r w:rsidR="009257D8" w:rsidRPr="002E6000">
              <w:rPr>
                <w:rFonts w:cs="Arial"/>
                <w:lang w:val="en-GB"/>
              </w:rPr>
              <w:tab/>
              <w:t>Customise browser so</w:t>
            </w:r>
            <w:r>
              <w:rPr>
                <w:rFonts w:cs="Arial"/>
                <w:lang w:val="en-GB"/>
              </w:rPr>
              <w:t>ftware to make it easier to use</w:t>
            </w:r>
          </w:p>
          <w:p w14:paraId="0AC59B31" w14:textId="77777777" w:rsidR="009257D8" w:rsidRPr="002E6000" w:rsidRDefault="009257D8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F60F2" w14:textId="77777777" w:rsidR="005944DF" w:rsidRPr="00B40E01" w:rsidRDefault="00E51777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>C</w:t>
            </w:r>
            <w:r w:rsidR="00E84216" w:rsidRPr="00B40E01">
              <w:rPr>
                <w:szCs w:val="22"/>
                <w:lang w:val="en-GB"/>
              </w:rPr>
              <w:t xml:space="preserve">2.4 &amp; </w:t>
            </w:r>
            <w:proofErr w:type="gramStart"/>
            <w:r w:rsidRPr="00B40E01">
              <w:rPr>
                <w:szCs w:val="22"/>
                <w:lang w:val="en-GB"/>
              </w:rPr>
              <w:t>2.5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</w:t>
            </w:r>
            <w:r w:rsidR="009257D8" w:rsidRPr="00B40E01">
              <w:rPr>
                <w:szCs w:val="22"/>
                <w:lang w:val="en-GB"/>
              </w:rPr>
              <w:t>Minimum</w:t>
            </w:r>
            <w:proofErr w:type="gramEnd"/>
            <w:r w:rsidR="009257D8" w:rsidRPr="00B40E01">
              <w:rPr>
                <w:szCs w:val="22"/>
                <w:lang w:val="en-GB"/>
              </w:rPr>
              <w:t xml:space="preserve"> of two examples of customising browser software</w:t>
            </w:r>
            <w:r w:rsidR="00E061C0" w:rsidRPr="00B40E01">
              <w:rPr>
                <w:szCs w:val="22"/>
                <w:lang w:val="en-GB"/>
              </w:rPr>
              <w:t xml:space="preserve"> and explain how they will improve performance</w:t>
            </w:r>
            <w:r w:rsidR="009257D8" w:rsidRPr="00B40E01">
              <w:rPr>
                <w:szCs w:val="22"/>
                <w:lang w:val="en-GB"/>
              </w:rPr>
              <w:t>.</w:t>
            </w:r>
          </w:p>
          <w:p w14:paraId="6996FBF4" w14:textId="77777777" w:rsidR="009257D8" w:rsidRPr="002E6000" w:rsidRDefault="00E061C0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lang w:val="en-GB"/>
              </w:rPr>
              <w:t>:</w:t>
            </w:r>
            <w:r w:rsidRPr="005944DF">
              <w:rPr>
                <w:lang w:val="en-GB"/>
              </w:rPr>
              <w:t xml:space="preserve">  Browser performance: delete cache, delete temporary files, work offline, save websites, benchmark tests.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04CA9E3" w14:textId="77777777" w:rsidR="009257D8" w:rsidRPr="00604013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F4A7381" w14:textId="77777777" w:rsidR="00AB154F" w:rsidRDefault="00AB154F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63DEF69" w14:textId="77777777" w:rsidR="00283DAA" w:rsidRPr="00604013" w:rsidRDefault="00AB154F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311656ED" w14:textId="77777777" w:rsidR="007D5D7B" w:rsidRPr="00604013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:rsidRPr="00604013" w14:paraId="37F2A881" w14:textId="77777777" w:rsidTr="00604013">
        <w:trPr>
          <w:trHeight w:val="418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1119C63" w14:textId="77777777" w:rsidR="00A671DF" w:rsidRPr="00604013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04013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A95715" w14:textId="77777777" w:rsidR="00A671DF" w:rsidRPr="00604013" w:rsidRDefault="00A671DF" w:rsidP="00E85712">
            <w:pPr>
              <w:rPr>
                <w:b/>
                <w:sz w:val="22"/>
                <w:szCs w:val="22"/>
              </w:rPr>
            </w:pPr>
            <w:r w:rsidRPr="00604013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7EA7A9" w14:textId="77777777" w:rsidR="00A671DF" w:rsidRPr="00604013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60401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56CA8375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33739D9" w14:textId="77777777" w:rsidR="00990A72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>C3</w:t>
            </w: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BD50D7" w:rsidRPr="00B40E01">
              <w:rPr>
                <w:rFonts w:cs="Arial"/>
                <w:b/>
                <w:sz w:val="22"/>
                <w:szCs w:val="22"/>
                <w:lang w:val="en-GB"/>
              </w:rPr>
              <w:t>Use browser tools to search effectively and efficiently for information from the Internet.</w:t>
            </w:r>
          </w:p>
          <w:p w14:paraId="28B323A2" w14:textId="77777777" w:rsidR="00A671DF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C3.1</w:t>
            </w:r>
            <w:r w:rsidR="00BD50D7" w:rsidRPr="002E6000">
              <w:rPr>
                <w:rFonts w:cs="Arial"/>
                <w:lang w:val="en-GB"/>
              </w:rPr>
              <w:tab/>
              <w:t xml:space="preserve">Select and use appropriate </w:t>
            </w:r>
            <w:r w:rsidR="00BD50D7" w:rsidRPr="00B40E01">
              <w:rPr>
                <w:rFonts w:cs="Arial"/>
                <w:lang w:val="en-GB"/>
              </w:rPr>
              <w:t>search techniques</w:t>
            </w:r>
            <w:r w:rsidR="00BD50D7" w:rsidRPr="002E6000">
              <w:rPr>
                <w:rFonts w:cs="Arial"/>
                <w:lang w:val="en-GB"/>
              </w:rPr>
              <w:t xml:space="preserve"> to locate information efficiently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B6AC39B" w14:textId="77777777" w:rsidR="00990A72" w:rsidRPr="00B40E01" w:rsidRDefault="00BD50D7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C3.1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 four examples of locating information, using different techniques for each.</w:t>
            </w:r>
          </w:p>
          <w:p w14:paraId="49DF15A2" w14:textId="77777777" w:rsidR="00A671DF" w:rsidRPr="005944DF" w:rsidRDefault="00213BC1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>:</w:t>
            </w:r>
            <w:r w:rsidRPr="005944DF">
              <w:rPr>
                <w:lang w:val="en-GB"/>
              </w:rPr>
              <w:t xml:space="preserve"> </w:t>
            </w:r>
            <w:r w:rsidR="00BD50D7" w:rsidRPr="005944DF">
              <w:rPr>
                <w:lang w:val="en-GB"/>
              </w:rPr>
              <w:t xml:space="preserve"> Search techniques: search key words, quotation marks, search within results, relational operators, ‘find’ or search tool, turn questions into key words for an online query; choice of search engine, meta search engine, wild cards; Boolean operators.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E4DB94D" w14:textId="77777777" w:rsidR="00A671DF" w:rsidRPr="00DD5F22" w:rsidRDefault="00746183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12ABB13C" w14:textId="77777777" w:rsidTr="00DD5F22">
        <w:trPr>
          <w:trHeight w:val="222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A18" w14:textId="77777777" w:rsidR="00A671DF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C3.3</w:t>
            </w:r>
            <w:r w:rsidR="00BD50D7" w:rsidRPr="002E6000">
              <w:rPr>
                <w:rFonts w:cs="Arial"/>
                <w:lang w:val="en-GB"/>
              </w:rPr>
              <w:tab/>
              <w:t xml:space="preserve">Manage and use </w:t>
            </w:r>
            <w:r w:rsidR="00BD50D7" w:rsidRPr="00B40E01">
              <w:rPr>
                <w:rFonts w:cs="Arial"/>
                <w:lang w:val="en-GB"/>
              </w:rPr>
              <w:t>references</w:t>
            </w:r>
            <w:r w:rsidR="00BD50D7" w:rsidRPr="002E6000">
              <w:rPr>
                <w:rFonts w:cs="Arial"/>
                <w:lang w:val="en-GB"/>
              </w:rPr>
              <w:t xml:space="preserve"> to make it easier to find information another time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3559" w14:textId="77777777" w:rsidR="00990A72" w:rsidRPr="00B40E01" w:rsidRDefault="00BD50D7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C3.3 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>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 three different examples of </w:t>
            </w:r>
            <w:r w:rsidR="00604013" w:rsidRPr="00B40E01">
              <w:rPr>
                <w:szCs w:val="22"/>
                <w:lang w:val="en-GB"/>
              </w:rPr>
              <w:t>managing and using references.</w:t>
            </w:r>
          </w:p>
          <w:p w14:paraId="56FF6DE0" w14:textId="77777777" w:rsidR="00213BC1" w:rsidRPr="005944DF" w:rsidRDefault="00213BC1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</w:t>
            </w:r>
            <w:r w:rsidRPr="005944DF">
              <w:rPr>
                <w:lang w:val="en-GB"/>
              </w:rPr>
              <w:t xml:space="preserve"> </w:t>
            </w:r>
            <w:r w:rsidR="00BD50D7" w:rsidRPr="005944DF">
              <w:rPr>
                <w:lang w:val="en-GB"/>
              </w:rPr>
              <w:t>References: history, favourites, bookmarks; links, log useful sites, RSS, data feeds, saved search results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6FC59" w14:textId="77777777" w:rsidR="00A671DF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D50D7" w14:paraId="3427923E" w14:textId="77777777" w:rsidTr="00D51BE5">
        <w:trPr>
          <w:trHeight w:val="1970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5FBB0889" w14:textId="77777777" w:rsidR="00BD50D7" w:rsidRPr="00B40E01" w:rsidRDefault="00BD50D7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2E6000">
              <w:rPr>
                <w:rFonts w:cs="Arial"/>
                <w:lang w:val="en-GB"/>
              </w:rPr>
              <w:t>C3.2</w:t>
            </w:r>
            <w:r w:rsidRPr="002E6000">
              <w:rPr>
                <w:rFonts w:cs="Arial"/>
                <w:lang w:val="en-GB"/>
              </w:rPr>
              <w:tab/>
            </w:r>
            <w:r w:rsidRPr="00B40E01">
              <w:rPr>
                <w:rFonts w:cs="Arial"/>
                <w:lang w:val="en-GB"/>
              </w:rPr>
              <w:t>Evaluate</w:t>
            </w:r>
            <w:r w:rsidRPr="002E6000">
              <w:rPr>
                <w:rFonts w:cs="Arial"/>
                <w:lang w:val="en-GB"/>
              </w:rPr>
              <w:t xml:space="preserve"> how well information</w:t>
            </w:r>
            <w:r w:rsidRPr="00B40E01">
              <w:rPr>
                <w:rFonts w:cs="Arial"/>
                <w:lang w:val="en-GB"/>
              </w:rPr>
              <w:t xml:space="preserve"> </w:t>
            </w:r>
            <w:r w:rsidRPr="002E6000">
              <w:rPr>
                <w:rFonts w:cs="Arial"/>
                <w:lang w:val="en-GB"/>
              </w:rPr>
              <w:t>meets</w:t>
            </w:r>
            <w:r w:rsidRPr="00B40E01">
              <w:rPr>
                <w:rFonts w:cs="Arial"/>
                <w:lang w:val="en-GB"/>
              </w:rPr>
              <w:t xml:space="preserve"> </w:t>
            </w:r>
            <w:r w:rsidRPr="002E6000">
              <w:rPr>
                <w:rFonts w:cs="Arial"/>
                <w:lang w:val="en-GB"/>
              </w:rPr>
              <w:t>requirements</w:t>
            </w:r>
          </w:p>
          <w:p w14:paraId="25436363" w14:textId="77777777" w:rsidR="00BD50D7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C3.4</w:t>
            </w:r>
            <w:r w:rsidR="00BD50D7" w:rsidRPr="002E6000">
              <w:rPr>
                <w:rFonts w:cs="Arial"/>
                <w:lang w:val="en-GB"/>
              </w:rPr>
              <w:tab/>
            </w:r>
            <w:r w:rsidR="00BD50D7" w:rsidRPr="00B40E01">
              <w:rPr>
                <w:rFonts w:cs="Arial"/>
                <w:lang w:val="en-GB"/>
              </w:rPr>
              <w:t>Download</w:t>
            </w:r>
            <w:r w:rsidR="00BD50D7" w:rsidRPr="002E6000">
              <w:rPr>
                <w:rFonts w:cs="Arial"/>
                <w:lang w:val="en-GB"/>
              </w:rPr>
              <w:t>, organise and store different types of information from the Internet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25488ADC" w14:textId="77777777" w:rsidR="00BD50D7" w:rsidRPr="00B40E01" w:rsidRDefault="00BD50D7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 xml:space="preserve">C3.2 &amp; </w:t>
            </w:r>
            <w:proofErr w:type="gramStart"/>
            <w:r w:rsidRPr="00B40E01">
              <w:rPr>
                <w:szCs w:val="22"/>
                <w:lang w:val="en-GB"/>
              </w:rPr>
              <w:t>3.4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 </w:t>
            </w:r>
            <w:r w:rsidR="00E061C0" w:rsidRPr="00B40E01">
              <w:rPr>
                <w:szCs w:val="22"/>
                <w:lang w:val="en-GB"/>
              </w:rPr>
              <w:t>four</w:t>
            </w:r>
            <w:r w:rsidR="00E84216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>different types of downloads. Explain how the information met requirements.</w:t>
            </w:r>
          </w:p>
          <w:p w14:paraId="6B03CEBE" w14:textId="77777777" w:rsidR="00D51BE5" w:rsidRPr="005944DF" w:rsidRDefault="00BD50D7" w:rsidP="00604013">
            <w:pPr>
              <w:pStyle w:val="Examples"/>
              <w:spacing w:after="80"/>
              <w:rPr>
                <w:i/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 </w:t>
            </w:r>
            <w:r w:rsidRPr="005944DF">
              <w:rPr>
                <w:lang w:val="en-GB"/>
              </w:rPr>
              <w:t>Evaluate information: recognise intention and authority of provider, currency of the information, relevance, accuracy, bias, level of detail; sufficiency; verify information.</w:t>
            </w:r>
          </w:p>
          <w:p w14:paraId="0C1F5167" w14:textId="77777777" w:rsidR="00156F3A" w:rsidRPr="002E6000" w:rsidRDefault="00D51BE5" w:rsidP="00604013">
            <w:pPr>
              <w:pStyle w:val="Examples"/>
              <w:spacing w:after="80"/>
              <w:rPr>
                <w:lang w:val="en-GB"/>
              </w:rPr>
            </w:pPr>
            <w:r w:rsidRPr="005944DF">
              <w:rPr>
                <w:lang w:val="en-GB"/>
              </w:rPr>
              <w:t>Download information: webpage, website; images, text, numbers, sound, games, video, TV, music, software patches.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288291FE" w14:textId="77777777" w:rsidR="00BD50D7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D222D9C" w14:textId="77777777" w:rsidR="00604013" w:rsidRDefault="00604013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88026D" w14:paraId="69BB29EE" w14:textId="77777777" w:rsidTr="00604013">
        <w:trPr>
          <w:trHeight w:val="41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CB8C0" w14:textId="77777777" w:rsidR="0088026D" w:rsidRPr="00604013" w:rsidRDefault="0088026D" w:rsidP="00DA506E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04013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879FC" w14:textId="77777777" w:rsidR="0088026D" w:rsidRPr="00604013" w:rsidRDefault="0088026D" w:rsidP="00DA506E">
            <w:pPr>
              <w:rPr>
                <w:b/>
                <w:sz w:val="22"/>
                <w:szCs w:val="22"/>
              </w:rPr>
            </w:pPr>
            <w:r w:rsidRPr="00604013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BCA964" w14:textId="77777777" w:rsidR="0088026D" w:rsidRPr="00604013" w:rsidRDefault="0088026D" w:rsidP="00DA506E">
            <w:pPr>
              <w:pStyle w:val="checklist2"/>
              <w:rPr>
                <w:sz w:val="22"/>
                <w:szCs w:val="22"/>
                <w:lang w:val="en-GB"/>
              </w:rPr>
            </w:pPr>
            <w:r w:rsidRPr="0060401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E51777" w14:paraId="4AD7FAEA" w14:textId="77777777" w:rsidTr="005268B4">
        <w:trPr>
          <w:trHeight w:val="1590"/>
        </w:trPr>
        <w:tc>
          <w:tcPr>
            <w:tcW w:w="3970" w:type="dxa"/>
            <w:tcBorders>
              <w:right w:val="single" w:sz="4" w:space="0" w:color="auto"/>
            </w:tcBorders>
          </w:tcPr>
          <w:p w14:paraId="4C44900A" w14:textId="77777777" w:rsidR="00E51777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>C4</w:t>
            </w: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E51777" w:rsidRPr="00B40E01">
              <w:rPr>
                <w:rFonts w:cs="Arial"/>
                <w:b/>
                <w:sz w:val="22"/>
                <w:szCs w:val="22"/>
                <w:lang w:val="en-GB"/>
              </w:rPr>
              <w:t>Use browser software to communicate information online.</w:t>
            </w:r>
          </w:p>
          <w:p w14:paraId="7D569DC8" w14:textId="77777777" w:rsidR="00E51777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C4.1</w:t>
            </w:r>
            <w:r w:rsidR="00E51777" w:rsidRPr="00B40E01">
              <w:rPr>
                <w:rFonts w:cs="Arial"/>
                <w:lang w:val="en-GB"/>
              </w:rPr>
              <w:tab/>
              <w:t>Identify and analyse opportunities to create, post or publish material to websites</w:t>
            </w:r>
          </w:p>
          <w:p w14:paraId="7EEFECCD" w14:textId="77777777" w:rsidR="00E51777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C4.2</w:t>
            </w:r>
            <w:r w:rsidR="00E51777" w:rsidRPr="002E6000">
              <w:rPr>
                <w:rFonts w:cs="Arial"/>
                <w:lang w:val="en-GB"/>
              </w:rPr>
              <w:tab/>
              <w:t xml:space="preserve">Select and use appropriate tools and techniques to </w:t>
            </w:r>
            <w:r w:rsidR="00E51777" w:rsidRPr="00B40E01">
              <w:rPr>
                <w:rFonts w:cs="Arial"/>
                <w:lang w:val="en-GB"/>
              </w:rPr>
              <w:t>communicate information</w:t>
            </w:r>
            <w:r w:rsidR="00E51777" w:rsidRPr="002E6000">
              <w:rPr>
                <w:rFonts w:cs="Arial"/>
                <w:lang w:val="en-GB"/>
              </w:rPr>
              <w:t xml:space="preserve"> online</w:t>
            </w:r>
          </w:p>
        </w:tc>
        <w:tc>
          <w:tcPr>
            <w:tcW w:w="6628" w:type="dxa"/>
            <w:tcBorders>
              <w:right w:val="single" w:sz="4" w:space="0" w:color="auto"/>
            </w:tcBorders>
          </w:tcPr>
          <w:p w14:paraId="555C6B15" w14:textId="77777777" w:rsidR="005268B4" w:rsidRPr="00B40E01" w:rsidRDefault="00E51777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B40E01">
              <w:rPr>
                <w:szCs w:val="22"/>
                <w:lang w:val="en-GB"/>
              </w:rPr>
              <w:t>C</w:t>
            </w:r>
            <w:r w:rsidR="00E84216" w:rsidRPr="00B40E01">
              <w:rPr>
                <w:szCs w:val="22"/>
                <w:lang w:val="en-GB"/>
              </w:rPr>
              <w:t xml:space="preserve">4.1 &amp; </w:t>
            </w:r>
            <w:proofErr w:type="gramStart"/>
            <w:r w:rsidRPr="00B40E01">
              <w:rPr>
                <w:szCs w:val="22"/>
                <w:lang w:val="en-GB"/>
              </w:rPr>
              <w:t xml:space="preserve">4.2 </w:t>
            </w:r>
            <w:r w:rsidR="00E84216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>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 two differ</w:t>
            </w:r>
            <w:r w:rsidR="00604013" w:rsidRPr="00B40E01">
              <w:rPr>
                <w:szCs w:val="22"/>
                <w:lang w:val="en-GB"/>
              </w:rPr>
              <w:t>ent examples of communication.</w:t>
            </w:r>
          </w:p>
          <w:p w14:paraId="5584F326" w14:textId="77777777" w:rsidR="00E51777" w:rsidRPr="002E6000" w:rsidRDefault="00E51777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proofErr w:type="gramStart"/>
            <w:r w:rsidRPr="005944DF">
              <w:rPr>
                <w:lang w:val="en-GB"/>
              </w:rPr>
              <w:t>-</w:t>
            </w:r>
            <w:r w:rsidR="00604013">
              <w:rPr>
                <w:lang w:val="en-GB"/>
              </w:rPr>
              <w:t xml:space="preserve"> </w:t>
            </w:r>
            <w:r w:rsidR="00D1410B" w:rsidRPr="005944DF">
              <w:rPr>
                <w:lang w:val="en-GB"/>
              </w:rPr>
              <w:t xml:space="preserve"> Communicate</w:t>
            </w:r>
            <w:proofErr w:type="gramEnd"/>
            <w:r w:rsidR="00D1410B" w:rsidRPr="005944DF">
              <w:rPr>
                <w:lang w:val="en-GB"/>
              </w:rPr>
              <w:t xml:space="preserve"> information: saved information (pod-casts, text, images), real time information (blogs, instant messaging; virtual meetings), file transfer protocol [FTP], hypertext transmission protocol [http], VOIP</w:t>
            </w:r>
            <w:r w:rsidR="00604013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</w:tcBorders>
          </w:tcPr>
          <w:p w14:paraId="6870CF92" w14:textId="77777777" w:rsidR="00E51777" w:rsidRPr="00604013" w:rsidRDefault="00746183" w:rsidP="00DA506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5268B4" w14:paraId="762FAE17" w14:textId="77777777" w:rsidTr="00DD5F22">
        <w:trPr>
          <w:trHeight w:val="2116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5AC1CBE8" w14:textId="77777777" w:rsidR="005268B4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C4.3</w:t>
            </w:r>
            <w:r w:rsidR="005268B4" w:rsidRPr="002E6000">
              <w:rPr>
                <w:rFonts w:cs="Arial"/>
                <w:lang w:val="en-GB"/>
              </w:rPr>
              <w:tab/>
            </w:r>
            <w:r w:rsidR="005268B4" w:rsidRPr="00B40E01">
              <w:rPr>
                <w:rFonts w:cs="Arial"/>
                <w:lang w:val="en-GB"/>
              </w:rPr>
              <w:t>Share</w:t>
            </w:r>
            <w:r w:rsidR="005268B4" w:rsidRPr="002E6000">
              <w:rPr>
                <w:rFonts w:cs="Arial"/>
                <w:lang w:val="en-GB"/>
              </w:rPr>
              <w:t xml:space="preserve"> and </w:t>
            </w:r>
            <w:r w:rsidR="005268B4" w:rsidRPr="00B40E01">
              <w:rPr>
                <w:rFonts w:cs="Arial"/>
                <w:lang w:val="en-GB"/>
              </w:rPr>
              <w:t>submit</w:t>
            </w:r>
            <w:r w:rsidR="005268B4" w:rsidRPr="002E6000">
              <w:rPr>
                <w:rFonts w:cs="Arial"/>
                <w:lang w:val="en-GB"/>
              </w:rPr>
              <w:t xml:space="preserve"> </w:t>
            </w:r>
            <w:r w:rsidR="005268B4" w:rsidRPr="00B40E01">
              <w:rPr>
                <w:rFonts w:cs="Arial"/>
                <w:lang w:val="en-GB"/>
              </w:rPr>
              <w:t>information</w:t>
            </w:r>
            <w:r w:rsidR="005268B4" w:rsidRPr="002E6000">
              <w:rPr>
                <w:rFonts w:cs="Arial"/>
                <w:lang w:val="en-GB"/>
              </w:rPr>
              <w:t xml:space="preserve"> online using</w:t>
            </w:r>
            <w:r w:rsidR="00156F3A" w:rsidRPr="002E6000">
              <w:rPr>
                <w:rFonts w:cs="Arial"/>
                <w:lang w:val="en-GB"/>
              </w:rPr>
              <w:t xml:space="preserve"> appropriate language and moderate content from others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7B86882" w14:textId="77777777" w:rsidR="005268B4" w:rsidRPr="00B40E01" w:rsidRDefault="005268B4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C4.3 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>Minimum</w:t>
            </w:r>
            <w:proofErr w:type="gramEnd"/>
            <w:r w:rsidRPr="00B40E01">
              <w:rPr>
                <w:szCs w:val="22"/>
                <w:lang w:val="en-GB"/>
              </w:rPr>
              <w:t xml:space="preserve"> of</w:t>
            </w:r>
            <w:r w:rsidR="00156F3A" w:rsidRPr="00B40E01">
              <w:rPr>
                <w:szCs w:val="22"/>
                <w:lang w:val="en-GB"/>
              </w:rPr>
              <w:t xml:space="preserve"> two different examples of sharing</w:t>
            </w:r>
            <w:r w:rsidRPr="00B40E01">
              <w:rPr>
                <w:szCs w:val="22"/>
                <w:lang w:val="en-GB"/>
              </w:rPr>
              <w:t xml:space="preserve"> and submit</w:t>
            </w:r>
            <w:r w:rsidR="00156F3A" w:rsidRPr="00B40E01">
              <w:rPr>
                <w:szCs w:val="22"/>
                <w:lang w:val="en-GB"/>
              </w:rPr>
              <w:t>ting information</w:t>
            </w:r>
            <w:r w:rsidRPr="00B40E01">
              <w:rPr>
                <w:szCs w:val="22"/>
                <w:lang w:val="en-GB"/>
              </w:rPr>
              <w:t>.</w:t>
            </w:r>
          </w:p>
          <w:p w14:paraId="588E2C46" w14:textId="77777777" w:rsidR="005268B4" w:rsidRPr="005944DF" w:rsidRDefault="005268B4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 w:rsidRPr="00604013">
              <w:rPr>
                <w:b/>
                <w:lang w:val="en-GB"/>
              </w:rPr>
              <w:t>:</w:t>
            </w:r>
            <w:r w:rsidR="00604013">
              <w:rPr>
                <w:lang w:val="en-GB"/>
              </w:rPr>
              <w:t xml:space="preserve"> </w:t>
            </w:r>
            <w:r w:rsidRPr="005944DF">
              <w:rPr>
                <w:lang w:val="en-GB"/>
              </w:rPr>
              <w:t xml:space="preserve"> Share information sources: send link, send webpage</w:t>
            </w:r>
            <w:r w:rsidR="00604013">
              <w:rPr>
                <w:lang w:val="en-GB"/>
              </w:rPr>
              <w:t>, reference lists, data feeds.</w:t>
            </w:r>
          </w:p>
          <w:p w14:paraId="61456C98" w14:textId="77777777" w:rsidR="005268B4" w:rsidRPr="002E6000" w:rsidRDefault="005268B4" w:rsidP="00604013">
            <w:pPr>
              <w:pStyle w:val="Examples"/>
              <w:spacing w:after="80"/>
              <w:rPr>
                <w:lang w:val="en-GB"/>
              </w:rPr>
            </w:pPr>
            <w:r w:rsidRPr="005944DF">
              <w:rPr>
                <w:lang w:val="en-GB"/>
              </w:rPr>
              <w:t>Submit information: fill-in and submit web forms; ratings, reviews, recommendations; wikis; discussion forums; interactive sites; netiquette.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F63E407" w14:textId="77777777" w:rsidR="005268B4" w:rsidRPr="00604013" w:rsidRDefault="00746183" w:rsidP="00DA506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E36A87C" w14:textId="77777777" w:rsidR="00B40E01" w:rsidRDefault="00B40E01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88026D" w14:paraId="0A1D3D7C" w14:textId="77777777" w:rsidTr="00604013">
        <w:trPr>
          <w:trHeight w:val="42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1EA67E7" w14:textId="77777777" w:rsidR="0088026D" w:rsidRPr="00604013" w:rsidRDefault="0088026D" w:rsidP="00DA506E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04013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0CE01" w14:textId="77777777" w:rsidR="0088026D" w:rsidRPr="00604013" w:rsidRDefault="0088026D" w:rsidP="00DA506E">
            <w:pPr>
              <w:rPr>
                <w:b/>
                <w:sz w:val="22"/>
                <w:szCs w:val="22"/>
              </w:rPr>
            </w:pPr>
            <w:r w:rsidRPr="00604013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0BC1F9" w14:textId="77777777" w:rsidR="0088026D" w:rsidRPr="00604013" w:rsidRDefault="0088026D" w:rsidP="00DA506E">
            <w:pPr>
              <w:pStyle w:val="checklist2"/>
              <w:rPr>
                <w:sz w:val="22"/>
                <w:szCs w:val="22"/>
                <w:lang w:val="en-GB"/>
              </w:rPr>
            </w:pPr>
            <w:r w:rsidRPr="0060401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88026D" w14:paraId="117A6A83" w14:textId="77777777" w:rsidTr="00DA506E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ECC713A" w14:textId="77777777" w:rsidR="0088026D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>C5</w:t>
            </w: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D1410B" w:rsidRPr="00B40E01">
              <w:rPr>
                <w:rFonts w:cs="Arial"/>
                <w:b/>
                <w:sz w:val="22"/>
                <w:szCs w:val="22"/>
                <w:lang w:val="en-GB"/>
              </w:rPr>
              <w:t>Develop and apply appropriate safety and security practices and</w:t>
            </w:r>
            <w:r w:rsidRPr="00B40E01">
              <w:rPr>
                <w:rFonts w:cs="Arial"/>
                <w:b/>
                <w:sz w:val="22"/>
                <w:szCs w:val="22"/>
                <w:lang w:val="en-GB"/>
              </w:rPr>
              <w:t xml:space="preserve"> procedures when working online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>.</w:t>
            </w:r>
          </w:p>
          <w:p w14:paraId="242073DF" w14:textId="77777777" w:rsidR="00D1410B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C5.1</w:t>
            </w:r>
            <w:r w:rsidR="00D1410B" w:rsidRPr="002E6000">
              <w:rPr>
                <w:rFonts w:cs="Arial"/>
                <w:lang w:val="en-GB"/>
              </w:rPr>
              <w:tab/>
              <w:t xml:space="preserve">Explain the </w:t>
            </w:r>
            <w:r w:rsidR="00D1410B" w:rsidRPr="00B40E01">
              <w:rPr>
                <w:rFonts w:cs="Arial"/>
                <w:lang w:val="en-GB"/>
              </w:rPr>
              <w:t xml:space="preserve">threats to system performance </w:t>
            </w:r>
            <w:r w:rsidR="00D1410B" w:rsidRPr="002E6000">
              <w:rPr>
                <w:rFonts w:cs="Arial"/>
                <w:lang w:val="en-GB"/>
              </w:rPr>
              <w:t>when working online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C09F587" w14:textId="77777777" w:rsidR="0088026D" w:rsidRPr="00B40E01" w:rsidRDefault="00D1410B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C5.1 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>Explain</w:t>
            </w:r>
            <w:proofErr w:type="gramEnd"/>
            <w:r w:rsidRPr="00B40E01">
              <w:rPr>
                <w:szCs w:val="22"/>
                <w:lang w:val="en-GB"/>
              </w:rPr>
              <w:t xml:space="preserve"> a minimum of three types of threats to system performance.</w:t>
            </w:r>
          </w:p>
          <w:p w14:paraId="751CE267" w14:textId="77777777" w:rsidR="00D1410B" w:rsidRPr="005944DF" w:rsidRDefault="00D1410B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lang w:val="en-GB"/>
              </w:rPr>
              <w:t>:</w:t>
            </w:r>
            <w:r w:rsidRPr="005944DF">
              <w:rPr>
                <w:lang w:val="en-GB"/>
              </w:rPr>
              <w:t xml:space="preserve">  Threats to system performance: unwanted e-mail (often referred to as “spam”), malicious programs (including viruses, worms, trojans, spyware, adware and rogue diallers) and hackers; hoaxes.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7026899E" w14:textId="77777777" w:rsidR="0088026D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8026D" w14:paraId="720CA2EB" w14:textId="77777777" w:rsidTr="00DA506E">
        <w:trPr>
          <w:trHeight w:val="142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DA9" w14:textId="77777777" w:rsidR="0088026D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C5.2</w:t>
            </w:r>
            <w:r w:rsidR="00D1410B" w:rsidRPr="002E6000">
              <w:rPr>
                <w:rFonts w:cs="Arial"/>
                <w:lang w:val="en-GB"/>
              </w:rPr>
              <w:tab/>
              <w:t xml:space="preserve">Work responsibly and take appropriate </w:t>
            </w:r>
            <w:r w:rsidR="00D1410B" w:rsidRPr="00B40E01">
              <w:rPr>
                <w:rFonts w:cs="Arial"/>
                <w:lang w:val="en-GB"/>
              </w:rPr>
              <w:t>safety and security precautions</w:t>
            </w:r>
            <w:r w:rsidR="00156F3A" w:rsidRPr="002E6000">
              <w:rPr>
                <w:rFonts w:cs="Arial"/>
                <w:lang w:val="en-GB"/>
              </w:rPr>
              <w:t xml:space="preserve"> when working online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D77" w14:textId="77777777" w:rsidR="0088026D" w:rsidRPr="00B40E01" w:rsidRDefault="00D1410B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C5.2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Evidence</w:t>
            </w:r>
            <w:proofErr w:type="gramEnd"/>
            <w:r w:rsidRPr="00B40E01">
              <w:rPr>
                <w:szCs w:val="22"/>
                <w:lang w:val="en-GB"/>
              </w:rPr>
              <w:t xml:space="preserve"> of a minimum of four different security precautions</w:t>
            </w:r>
            <w:r w:rsidR="00E061C0" w:rsidRPr="00B40E01">
              <w:rPr>
                <w:szCs w:val="22"/>
                <w:lang w:val="en-GB"/>
              </w:rPr>
              <w:t xml:space="preserve"> that have been put in place</w:t>
            </w:r>
            <w:r w:rsidR="00604013" w:rsidRPr="00B40E01">
              <w:rPr>
                <w:szCs w:val="22"/>
                <w:lang w:val="en-GB"/>
              </w:rPr>
              <w:t>.</w:t>
            </w:r>
          </w:p>
          <w:p w14:paraId="0E1C5C9A" w14:textId="77777777" w:rsidR="00D1410B" w:rsidRPr="005944DF" w:rsidRDefault="00D1410B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>:</w:t>
            </w:r>
            <w:r w:rsidR="00604013">
              <w:rPr>
                <w:lang w:val="en-GB"/>
              </w:rPr>
              <w:t xml:space="preserve"> </w:t>
            </w:r>
            <w:r w:rsidRPr="005944DF">
              <w:rPr>
                <w:lang w:val="en-GB"/>
              </w:rPr>
              <w:t xml:space="preserve"> Safety precautions: firewall settings, Internet security settings; carry out security checks, report inappropriate behaviour; report security threats or breaches; netiquette, content filtering, proxy servers, avoid inappropri</w:t>
            </w:r>
            <w:r w:rsidR="00604013">
              <w:rPr>
                <w:lang w:val="en-GB"/>
              </w:rPr>
              <w:t>ate disclosure of information.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48D9" w14:textId="77777777" w:rsidR="0088026D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8026D" w14:paraId="7CA7CA2B" w14:textId="77777777" w:rsidTr="001C3470">
        <w:trPr>
          <w:trHeight w:val="165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566" w14:textId="77777777" w:rsidR="0088026D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C5.3</w:t>
            </w:r>
            <w:r w:rsidR="00D1410B" w:rsidRPr="002E6000">
              <w:rPr>
                <w:rFonts w:cs="Arial"/>
                <w:lang w:val="en-GB"/>
              </w:rPr>
              <w:tab/>
              <w:t xml:space="preserve">Explain the </w:t>
            </w:r>
            <w:r w:rsidR="00D1410B" w:rsidRPr="00B40E01">
              <w:rPr>
                <w:rFonts w:cs="Arial"/>
                <w:lang w:val="en-GB"/>
              </w:rPr>
              <w:t>threats to information security</w:t>
            </w:r>
            <w:r w:rsidR="00D1410B" w:rsidRPr="002E6000">
              <w:rPr>
                <w:rFonts w:cs="Arial"/>
                <w:lang w:val="en-GB"/>
              </w:rPr>
              <w:t xml:space="preserve"> and integrity when working online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6C6" w14:textId="77777777" w:rsidR="0088026D" w:rsidRPr="005944DF" w:rsidRDefault="00D1410B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C5.3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Explain</w:t>
            </w:r>
            <w:proofErr w:type="gramEnd"/>
            <w:r w:rsidRPr="00B40E01">
              <w:rPr>
                <w:szCs w:val="22"/>
                <w:lang w:val="en-GB"/>
              </w:rPr>
              <w:t xml:space="preserve"> a m</w:t>
            </w:r>
            <w:r w:rsidR="00FC474C" w:rsidRPr="00B40E01">
              <w:rPr>
                <w:szCs w:val="22"/>
                <w:lang w:val="en-GB"/>
              </w:rPr>
              <w:t>inimum of three types of threat</w:t>
            </w:r>
            <w:r w:rsidRPr="00B40E01">
              <w:rPr>
                <w:szCs w:val="22"/>
                <w:lang w:val="en-GB"/>
              </w:rPr>
              <w:t xml:space="preserve"> to information security.</w:t>
            </w:r>
          </w:p>
          <w:p w14:paraId="44CB3946" w14:textId="77777777" w:rsidR="00D1410B" w:rsidRPr="005944DF" w:rsidRDefault="00D1410B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>:</w:t>
            </w:r>
            <w:r w:rsidR="00604013">
              <w:rPr>
                <w:lang w:val="en-GB"/>
              </w:rPr>
              <w:t xml:space="preserve"> </w:t>
            </w:r>
            <w:r w:rsidRPr="005944DF">
              <w:rPr>
                <w:lang w:val="en-GB"/>
              </w:rPr>
              <w:t xml:space="preserve"> Threats to information security: malicious programs (including viruses, worms, trojans, spyware, adware and rogue diallers), hackers, phishing and identity theft.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1091F" w14:textId="77777777" w:rsidR="0088026D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1410B" w14:paraId="480314B3" w14:textId="77777777" w:rsidTr="001C3470">
        <w:trPr>
          <w:trHeight w:val="1692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0A4" w14:textId="77777777" w:rsidR="00D1410B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C5.4</w:t>
            </w:r>
            <w:r w:rsidR="001C3470" w:rsidRPr="002E6000">
              <w:rPr>
                <w:rFonts w:cs="Arial"/>
                <w:lang w:val="en-GB"/>
              </w:rPr>
              <w:tab/>
              <w:t xml:space="preserve">Keep information secure and manage </w:t>
            </w:r>
            <w:r w:rsidR="001C3470" w:rsidRPr="00B40E01">
              <w:rPr>
                <w:rFonts w:cs="Arial"/>
                <w:lang w:val="en-GB"/>
              </w:rPr>
              <w:t>user access</w:t>
            </w:r>
            <w:r w:rsidR="001C3470" w:rsidRPr="002E6000">
              <w:rPr>
                <w:rFonts w:cs="Arial"/>
                <w:lang w:val="en-GB"/>
              </w:rPr>
              <w:t xml:space="preserve"> to online sources securely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882" w14:textId="77777777" w:rsidR="001C3470" w:rsidRPr="00B40E01" w:rsidRDefault="001C3470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C5.4 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="00E061C0" w:rsidRPr="00B40E01">
              <w:rPr>
                <w:szCs w:val="22"/>
                <w:lang w:val="en-GB"/>
              </w:rPr>
              <w:t>State</w:t>
            </w:r>
            <w:proofErr w:type="gramEnd"/>
            <w:r w:rsidRPr="00B40E01">
              <w:rPr>
                <w:szCs w:val="22"/>
                <w:lang w:val="en-GB"/>
              </w:rPr>
              <w:t xml:space="preserve"> three different examples of </w:t>
            </w:r>
            <w:r w:rsidR="00E061C0" w:rsidRPr="00B40E01">
              <w:rPr>
                <w:szCs w:val="22"/>
                <w:lang w:val="en-GB"/>
              </w:rPr>
              <w:t xml:space="preserve">how to keep information secure and manage </w:t>
            </w:r>
            <w:r w:rsidR="00604013" w:rsidRPr="00B40E01">
              <w:rPr>
                <w:szCs w:val="22"/>
                <w:lang w:val="en-GB"/>
              </w:rPr>
              <w:t>user access.</w:t>
            </w:r>
          </w:p>
          <w:p w14:paraId="3B3EA067" w14:textId="77777777" w:rsidR="001C3470" w:rsidRPr="005944DF" w:rsidRDefault="001C3470" w:rsidP="00604013">
            <w:pPr>
              <w:pStyle w:val="Examples"/>
              <w:spacing w:after="80"/>
              <w:rPr>
                <w:lang w:val="en-GB"/>
              </w:rPr>
            </w:pPr>
            <w:r w:rsidRPr="00604013">
              <w:rPr>
                <w:b/>
                <w:lang w:val="en-GB"/>
              </w:rPr>
              <w:t>Examples</w:t>
            </w:r>
            <w:r w:rsidR="00604013">
              <w:rPr>
                <w:b/>
                <w:lang w:val="en-GB"/>
              </w:rPr>
              <w:t xml:space="preserve">: </w:t>
            </w:r>
            <w:r w:rsidRPr="005944DF">
              <w:rPr>
                <w:lang w:val="en-GB"/>
              </w:rPr>
              <w:t xml:space="preserve"> Personal access: username and password/PIN selection and management, password strength, online identity/profile; Real name, pseudonym, avatar; What personal information to include, wh</w:t>
            </w:r>
            <w:r w:rsidR="00FC474C" w:rsidRPr="005944DF">
              <w:rPr>
                <w:lang w:val="en-GB"/>
              </w:rPr>
              <w:t>o can see the information, with</w:t>
            </w:r>
            <w:r w:rsidRPr="005944DF">
              <w:rPr>
                <w:lang w:val="en-GB"/>
              </w:rPr>
              <w:t>hold personal information.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C6CB4" w14:textId="77777777" w:rsidR="00D1410B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3470" w14:paraId="41A376CC" w14:textId="77777777" w:rsidTr="00844E50">
        <w:trPr>
          <w:trHeight w:val="1954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F2AA" w14:textId="77777777" w:rsidR="001C3470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C5.5</w:t>
            </w:r>
            <w:r w:rsidR="001C3470" w:rsidRPr="002E6000">
              <w:rPr>
                <w:rFonts w:cs="Arial"/>
                <w:lang w:val="en-GB"/>
              </w:rPr>
              <w:tab/>
              <w:t xml:space="preserve">Explain the </w:t>
            </w:r>
            <w:r w:rsidR="001C3470" w:rsidRPr="00B40E01">
              <w:rPr>
                <w:rFonts w:cs="Arial"/>
                <w:lang w:val="en-GB"/>
              </w:rPr>
              <w:t>threats to user safety</w:t>
            </w:r>
            <w:r w:rsidR="001C3470" w:rsidRPr="002E6000">
              <w:rPr>
                <w:rFonts w:cs="Arial"/>
                <w:lang w:val="en-GB"/>
              </w:rPr>
              <w:t xml:space="preserve"> when working online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338" w14:textId="77777777" w:rsidR="001C3470" w:rsidRPr="00B40E01" w:rsidRDefault="001C3470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C5.5</w:t>
            </w:r>
            <w:r w:rsidR="00604013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Explain</w:t>
            </w:r>
            <w:proofErr w:type="gramEnd"/>
            <w:r w:rsidRPr="00B40E01">
              <w:rPr>
                <w:szCs w:val="22"/>
                <w:lang w:val="en-GB"/>
              </w:rPr>
              <w:t xml:space="preserve"> a m</w:t>
            </w:r>
            <w:r w:rsidR="00FC474C" w:rsidRPr="00B40E01">
              <w:rPr>
                <w:szCs w:val="22"/>
                <w:lang w:val="en-GB"/>
              </w:rPr>
              <w:t>inimum of three types of threat</w:t>
            </w:r>
            <w:r w:rsidRPr="00B40E01">
              <w:rPr>
                <w:szCs w:val="22"/>
                <w:lang w:val="en-GB"/>
              </w:rPr>
              <w:t xml:space="preserve"> to user safety.</w:t>
            </w:r>
          </w:p>
          <w:p w14:paraId="64867E8D" w14:textId="77777777" w:rsidR="001C3470" w:rsidRPr="005944DF" w:rsidRDefault="001C3470" w:rsidP="00604013">
            <w:pPr>
              <w:pStyle w:val="Examples"/>
              <w:spacing w:after="80"/>
              <w:rPr>
                <w:lang w:val="en-GB"/>
              </w:rPr>
            </w:pPr>
            <w:r w:rsidRPr="00B40E01">
              <w:rPr>
                <w:b/>
                <w:lang w:val="en-GB"/>
              </w:rPr>
              <w:t>Examples</w:t>
            </w:r>
            <w:r w:rsidR="00B40E01">
              <w:rPr>
                <w:b/>
                <w:lang w:val="en-GB"/>
              </w:rPr>
              <w:t>:</w:t>
            </w:r>
            <w:r w:rsidR="00B40E01">
              <w:rPr>
                <w:lang w:val="en-GB"/>
              </w:rPr>
              <w:t xml:space="preserve"> </w:t>
            </w:r>
            <w:r w:rsidRPr="005944DF">
              <w:rPr>
                <w:lang w:val="en-GB"/>
              </w:rPr>
              <w:t xml:space="preserve"> Threats to user safety: abusive behaviour (“cyber bullying”), inappropriate behaviour and grooming; abuse of young people; false identities; financ</w:t>
            </w:r>
            <w:r w:rsidR="00B40E01">
              <w:rPr>
                <w:lang w:val="en-GB"/>
              </w:rPr>
              <w:t>ial deception, identity theft.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1E4CE" w14:textId="77777777" w:rsidR="001C3470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3470" w14:paraId="3305EC7C" w14:textId="77777777" w:rsidTr="00B40E01">
        <w:trPr>
          <w:trHeight w:val="135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049" w14:textId="77777777" w:rsidR="001C3470" w:rsidRPr="00B40E01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C5.6</w:t>
            </w:r>
            <w:r w:rsidR="001C3470" w:rsidRPr="002E6000">
              <w:rPr>
                <w:rFonts w:cs="Arial"/>
                <w:lang w:val="en-GB"/>
              </w:rPr>
              <w:tab/>
              <w:t xml:space="preserve">Explain how to </w:t>
            </w:r>
            <w:r w:rsidR="001C3470" w:rsidRPr="00B40E01">
              <w:rPr>
                <w:rFonts w:cs="Arial"/>
                <w:lang w:val="en-GB"/>
              </w:rPr>
              <w:t>minimise internet security risks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F1A2" w14:textId="77777777" w:rsidR="001C3470" w:rsidRPr="00B40E01" w:rsidRDefault="001C3470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>C5.6</w:t>
            </w:r>
            <w:r w:rsidR="00B40E01" w:rsidRPr="00B40E01">
              <w:rPr>
                <w:szCs w:val="22"/>
                <w:lang w:val="en-GB"/>
              </w:rPr>
              <w:t xml:space="preserve"> </w:t>
            </w:r>
            <w:r w:rsidRPr="00B40E01">
              <w:rPr>
                <w:szCs w:val="22"/>
                <w:lang w:val="en-GB"/>
              </w:rPr>
              <w:t xml:space="preserve"> Explain</w:t>
            </w:r>
            <w:proofErr w:type="gramEnd"/>
            <w:r w:rsidRPr="00B40E01">
              <w:rPr>
                <w:szCs w:val="22"/>
                <w:lang w:val="en-GB"/>
              </w:rPr>
              <w:t xml:space="preserve"> how to minimise internet security risks.</w:t>
            </w:r>
          </w:p>
          <w:p w14:paraId="2FD1A7C6" w14:textId="77777777" w:rsidR="001C3470" w:rsidRPr="002E6000" w:rsidRDefault="001C3470" w:rsidP="00B40E01">
            <w:pPr>
              <w:pStyle w:val="Examples"/>
              <w:spacing w:after="80"/>
              <w:rPr>
                <w:lang w:val="en-GB"/>
              </w:rPr>
            </w:pPr>
            <w:r w:rsidRPr="00B40E01">
              <w:rPr>
                <w:b/>
                <w:lang w:val="en-GB"/>
              </w:rPr>
              <w:t>Examples</w:t>
            </w:r>
            <w:r w:rsidR="00B40E01">
              <w:rPr>
                <w:b/>
                <w:lang w:val="en-GB"/>
              </w:rPr>
              <w:t xml:space="preserve">:  </w:t>
            </w:r>
            <w:r w:rsidRPr="005944DF">
              <w:rPr>
                <w:lang w:val="en-GB"/>
              </w:rPr>
              <w:t>Minimise risk: virus-checking software, anti-spam software, firewall; treat messages, files, software and attachments from unknown sources with caution, internet settings, block sites, parental controls.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E1B31" w14:textId="77777777" w:rsidR="001C3470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C3470" w14:paraId="0266AF01" w14:textId="77777777" w:rsidTr="001C3470">
        <w:trPr>
          <w:trHeight w:val="1672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054E280B" w14:textId="77777777" w:rsidR="001C3470" w:rsidRPr="002E6000" w:rsidRDefault="00B40E01" w:rsidP="00B40E0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C5.7</w:t>
            </w:r>
            <w:r w:rsidR="005268B4" w:rsidRPr="002E6000">
              <w:rPr>
                <w:rFonts w:cs="Arial"/>
                <w:lang w:val="en-GB"/>
              </w:rPr>
              <w:tab/>
              <w:t xml:space="preserve">Develop and promote </w:t>
            </w:r>
            <w:r w:rsidR="005268B4" w:rsidRPr="00B40E01">
              <w:rPr>
                <w:rFonts w:cs="Arial"/>
                <w:lang w:val="en-GB"/>
              </w:rPr>
              <w:t>laws, guidelines and procedures</w:t>
            </w:r>
            <w:r w:rsidR="005268B4" w:rsidRPr="002E6000">
              <w:rPr>
                <w:rFonts w:cs="Arial"/>
                <w:lang w:val="en-GB"/>
              </w:rPr>
              <w:t xml:space="preserve"> for safe and secure use of the Internet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2262DD0E" w14:textId="77777777" w:rsidR="001C3470" w:rsidRPr="00B40E01" w:rsidRDefault="005268B4" w:rsidP="00B40E0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B40E01">
              <w:rPr>
                <w:szCs w:val="22"/>
                <w:lang w:val="en-GB"/>
              </w:rPr>
              <w:t xml:space="preserve">C5.7 </w:t>
            </w:r>
            <w:r w:rsidR="00B40E01">
              <w:rPr>
                <w:szCs w:val="22"/>
                <w:lang w:val="en-GB"/>
              </w:rPr>
              <w:t xml:space="preserve"> </w:t>
            </w:r>
            <w:r w:rsidR="00E061C0" w:rsidRPr="00B40E01">
              <w:rPr>
                <w:szCs w:val="22"/>
                <w:lang w:val="en-GB"/>
              </w:rPr>
              <w:t>Develop</w:t>
            </w:r>
            <w:proofErr w:type="gramEnd"/>
            <w:r w:rsidR="00E061C0" w:rsidRPr="00B40E01">
              <w:rPr>
                <w:szCs w:val="22"/>
                <w:lang w:val="en-GB"/>
              </w:rPr>
              <w:t xml:space="preserve"> and promote a m</w:t>
            </w:r>
            <w:r w:rsidRPr="00B40E01">
              <w:rPr>
                <w:szCs w:val="22"/>
                <w:lang w:val="en-GB"/>
              </w:rPr>
              <w:t>inimum of three different examples of laws, guidelines and procedures.</w:t>
            </w:r>
          </w:p>
          <w:p w14:paraId="45C71842" w14:textId="77777777" w:rsidR="005268B4" w:rsidRPr="002E6000" w:rsidRDefault="005268B4" w:rsidP="00604013">
            <w:pPr>
              <w:pStyle w:val="Examples"/>
              <w:spacing w:after="80"/>
              <w:rPr>
                <w:lang w:val="en-GB"/>
              </w:rPr>
            </w:pPr>
            <w:proofErr w:type="gramStart"/>
            <w:r w:rsidRPr="00B40E01">
              <w:rPr>
                <w:b/>
                <w:lang w:val="en-GB"/>
              </w:rPr>
              <w:t>Examples</w:t>
            </w:r>
            <w:r w:rsidR="00B40E01">
              <w:rPr>
                <w:lang w:val="en-GB"/>
              </w:rPr>
              <w:t xml:space="preserve"> </w:t>
            </w:r>
            <w:r w:rsidRPr="005944DF">
              <w:rPr>
                <w:lang w:val="en-GB"/>
              </w:rPr>
              <w:t xml:space="preserve"> Laws</w:t>
            </w:r>
            <w:proofErr w:type="gramEnd"/>
            <w:r w:rsidRPr="005944DF">
              <w:rPr>
                <w:lang w:val="en-GB"/>
              </w:rPr>
              <w:t xml:space="preserve">, guidelines and procedures: Set by employer or organisation relating to Health and Safety, security; equal opportunities, disability.  </w:t>
            </w:r>
            <w:r w:rsidRPr="005944DF">
              <w:rPr>
                <w:u w:val="single"/>
                <w:lang w:val="en-GB"/>
              </w:rPr>
              <w:t>Laws</w:t>
            </w:r>
            <w:r w:rsidRPr="005944DF">
              <w:rPr>
                <w:lang w:val="en-GB"/>
              </w:rPr>
              <w:t>: relating to copyright, software download and licensing, digital rights, IPR, health and safety</w:t>
            </w:r>
            <w:r w:rsidR="00604013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1FA8255" w14:textId="77777777" w:rsidR="001C3470" w:rsidRPr="00DD5F22" w:rsidRDefault="00746183" w:rsidP="00DD5F2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8546EB7" w14:textId="77777777" w:rsidR="0088026D" w:rsidRPr="00604013" w:rsidRDefault="0088026D">
      <w:pPr>
        <w:rPr>
          <w:b/>
          <w:sz w:val="22"/>
          <w:szCs w:val="22"/>
        </w:rPr>
      </w:pPr>
    </w:p>
    <w:p w14:paraId="1A28398C" w14:textId="77777777" w:rsidR="00640664" w:rsidRPr="00604013" w:rsidRDefault="00640664" w:rsidP="00640664">
      <w:pPr>
        <w:rPr>
          <w:b/>
          <w:bCs/>
          <w:sz w:val="22"/>
          <w:szCs w:val="22"/>
        </w:rPr>
      </w:pPr>
      <w:r w:rsidRPr="00604013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14345E3E" w14:textId="77777777" w:rsidR="00640664" w:rsidRPr="00604013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A194DFC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34B6" w14:textId="77777777" w:rsidR="00640664" w:rsidRPr="002E60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0C2E8D5" w14:textId="77777777" w:rsidR="00640664" w:rsidRPr="002E6000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0E7E" w14:textId="77777777" w:rsidR="00640664" w:rsidRPr="002E60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17CCD2" w14:textId="77777777" w:rsidR="00640664" w:rsidRPr="00DD5F22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6BD706B1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9125" w14:textId="77777777" w:rsidR="00640664" w:rsidRPr="002E60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DB9EEB1" w14:textId="77777777" w:rsidR="00640664" w:rsidRPr="002E6000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6C342" w14:textId="77777777" w:rsidR="00640664" w:rsidRPr="002E600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2E600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7D9558" w14:textId="77777777" w:rsidR="00640664" w:rsidRPr="00DD5F22" w:rsidRDefault="00A339D0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3289735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8FC73" w14:textId="77777777" w:rsidR="00FA316F" w:rsidRDefault="00FA316F">
      <w:r>
        <w:separator/>
      </w:r>
    </w:p>
  </w:endnote>
  <w:endnote w:type="continuationSeparator" w:id="0">
    <w:p w14:paraId="1CECE659" w14:textId="77777777" w:rsidR="00FA316F" w:rsidRDefault="00FA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F75C1" w14:textId="77777777" w:rsidR="00604013" w:rsidRPr="00604013" w:rsidRDefault="00A339D0" w:rsidP="00A339D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r>
      <w:rPr>
        <w:sz w:val="16"/>
        <w:szCs w:val="16"/>
      </w:rPr>
      <w:t>© OCR June 2021 OCR Level 3 in IT User Skills ITQ</w:t>
    </w:r>
    <w:bookmarkEnd w:id="2"/>
    <w:r>
      <w:rPr>
        <w:sz w:val="16"/>
        <w:szCs w:val="16"/>
      </w:rPr>
      <w:tab/>
    </w:r>
    <w:r w:rsidR="00604013">
      <w:rPr>
        <w:b w:val="0"/>
        <w:sz w:val="16"/>
        <w:szCs w:val="16"/>
      </w:rPr>
      <w:t>Evidence Checklist and Evidence Guide for: Unit 41: Using the Internet Level 3 (Credit Value 5)</w:t>
    </w:r>
    <w:r w:rsidR="00604013">
      <w:rPr>
        <w:b w:val="0"/>
        <w:sz w:val="16"/>
        <w:szCs w:val="16"/>
      </w:rPr>
      <w:tab/>
    </w:r>
    <w:r w:rsidR="00604013">
      <w:rPr>
        <w:rStyle w:val="PageNumber"/>
        <w:b w:val="0"/>
        <w:bCs w:val="0"/>
        <w:sz w:val="24"/>
        <w:szCs w:val="20"/>
      </w:rPr>
      <w:fldChar w:fldCharType="begin"/>
    </w:r>
    <w:r w:rsidR="00604013">
      <w:rPr>
        <w:rStyle w:val="PageNumber"/>
        <w:b w:val="0"/>
        <w:bCs w:val="0"/>
        <w:sz w:val="24"/>
        <w:szCs w:val="20"/>
      </w:rPr>
      <w:instrText xml:space="preserve"> PAGE </w:instrText>
    </w:r>
    <w:r w:rsidR="00604013">
      <w:rPr>
        <w:rStyle w:val="PageNumber"/>
        <w:b w:val="0"/>
        <w:bCs w:val="0"/>
        <w:sz w:val="24"/>
        <w:szCs w:val="20"/>
      </w:rPr>
      <w:fldChar w:fldCharType="separate"/>
    </w:r>
    <w:r w:rsidR="00DD5F22">
      <w:rPr>
        <w:rStyle w:val="PageNumber"/>
        <w:b w:val="0"/>
        <w:bCs w:val="0"/>
        <w:noProof/>
        <w:sz w:val="24"/>
        <w:szCs w:val="20"/>
      </w:rPr>
      <w:t>1</w:t>
    </w:r>
    <w:r w:rsidR="00604013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0C7E9" w14:textId="77777777" w:rsidR="00FA316F" w:rsidRDefault="00FA316F">
      <w:r>
        <w:separator/>
      </w:r>
    </w:p>
  </w:footnote>
  <w:footnote w:type="continuationSeparator" w:id="0">
    <w:p w14:paraId="0E26A1BE" w14:textId="77777777" w:rsidR="00FA316F" w:rsidRDefault="00FA3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BD0B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32F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C897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B4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60DB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F277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A41C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D0E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FAB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563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02A3"/>
    <w:rsid w:val="00051146"/>
    <w:rsid w:val="0008605C"/>
    <w:rsid w:val="00096494"/>
    <w:rsid w:val="000A2FBE"/>
    <w:rsid w:val="000C7CDD"/>
    <w:rsid w:val="000D4E19"/>
    <w:rsid w:val="000D74B0"/>
    <w:rsid w:val="000E6251"/>
    <w:rsid w:val="00105500"/>
    <w:rsid w:val="001062BF"/>
    <w:rsid w:val="001175DC"/>
    <w:rsid w:val="00133FDC"/>
    <w:rsid w:val="0013462D"/>
    <w:rsid w:val="00145A91"/>
    <w:rsid w:val="00156F3A"/>
    <w:rsid w:val="00157885"/>
    <w:rsid w:val="0016340E"/>
    <w:rsid w:val="001712CE"/>
    <w:rsid w:val="00182DF3"/>
    <w:rsid w:val="0019158E"/>
    <w:rsid w:val="001A67DA"/>
    <w:rsid w:val="001C02A3"/>
    <w:rsid w:val="001C3470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2E6000"/>
    <w:rsid w:val="00301C90"/>
    <w:rsid w:val="0031393A"/>
    <w:rsid w:val="00314F3D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A30B3"/>
    <w:rsid w:val="004A7631"/>
    <w:rsid w:val="004A77EA"/>
    <w:rsid w:val="004C4A43"/>
    <w:rsid w:val="004C529F"/>
    <w:rsid w:val="004C62D3"/>
    <w:rsid w:val="004D604E"/>
    <w:rsid w:val="004D6573"/>
    <w:rsid w:val="004E659E"/>
    <w:rsid w:val="005174BC"/>
    <w:rsid w:val="005178F6"/>
    <w:rsid w:val="005268B4"/>
    <w:rsid w:val="00532DDA"/>
    <w:rsid w:val="005408B7"/>
    <w:rsid w:val="0054329C"/>
    <w:rsid w:val="00557585"/>
    <w:rsid w:val="0056212E"/>
    <w:rsid w:val="0057118E"/>
    <w:rsid w:val="005944DF"/>
    <w:rsid w:val="005E5C27"/>
    <w:rsid w:val="00604013"/>
    <w:rsid w:val="00631522"/>
    <w:rsid w:val="00640664"/>
    <w:rsid w:val="00643A03"/>
    <w:rsid w:val="0067431C"/>
    <w:rsid w:val="006776DC"/>
    <w:rsid w:val="00681AD7"/>
    <w:rsid w:val="006A4985"/>
    <w:rsid w:val="006B253D"/>
    <w:rsid w:val="006F0306"/>
    <w:rsid w:val="00704141"/>
    <w:rsid w:val="00722992"/>
    <w:rsid w:val="007272D3"/>
    <w:rsid w:val="007360DE"/>
    <w:rsid w:val="00740FE3"/>
    <w:rsid w:val="00746183"/>
    <w:rsid w:val="00773F4F"/>
    <w:rsid w:val="00785B1A"/>
    <w:rsid w:val="00793346"/>
    <w:rsid w:val="007C0816"/>
    <w:rsid w:val="007C3645"/>
    <w:rsid w:val="007D4E46"/>
    <w:rsid w:val="007D5D7B"/>
    <w:rsid w:val="007E13F3"/>
    <w:rsid w:val="007E2D5E"/>
    <w:rsid w:val="007F3FA7"/>
    <w:rsid w:val="00832EED"/>
    <w:rsid w:val="00844E50"/>
    <w:rsid w:val="00851C12"/>
    <w:rsid w:val="00856DEC"/>
    <w:rsid w:val="008624DD"/>
    <w:rsid w:val="0086284A"/>
    <w:rsid w:val="0088026D"/>
    <w:rsid w:val="008878D3"/>
    <w:rsid w:val="008908FF"/>
    <w:rsid w:val="0089110F"/>
    <w:rsid w:val="008A4947"/>
    <w:rsid w:val="008E31ED"/>
    <w:rsid w:val="008E4A7F"/>
    <w:rsid w:val="0090659A"/>
    <w:rsid w:val="00917151"/>
    <w:rsid w:val="00924928"/>
    <w:rsid w:val="009257D8"/>
    <w:rsid w:val="009620A8"/>
    <w:rsid w:val="00962BC6"/>
    <w:rsid w:val="00973FDC"/>
    <w:rsid w:val="00974C2A"/>
    <w:rsid w:val="00990A6D"/>
    <w:rsid w:val="00990A72"/>
    <w:rsid w:val="009B7D88"/>
    <w:rsid w:val="009E3F77"/>
    <w:rsid w:val="009F47D4"/>
    <w:rsid w:val="00A059C3"/>
    <w:rsid w:val="00A07BB0"/>
    <w:rsid w:val="00A10480"/>
    <w:rsid w:val="00A31C61"/>
    <w:rsid w:val="00A3241A"/>
    <w:rsid w:val="00A339D0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930DC"/>
    <w:rsid w:val="00AB1255"/>
    <w:rsid w:val="00AB154F"/>
    <w:rsid w:val="00AC0764"/>
    <w:rsid w:val="00AC54A7"/>
    <w:rsid w:val="00AD72CD"/>
    <w:rsid w:val="00B03E81"/>
    <w:rsid w:val="00B257EA"/>
    <w:rsid w:val="00B40E01"/>
    <w:rsid w:val="00B54F0B"/>
    <w:rsid w:val="00BA357B"/>
    <w:rsid w:val="00BB1A08"/>
    <w:rsid w:val="00BC48E9"/>
    <w:rsid w:val="00BD50D7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C5B6F"/>
    <w:rsid w:val="00CD1748"/>
    <w:rsid w:val="00CE3754"/>
    <w:rsid w:val="00CF0846"/>
    <w:rsid w:val="00CF0AAE"/>
    <w:rsid w:val="00CF0CC0"/>
    <w:rsid w:val="00CF21F9"/>
    <w:rsid w:val="00D11A9F"/>
    <w:rsid w:val="00D11DBD"/>
    <w:rsid w:val="00D1410B"/>
    <w:rsid w:val="00D171C2"/>
    <w:rsid w:val="00D51BE5"/>
    <w:rsid w:val="00DA4E57"/>
    <w:rsid w:val="00DA506E"/>
    <w:rsid w:val="00DA78B6"/>
    <w:rsid w:val="00DD15CB"/>
    <w:rsid w:val="00DD4398"/>
    <w:rsid w:val="00DD4B83"/>
    <w:rsid w:val="00DD5F22"/>
    <w:rsid w:val="00DF477E"/>
    <w:rsid w:val="00DF720A"/>
    <w:rsid w:val="00E061C0"/>
    <w:rsid w:val="00E21495"/>
    <w:rsid w:val="00E51777"/>
    <w:rsid w:val="00E764B7"/>
    <w:rsid w:val="00E84216"/>
    <w:rsid w:val="00E85712"/>
    <w:rsid w:val="00E95412"/>
    <w:rsid w:val="00EA5EAC"/>
    <w:rsid w:val="00ED02F4"/>
    <w:rsid w:val="00ED434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76196"/>
    <w:rsid w:val="00FA316F"/>
    <w:rsid w:val="00FB4D1C"/>
    <w:rsid w:val="00FB6631"/>
    <w:rsid w:val="00FC18B1"/>
    <w:rsid w:val="00FC2DEF"/>
    <w:rsid w:val="00FC474C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696C31"/>
  <w15:chartTrackingRefBased/>
  <w15:docId w15:val="{70EC47E2-094F-475F-88F2-BB6575333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257D8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257D8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0401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04013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0401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04013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60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7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41 - Using the internet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2021-07-12T12:40:00Z</dcterms:created>
  <dcterms:modified xsi:type="dcterms:W3CDTF">2021-07-12T12:40:00Z</dcterms:modified>
</cp:coreProperties>
</file>