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BF178" w14:textId="77777777" w:rsidR="00361F9B" w:rsidRDefault="00361F9B" w:rsidP="00361F9B">
      <w:pPr>
        <w:pStyle w:val="NormalBold"/>
        <w:jc w:val="center"/>
        <w:rPr>
          <w:sz w:val="28"/>
          <w:szCs w:val="28"/>
        </w:rPr>
      </w:pPr>
      <w:r>
        <w:pict w14:anchorId="1FDBF3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3E1B8726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411C8EB4" w14:textId="77777777" w:rsidR="00C34338" w:rsidRDefault="00C34338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52: Optimise IT System Performance Level 3 (Credit Value 5)</w:t>
      </w:r>
    </w:p>
    <w:p w14:paraId="7F9B5751" w14:textId="77777777" w:rsidR="00CF0CC0" w:rsidRDefault="00CF0CC0" w:rsidP="00CF0CC0">
      <w:pPr>
        <w:rPr>
          <w:bCs/>
          <w:sz w:val="16"/>
        </w:rPr>
      </w:pPr>
    </w:p>
    <w:p w14:paraId="0571CD05" w14:textId="77777777" w:rsidR="00EA5EAC" w:rsidRDefault="00EA5EAC" w:rsidP="00CF0CC0">
      <w:pPr>
        <w:rPr>
          <w:bCs/>
          <w:sz w:val="16"/>
        </w:rPr>
      </w:pPr>
    </w:p>
    <w:p w14:paraId="79D2DF67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AD6677" w14:paraId="53B09FBE" w14:textId="77777777" w:rsidTr="00AD6677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612A" w14:textId="77777777" w:rsidR="00EF4ABA" w:rsidRPr="00BB350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B350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0894DB7" w14:textId="77777777" w:rsidR="00EF4ABA" w:rsidRPr="00BB350A" w:rsidRDefault="00361F9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4DEF" w14:textId="77777777" w:rsidR="00EF4ABA" w:rsidRPr="00AD6677" w:rsidRDefault="00EF4ABA" w:rsidP="00AD6677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853F" w14:textId="77777777" w:rsidR="00EF4ABA" w:rsidRPr="00BB350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B350A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30576F0" w14:textId="77777777" w:rsidR="00EF4ABA" w:rsidRPr="00AD6677" w:rsidRDefault="00361F9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9ED0B99" w14:textId="77777777" w:rsidR="00CF0CC0" w:rsidRDefault="00CF0CC0" w:rsidP="00CF0CC0">
      <w:pPr>
        <w:pStyle w:val="normal0"/>
      </w:pPr>
    </w:p>
    <w:p w14:paraId="55E2C2AC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7753355F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4E336523" w14:textId="77777777" w:rsidR="00CF0846" w:rsidRDefault="00CF0846" w:rsidP="00CF0846">
      <w:pPr>
        <w:pStyle w:val="normal0"/>
      </w:pPr>
    </w:p>
    <w:p w14:paraId="24BBD1A6" w14:textId="77777777" w:rsidR="00CF0846" w:rsidRDefault="00CF0846" w:rsidP="00FB40AA">
      <w:pPr>
        <w:pStyle w:val="normal0"/>
      </w:pPr>
      <w:r>
        <w:t xml:space="preserve">Centre assessors </w:t>
      </w:r>
      <w:r w:rsidRPr="00FB40AA">
        <w:rPr>
          <w:b/>
        </w:rPr>
        <w:t>must</w:t>
      </w:r>
      <w:r>
        <w:t xml:space="preserve"> assess the candidate’s work prior to submission.</w:t>
      </w:r>
    </w:p>
    <w:p w14:paraId="5466904A" w14:textId="77777777" w:rsidR="00CF0846" w:rsidRDefault="00CF0846" w:rsidP="00FB40AA">
      <w:pPr>
        <w:pStyle w:val="normal0"/>
      </w:pPr>
    </w:p>
    <w:p w14:paraId="7DBA4F8E" w14:textId="77777777" w:rsidR="00CF0846" w:rsidRDefault="00CF0846" w:rsidP="00FB40AA">
      <w:pPr>
        <w:pStyle w:val="normal0"/>
      </w:pPr>
      <w:r>
        <w:t>Only units that have been achieved should be submitted for moderation.</w:t>
      </w:r>
    </w:p>
    <w:p w14:paraId="6F8AF145" w14:textId="77777777" w:rsidR="00FB40AA" w:rsidRPr="00FB40AA" w:rsidRDefault="00FB40AA" w:rsidP="00FB40AA">
      <w:pPr>
        <w:pStyle w:val="normal0"/>
        <w:rPr>
          <w:lang w:val="en-GB"/>
        </w:rPr>
      </w:pPr>
    </w:p>
    <w:p w14:paraId="4056D97B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5EE20F6F" w14:textId="77777777" w:rsidR="00CF0846" w:rsidRPr="00D70932" w:rsidRDefault="00CF0846" w:rsidP="00CF0846"/>
    <w:p w14:paraId="217707AB" w14:textId="77777777" w:rsidR="00CF0846" w:rsidRPr="00FB40AA" w:rsidRDefault="00CF0846" w:rsidP="00FB40AA">
      <w:pPr>
        <w:rPr>
          <w:sz w:val="22"/>
          <w:szCs w:val="22"/>
        </w:rPr>
        <w:sectPr w:rsidR="00CF0846" w:rsidRPr="00FB40AA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B34E9F">
        <w:rPr>
          <w:b/>
          <w:bCs/>
          <w:i/>
          <w:sz w:val="22"/>
          <w:szCs w:val="22"/>
        </w:rPr>
        <w:t>in bold</w:t>
      </w:r>
      <w:r w:rsidR="00B34E9F" w:rsidRPr="00B34E9F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6E6DE5A3" w14:textId="77777777" w:rsidR="00FB40AA" w:rsidRDefault="00FB40AA" w:rsidP="00FB40AA">
      <w:pPr>
        <w:pStyle w:val="OCRBullet"/>
        <w:numPr>
          <w:ilvl w:val="1"/>
          <w:numId w:val="0"/>
        </w:numPr>
        <w:tabs>
          <w:tab w:val="num" w:pos="1080"/>
        </w:tabs>
        <w:rPr>
          <w:b/>
          <w:sz w:val="24"/>
          <w:szCs w:val="20"/>
          <w:lang w:val="en-GB"/>
        </w:rPr>
      </w:pPr>
    </w:p>
    <w:p w14:paraId="090F991A" w14:textId="77777777" w:rsidR="00FB40AA" w:rsidRDefault="00FB40AA" w:rsidP="00FB40AA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367129BA" w14:textId="77777777" w:rsidR="00FB40AA" w:rsidRPr="00FB40AA" w:rsidRDefault="00FB40AA" w:rsidP="00FB40AA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2E5A8FA6" w14:textId="77777777" w:rsidR="00FB40AA" w:rsidRDefault="00FB40AA"/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2DE625BB" w14:textId="77777777" w:rsidTr="00FB40AA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45AD4B" w14:textId="77777777" w:rsidR="00461787" w:rsidRPr="00FB40AA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FB40AA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15F5DC" w14:textId="77777777" w:rsidR="00461787" w:rsidRPr="00FB40AA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FB40AA">
              <w:rPr>
                <w:b/>
                <w:sz w:val="22"/>
                <w:szCs w:val="22"/>
              </w:rPr>
              <w:t>Evidence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  <w:r w:rsidRPr="00FB40AA">
              <w:rPr>
                <w:b/>
                <w:sz w:val="22"/>
                <w:szCs w:val="22"/>
              </w:rPr>
              <w:t>Requirements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C85A3B4" w14:textId="77777777" w:rsidR="00461787" w:rsidRPr="00FB40AA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FB40AA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7208EFE0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52B8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C1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C34338" w:rsidRPr="0050234F">
              <w:rPr>
                <w:rFonts w:cs="Arial"/>
                <w:b/>
                <w:sz w:val="22"/>
                <w:szCs w:val="22"/>
                <w:lang w:val="en-GB"/>
              </w:rPr>
              <w:t>Keep computer hardware and software operating efficiently.</w:t>
            </w:r>
          </w:p>
          <w:p w14:paraId="186C4A3E" w14:textId="77777777" w:rsidR="00985B0B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C1.1</w:t>
            </w:r>
            <w:r w:rsidR="00C34338" w:rsidRPr="0050234F">
              <w:rPr>
                <w:rFonts w:cs="Arial"/>
                <w:lang w:val="en-GB"/>
              </w:rPr>
              <w:tab/>
              <w:t xml:space="preserve">Explain the factors that should be </w:t>
            </w:r>
            <w:proofErr w:type="gramStart"/>
            <w:r w:rsidR="00C34338" w:rsidRPr="0050234F">
              <w:rPr>
                <w:rFonts w:cs="Arial"/>
                <w:lang w:val="en-GB"/>
              </w:rPr>
              <w:t>taken into account</w:t>
            </w:r>
            <w:proofErr w:type="gramEnd"/>
            <w:r w:rsidR="00C34338" w:rsidRPr="0050234F">
              <w:rPr>
                <w:rFonts w:cs="Arial"/>
                <w:lang w:val="en-GB"/>
              </w:rPr>
              <w:t xml:space="preserve"> when choosing an operating system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77F" w14:textId="77777777" w:rsidR="00C34338" w:rsidRPr="00E245A4" w:rsidRDefault="00C34338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>C1.1</w:t>
            </w:r>
            <w:r w:rsidR="00FB40AA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 xml:space="preserve"> </w:t>
            </w:r>
            <w:r w:rsidR="00B53C1E">
              <w:rPr>
                <w:szCs w:val="22"/>
                <w:lang w:val="en-GB"/>
              </w:rPr>
              <w:t>P</w:t>
            </w:r>
            <w:r w:rsidRPr="00E245A4">
              <w:rPr>
                <w:szCs w:val="22"/>
                <w:lang w:val="en-GB"/>
              </w:rPr>
              <w:t>rovide</w:t>
            </w:r>
            <w:proofErr w:type="gramEnd"/>
            <w:r w:rsidRPr="00E245A4">
              <w:rPr>
                <w:szCs w:val="22"/>
                <w:lang w:val="en-GB"/>
              </w:rPr>
              <w:t xml:space="preserve"> a brief explanation of the key factors that should be taken into account</w:t>
            </w:r>
            <w:r w:rsidR="008A7972" w:rsidRPr="00E245A4">
              <w:rPr>
                <w:szCs w:val="22"/>
                <w:lang w:val="en-GB"/>
              </w:rPr>
              <w:t xml:space="preserve"> when choosing an operating system</w:t>
            </w:r>
            <w:r w:rsidRPr="00E245A4">
              <w:rPr>
                <w:szCs w:val="22"/>
                <w:lang w:val="en-GB"/>
              </w:rPr>
              <w:t>.</w:t>
            </w:r>
          </w:p>
          <w:p w14:paraId="0C85A4BE" w14:textId="77777777" w:rsidR="002C3526" w:rsidRPr="00BB350A" w:rsidRDefault="00C34338" w:rsidP="00FB40AA">
            <w:pPr>
              <w:pStyle w:val="Examples"/>
              <w:spacing w:after="80"/>
              <w:rPr>
                <w:lang w:val="en-GB"/>
              </w:rPr>
            </w:pPr>
            <w:r w:rsidRPr="00FB40AA">
              <w:rPr>
                <w:b/>
                <w:lang w:val="en-GB"/>
              </w:rPr>
              <w:t>Examples</w:t>
            </w:r>
            <w:r w:rsidR="00FB40AA">
              <w:rPr>
                <w:b/>
                <w:lang w:val="en-GB"/>
              </w:rPr>
              <w:t xml:space="preserve">: </w:t>
            </w:r>
            <w:r w:rsidRPr="00B34E9F">
              <w:rPr>
                <w:lang w:val="en-GB"/>
              </w:rPr>
              <w:t xml:space="preserve"> Characteristics of operating systems:  Cost, ease of use, compatibility with software and hardware, proprietary or open source; availability of support; additional features.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DC9F0" w14:textId="77777777" w:rsidR="006B253D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01BC325C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F99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C1.2</w:t>
            </w:r>
            <w:r>
              <w:rPr>
                <w:rFonts w:cs="Arial"/>
                <w:lang w:val="en-GB"/>
              </w:rPr>
              <w:tab/>
            </w:r>
            <w:r w:rsidR="00C34338" w:rsidRPr="0050234F">
              <w:rPr>
                <w:rFonts w:cs="Arial"/>
                <w:lang w:val="en-GB"/>
              </w:rPr>
              <w:t>Take appropriate steps to protect compute</w:t>
            </w:r>
            <w:r>
              <w:rPr>
                <w:rFonts w:cs="Arial"/>
                <w:lang w:val="en-GB"/>
              </w:rPr>
              <w:t>r hardware from loss or damage</w:t>
            </w:r>
          </w:p>
          <w:p w14:paraId="53E577B9" w14:textId="77777777" w:rsidR="00B01CA1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C1.5</w:t>
            </w:r>
            <w:r>
              <w:rPr>
                <w:rFonts w:cs="Arial"/>
                <w:lang w:val="en-GB"/>
              </w:rPr>
              <w:tab/>
            </w:r>
            <w:r w:rsidR="00B01CA1" w:rsidRPr="0050234F">
              <w:rPr>
                <w:rFonts w:cs="Arial"/>
                <w:lang w:val="en-GB"/>
              </w:rPr>
              <w:t>Configure</w:t>
            </w:r>
            <w:r w:rsidR="00C34338" w:rsidRPr="0050234F">
              <w:rPr>
                <w:rFonts w:cs="Arial"/>
                <w:lang w:val="en-GB"/>
              </w:rPr>
              <w:t xml:space="preserve"> anti-virus software and other security software</w:t>
            </w:r>
          </w:p>
          <w:p w14:paraId="252ED790" w14:textId="77777777" w:rsidR="002C3526" w:rsidRPr="00BB350A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C1.7</w:t>
            </w:r>
            <w:r>
              <w:rPr>
                <w:rFonts w:cs="Arial"/>
                <w:lang w:val="en-GB"/>
              </w:rPr>
              <w:tab/>
            </w:r>
            <w:r w:rsidR="00B01CA1" w:rsidRPr="0050234F">
              <w:rPr>
                <w:rFonts w:cs="Arial"/>
                <w:lang w:val="en-GB"/>
              </w:rPr>
              <w:t>Configure synchronisation and maintain</w:t>
            </w:r>
            <w:r w:rsidR="00C34338" w:rsidRPr="0050234F">
              <w:rPr>
                <w:rFonts w:cs="Arial"/>
                <w:lang w:val="en-GB"/>
              </w:rPr>
              <w:t xml:space="preserve"> security on remote access sessions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39C" w14:textId="77777777" w:rsidR="00C34338" w:rsidRPr="00B34E9F" w:rsidRDefault="00FB40AA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E245A4">
              <w:rPr>
                <w:szCs w:val="22"/>
                <w:lang w:val="en-GB"/>
              </w:rPr>
              <w:t xml:space="preserve">C1.2, C1.5, </w:t>
            </w:r>
            <w:proofErr w:type="gramStart"/>
            <w:r w:rsidR="00C34338" w:rsidRPr="00E245A4">
              <w:rPr>
                <w:szCs w:val="22"/>
                <w:lang w:val="en-GB"/>
              </w:rPr>
              <w:t xml:space="preserve">C1.7 </w:t>
            </w:r>
            <w:r w:rsidRPr="00E245A4">
              <w:rPr>
                <w:szCs w:val="22"/>
                <w:lang w:val="en-GB"/>
              </w:rPr>
              <w:t xml:space="preserve"> </w:t>
            </w:r>
            <w:r w:rsidR="00C34338" w:rsidRPr="00E245A4">
              <w:rPr>
                <w:szCs w:val="22"/>
                <w:lang w:val="en-GB"/>
              </w:rPr>
              <w:t>There</w:t>
            </w:r>
            <w:proofErr w:type="gramEnd"/>
            <w:r w:rsidR="00C34338" w:rsidRPr="00E245A4">
              <w:rPr>
                <w:szCs w:val="22"/>
                <w:lang w:val="en-GB"/>
              </w:rPr>
              <w:t xml:space="preserve"> must be evidence of three different examples </w:t>
            </w:r>
            <w:r w:rsidR="008A7972" w:rsidRPr="00E245A4">
              <w:rPr>
                <w:szCs w:val="22"/>
                <w:lang w:val="en-GB"/>
              </w:rPr>
              <w:t>of configuring anti-virus software and other security software and  synchronisation and maintaining security on remote access sessions</w:t>
            </w:r>
            <w:r w:rsidRPr="00E245A4">
              <w:rPr>
                <w:szCs w:val="22"/>
                <w:lang w:val="en-GB"/>
              </w:rPr>
              <w:t>.</w:t>
            </w:r>
          </w:p>
          <w:p w14:paraId="4195B869" w14:textId="77777777" w:rsidR="00990A72" w:rsidRPr="00BB350A" w:rsidRDefault="00C34338" w:rsidP="00FB40AA">
            <w:pPr>
              <w:pStyle w:val="Examples"/>
              <w:spacing w:after="80"/>
              <w:rPr>
                <w:lang w:val="en-GB"/>
              </w:rPr>
            </w:pPr>
            <w:r w:rsidRPr="00FB40AA">
              <w:rPr>
                <w:b/>
                <w:szCs w:val="19"/>
                <w:lang w:val="en-GB"/>
              </w:rPr>
              <w:t>Examples</w:t>
            </w:r>
            <w:r w:rsidR="00FB40AA">
              <w:rPr>
                <w:b/>
                <w:szCs w:val="19"/>
                <w:lang w:val="en-GB"/>
              </w:rPr>
              <w:t>:</w:t>
            </w:r>
            <w:r w:rsidR="00FB40AA">
              <w:rPr>
                <w:szCs w:val="19"/>
                <w:lang w:val="en-GB"/>
              </w:rPr>
              <w:t xml:space="preserve"> </w:t>
            </w:r>
            <w:r w:rsidRPr="00B34E9F">
              <w:rPr>
                <w:szCs w:val="19"/>
                <w:lang w:val="en-GB"/>
              </w:rPr>
              <w:t xml:space="preserve"> </w:t>
            </w:r>
            <w:r w:rsidRPr="00B34E9F">
              <w:rPr>
                <w:lang w:val="en-GB"/>
              </w:rPr>
              <w:t>Security software:  Anti-virus, malware.  Frequency; timing; updates and firewall settings.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06B96" w14:textId="77777777" w:rsidR="002C3526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14:paraId="5EB01318" w14:textId="77777777" w:rsidTr="00C34338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B73C" w14:textId="77777777" w:rsidR="008A7972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C1.3</w:t>
            </w:r>
            <w:r>
              <w:rPr>
                <w:rFonts w:cs="Arial"/>
                <w:lang w:val="en-GB"/>
              </w:rPr>
              <w:tab/>
            </w:r>
            <w:r w:rsidR="00C34338" w:rsidRPr="0050234F">
              <w:rPr>
                <w:rFonts w:cs="Arial"/>
                <w:lang w:val="en-GB"/>
              </w:rPr>
              <w:t xml:space="preserve">Explain why routine fault-finding </w:t>
            </w:r>
            <w:r w:rsidR="00907607" w:rsidRPr="0050234F">
              <w:rPr>
                <w:rFonts w:cs="Arial"/>
                <w:lang w:val="en-GB"/>
              </w:rPr>
              <w:t>procedures are</w:t>
            </w:r>
            <w:r>
              <w:rPr>
                <w:rFonts w:cs="Arial"/>
                <w:lang w:val="en-GB"/>
              </w:rPr>
              <w:t xml:space="preserve"> important</w:t>
            </w:r>
          </w:p>
          <w:p w14:paraId="00563B0A" w14:textId="77777777" w:rsidR="00C34338" w:rsidRPr="00BB350A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C1.4</w:t>
            </w:r>
            <w:r>
              <w:rPr>
                <w:rFonts w:cs="Arial"/>
                <w:lang w:val="en-GB"/>
              </w:rPr>
              <w:tab/>
            </w:r>
            <w:r w:rsidR="008A7972" w:rsidRPr="0050234F">
              <w:rPr>
                <w:rFonts w:cs="Arial"/>
                <w:lang w:val="en-GB"/>
              </w:rPr>
              <w:t>Use an appropriate fault-finding procedure to routinely monitor hardware performance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A8A2" w14:textId="77777777" w:rsidR="00C34338" w:rsidRPr="00E245A4" w:rsidRDefault="00B01CA1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E245A4">
              <w:rPr>
                <w:szCs w:val="22"/>
                <w:lang w:val="en-GB"/>
              </w:rPr>
              <w:t>C1.3 &amp;1.</w:t>
            </w:r>
            <w:proofErr w:type="gramStart"/>
            <w:r w:rsidRPr="00E245A4">
              <w:rPr>
                <w:szCs w:val="22"/>
                <w:lang w:val="en-GB"/>
              </w:rPr>
              <w:t xml:space="preserve">4 </w:t>
            </w:r>
            <w:r w:rsidR="00FB40AA" w:rsidRPr="00E245A4">
              <w:rPr>
                <w:szCs w:val="22"/>
                <w:lang w:val="en-GB"/>
              </w:rPr>
              <w:t xml:space="preserve"> </w:t>
            </w:r>
            <w:r w:rsidR="00C34338" w:rsidRPr="00E245A4">
              <w:rPr>
                <w:szCs w:val="22"/>
                <w:lang w:val="en-GB"/>
              </w:rPr>
              <w:t>The</w:t>
            </w:r>
            <w:proofErr w:type="gramEnd"/>
            <w:r w:rsidR="00C34338" w:rsidRPr="00E245A4">
              <w:rPr>
                <w:szCs w:val="22"/>
                <w:lang w:val="en-GB"/>
              </w:rPr>
              <w:t xml:space="preserve"> evidence should include three different examples of fault finding</w:t>
            </w:r>
            <w:r w:rsidR="008A7972" w:rsidRPr="00E245A4">
              <w:rPr>
                <w:szCs w:val="22"/>
                <w:lang w:val="en-GB"/>
              </w:rPr>
              <w:t xml:space="preserve"> and  a brief explanation as to the importance of routine fault-finding</w:t>
            </w:r>
          </w:p>
          <w:p w14:paraId="7E08F297" w14:textId="77777777" w:rsidR="00C34338" w:rsidRPr="00B34E9F" w:rsidRDefault="00C34338" w:rsidP="00FB40AA">
            <w:pPr>
              <w:pStyle w:val="Examples"/>
              <w:spacing w:after="80"/>
              <w:rPr>
                <w:lang w:val="en-GB"/>
              </w:rPr>
            </w:pPr>
            <w:r w:rsidRPr="00FB40AA">
              <w:rPr>
                <w:b/>
                <w:lang w:val="en-GB"/>
              </w:rPr>
              <w:t>Examples:</w:t>
            </w:r>
            <w:r w:rsidRPr="00B34E9F">
              <w:rPr>
                <w:lang w:val="en-GB"/>
              </w:rPr>
              <w:t xml:space="preserve">  Fault-finding procedures: Recommended by the manufacturer, diagnostic tools and probes; maintain fault log.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F8BB9" w14:textId="77777777" w:rsidR="00C34338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14:paraId="195D22CF" w14:textId="77777777" w:rsidTr="00C34338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6639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C1.6</w:t>
            </w:r>
            <w:r w:rsidR="00B34E9F" w:rsidRPr="0050234F">
              <w:rPr>
                <w:rFonts w:cs="Arial"/>
                <w:lang w:val="en-GB"/>
              </w:rPr>
              <w:tab/>
              <w:t>Install and configure printers and other peripheral devices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5EC3" w14:textId="77777777" w:rsidR="00C34338" w:rsidRPr="00E245A4" w:rsidRDefault="00C34338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>C1.6</w:t>
            </w:r>
            <w:r w:rsidR="00E245A4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 xml:space="preserve"> There</w:t>
            </w:r>
            <w:proofErr w:type="gramEnd"/>
            <w:r w:rsidRPr="00E245A4">
              <w:rPr>
                <w:szCs w:val="22"/>
                <w:lang w:val="en-GB"/>
              </w:rPr>
              <w:t xml:space="preserve"> should be evidence of installing one printer and two other peripheral devices.</w:t>
            </w:r>
          </w:p>
          <w:p w14:paraId="5BC758AC" w14:textId="77777777" w:rsidR="00C34338" w:rsidRPr="00E245A4" w:rsidRDefault="00C34338" w:rsidP="00E245A4">
            <w:pPr>
              <w:pStyle w:val="Examples"/>
              <w:spacing w:after="80"/>
              <w:rPr>
                <w:lang w:val="en-GB"/>
              </w:rPr>
            </w:pPr>
            <w:r w:rsidRPr="00E245A4">
              <w:rPr>
                <w:b/>
                <w:bCs/>
                <w:lang w:val="en-GB"/>
              </w:rPr>
              <w:t>Examples:</w:t>
            </w:r>
            <w:r w:rsidRPr="00B34E9F">
              <w:rPr>
                <w:bCs/>
                <w:lang w:val="en-GB"/>
              </w:rPr>
              <w:t xml:space="preserve">  </w:t>
            </w:r>
            <w:r w:rsidRPr="00FB40AA">
              <w:rPr>
                <w:lang w:val="en-GB"/>
              </w:rPr>
              <w:t>Peripheral</w:t>
            </w:r>
            <w:r w:rsidRPr="00B34E9F">
              <w:rPr>
                <w:bCs/>
                <w:lang w:val="en-GB"/>
              </w:rPr>
              <w:t xml:space="preserve"> devices: </w:t>
            </w:r>
            <w:r w:rsidRPr="00B34E9F">
              <w:rPr>
                <w:lang w:val="en-GB"/>
              </w:rPr>
              <w:t>Speakers, scanner, games console, joystick, plug and play devices, default setup routines, printer and other device drivers.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1A5AA" w14:textId="77777777" w:rsidR="00C34338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14:paraId="43EAFF59" w14:textId="77777777" w:rsidTr="00AD6677">
        <w:trPr>
          <w:trHeight w:val="1801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0D0D95" w14:textId="77777777" w:rsidR="00C34338" w:rsidRPr="0050234F" w:rsidRDefault="00C34338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C1.8</w:t>
            </w:r>
            <w:r w:rsidR="00DF320D" w:rsidRPr="0050234F">
              <w:rPr>
                <w:rFonts w:cs="Arial"/>
                <w:lang w:val="en-GB"/>
              </w:rPr>
              <w:tab/>
            </w:r>
            <w:r w:rsidRPr="0050234F">
              <w:rPr>
                <w:rFonts w:cs="Arial"/>
                <w:lang w:val="en-GB"/>
              </w:rPr>
              <w:t>Configure a computer to present or display information to an audience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ED151" w14:textId="77777777" w:rsidR="00C34338" w:rsidRPr="00E245A4" w:rsidRDefault="00C34338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 xml:space="preserve">C1.8 </w:t>
            </w:r>
            <w:r w:rsidR="00E245A4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>There</w:t>
            </w:r>
            <w:proofErr w:type="gramEnd"/>
            <w:r w:rsidRPr="00E245A4">
              <w:rPr>
                <w:szCs w:val="22"/>
                <w:lang w:val="en-GB"/>
              </w:rPr>
              <w:t xml:space="preserve"> should be at least one example </w:t>
            </w:r>
            <w:r w:rsidR="008A7972" w:rsidRPr="00E245A4">
              <w:rPr>
                <w:szCs w:val="22"/>
                <w:lang w:val="en-GB"/>
              </w:rPr>
              <w:t>of  configuring a computer to present or display information to an audience</w:t>
            </w:r>
            <w:r w:rsidRPr="00E245A4">
              <w:rPr>
                <w:szCs w:val="22"/>
                <w:lang w:val="en-GB"/>
              </w:rPr>
              <w:t>.</w:t>
            </w:r>
          </w:p>
          <w:p w14:paraId="1940CF25" w14:textId="77777777" w:rsidR="00C34338" w:rsidRPr="00E245A4" w:rsidRDefault="00C34338" w:rsidP="00E245A4">
            <w:pPr>
              <w:pStyle w:val="Examples"/>
              <w:spacing w:after="80"/>
              <w:rPr>
                <w:lang w:val="en-GB"/>
              </w:rPr>
            </w:pPr>
            <w:r w:rsidRPr="00E245A4">
              <w:rPr>
                <w:b/>
                <w:lang w:val="en-GB"/>
              </w:rPr>
              <w:t>Examples:</w:t>
            </w:r>
            <w:r w:rsidRPr="00B34E9F">
              <w:rPr>
                <w:lang w:val="en-GB"/>
              </w:rPr>
              <w:t xml:space="preserve">  Present/display information: Whiteboards, projectors, slide presentations on continual loops.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66577331" w14:textId="77777777" w:rsidR="00C34338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952C1B7" w14:textId="77777777" w:rsidR="00283DAA" w:rsidRPr="00FB40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6DE4EC9" w14:textId="77777777" w:rsidR="00283DAA" w:rsidRPr="00FB40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:rsidRPr="00FB40AA" w14:paraId="40F5BF7C" w14:textId="77777777" w:rsidTr="00FB40AA">
        <w:trPr>
          <w:trHeight w:val="281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8175E5" w14:textId="77777777" w:rsidR="00283DAA" w:rsidRPr="00FB40AA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FB40AA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94BC36" w14:textId="77777777" w:rsidR="00283DAA" w:rsidRPr="00FB40AA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FB40AA">
              <w:rPr>
                <w:b/>
                <w:sz w:val="22"/>
                <w:szCs w:val="22"/>
              </w:rPr>
              <w:t>Evidence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  <w:r w:rsidRPr="00FB40AA">
              <w:rPr>
                <w:b/>
                <w:sz w:val="22"/>
                <w:szCs w:val="22"/>
              </w:rPr>
              <w:t>Requirements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30564B8" w14:textId="77777777" w:rsidR="00283DAA" w:rsidRPr="00FB40AA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FB40AA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C34338" w:rsidRPr="00FB40AA" w14:paraId="3219EDBC" w14:textId="77777777" w:rsidTr="00985B0B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D51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C2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C34338" w:rsidRPr="0050234F">
              <w:rPr>
                <w:rFonts w:cs="Arial"/>
                <w:b/>
                <w:sz w:val="22"/>
                <w:szCs w:val="22"/>
                <w:lang w:val="en-GB"/>
              </w:rPr>
              <w:t>Manage files to maintain and improve performance.</w:t>
            </w:r>
          </w:p>
          <w:p w14:paraId="0F346B07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C2.1</w:t>
            </w:r>
            <w:r w:rsidR="00C34338" w:rsidRPr="0050234F">
              <w:rPr>
                <w:rFonts w:cs="Arial"/>
                <w:lang w:val="en-GB"/>
              </w:rPr>
              <w:tab/>
              <w:t>Explain why it is important to undertake file housekeeping of the information stored on computer systems and how it affects performance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B3C6" w14:textId="77777777" w:rsidR="00C34338" w:rsidRPr="00E245A4" w:rsidRDefault="00DF320D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E245A4">
              <w:rPr>
                <w:szCs w:val="22"/>
                <w:lang w:val="en-GB"/>
              </w:rPr>
              <w:t>C</w:t>
            </w:r>
            <w:proofErr w:type="gramStart"/>
            <w:r w:rsidRPr="00E245A4">
              <w:rPr>
                <w:szCs w:val="22"/>
                <w:lang w:val="en-GB"/>
              </w:rPr>
              <w:t>2.</w:t>
            </w:r>
            <w:r w:rsidR="00B53C1E">
              <w:rPr>
                <w:szCs w:val="22"/>
                <w:lang w:val="en-GB"/>
              </w:rPr>
              <w:t>P</w:t>
            </w:r>
            <w:r w:rsidR="00C34338" w:rsidRPr="00E245A4">
              <w:rPr>
                <w:szCs w:val="22"/>
                <w:lang w:val="en-GB"/>
              </w:rPr>
              <w:t>rovide</w:t>
            </w:r>
            <w:proofErr w:type="gramEnd"/>
            <w:r w:rsidR="00C34338" w:rsidRPr="00E245A4">
              <w:rPr>
                <w:szCs w:val="22"/>
                <w:lang w:val="en-GB"/>
              </w:rPr>
              <w:t xml:space="preserve"> a brief explanation </w:t>
            </w:r>
            <w:r w:rsidR="00B01CA1" w:rsidRPr="00E245A4">
              <w:rPr>
                <w:szCs w:val="22"/>
                <w:lang w:val="en-GB"/>
              </w:rPr>
              <w:t xml:space="preserve">about </w:t>
            </w:r>
            <w:r w:rsidR="00C34338" w:rsidRPr="00E245A4">
              <w:rPr>
                <w:szCs w:val="22"/>
                <w:lang w:val="en-GB"/>
              </w:rPr>
              <w:t>the importance of file housekeeping and how it affects performance.</w:t>
            </w:r>
          </w:p>
          <w:p w14:paraId="74CF90A9" w14:textId="77777777" w:rsidR="00C34338" w:rsidRPr="00E245A4" w:rsidRDefault="00DF320D" w:rsidP="00E245A4">
            <w:pPr>
              <w:pStyle w:val="Examples"/>
              <w:spacing w:after="80"/>
              <w:rPr>
                <w:b/>
                <w:lang w:val="en-GB"/>
              </w:rPr>
            </w:pPr>
            <w:r w:rsidRPr="00E245A4">
              <w:rPr>
                <w:b/>
                <w:lang w:val="en-GB"/>
              </w:rPr>
              <w:t xml:space="preserve">Examples: </w:t>
            </w:r>
            <w:r w:rsidR="00E245A4">
              <w:rPr>
                <w:b/>
                <w:lang w:val="en-GB"/>
              </w:rPr>
              <w:t xml:space="preserve"> </w:t>
            </w:r>
            <w:r w:rsidR="00C34338" w:rsidRPr="00B34E9F">
              <w:rPr>
                <w:lang w:val="en-GB"/>
              </w:rPr>
              <w:t xml:space="preserve">Information Storage: Data files, folders, sub-folders, </w:t>
            </w:r>
            <w:r w:rsidRPr="00B34E9F">
              <w:rPr>
                <w:lang w:val="en-GB"/>
              </w:rPr>
              <w:t>storage media; archives.</w:t>
            </w:r>
          </w:p>
          <w:p w14:paraId="59EDAC83" w14:textId="77777777" w:rsidR="00C34338" w:rsidRPr="00E245A4" w:rsidRDefault="00C34338" w:rsidP="00E245A4">
            <w:pPr>
              <w:pStyle w:val="Examples"/>
              <w:spacing w:after="80"/>
              <w:rPr>
                <w:lang w:val="en-GB"/>
              </w:rPr>
            </w:pPr>
            <w:r w:rsidRPr="00B34E9F">
              <w:rPr>
                <w:lang w:val="en-GB"/>
              </w:rPr>
              <w:t>File Housekeeping: Naming and labelling conventions; organising files, folders and storage media; saving backups; deleting unwanted files; changing default settings for saving data; file and folder options; sharing and synchronising files; properties and disk partitions.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0704" w14:textId="77777777" w:rsidR="00C34338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:rsidRPr="00FB40AA" w14:paraId="12170214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1180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C2.2</w:t>
            </w:r>
            <w:r w:rsidR="00C34338" w:rsidRPr="0050234F">
              <w:rPr>
                <w:rFonts w:cs="Arial"/>
                <w:lang w:val="en-GB"/>
              </w:rPr>
              <w:tab/>
              <w:t>Use file navigation software to organise files into an appropriate folder structure</w:t>
            </w:r>
          </w:p>
          <w:p w14:paraId="5B262AEC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C2.3</w:t>
            </w:r>
            <w:r>
              <w:rPr>
                <w:rFonts w:cs="Arial"/>
                <w:lang w:val="en-GB"/>
              </w:rPr>
              <w:tab/>
              <w:t>A</w:t>
            </w:r>
            <w:r w:rsidR="00916BE6" w:rsidRPr="0050234F">
              <w:rPr>
                <w:rFonts w:cs="Arial"/>
                <w:lang w:val="en-GB"/>
              </w:rPr>
              <w:t>rchive, back up and restore</w:t>
            </w:r>
            <w:r>
              <w:rPr>
                <w:rFonts w:cs="Arial"/>
                <w:lang w:val="en-GB"/>
              </w:rPr>
              <w:t xml:space="preserve"> files and folders</w:t>
            </w:r>
          </w:p>
          <w:p w14:paraId="62498E40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C2.4</w:t>
            </w:r>
            <w:r>
              <w:rPr>
                <w:rFonts w:cs="Arial"/>
                <w:lang w:val="en-GB"/>
              </w:rPr>
              <w:tab/>
            </w:r>
            <w:r w:rsidR="00916BE6" w:rsidRPr="0050234F">
              <w:rPr>
                <w:rFonts w:cs="Arial"/>
                <w:lang w:val="en-GB"/>
              </w:rPr>
              <w:t>Manage</w:t>
            </w:r>
            <w:r w:rsidR="00C34338" w:rsidRPr="0050234F">
              <w:rPr>
                <w:rFonts w:cs="Arial"/>
                <w:lang w:val="en-GB"/>
              </w:rPr>
              <w:t xml:space="preserve"> file and disk housekeeping so that </w:t>
            </w:r>
            <w:r w:rsidR="00DF320D" w:rsidRPr="0050234F">
              <w:rPr>
                <w:rFonts w:cs="Arial"/>
                <w:lang w:val="en-GB"/>
              </w:rPr>
              <w:t xml:space="preserve">Information </w:t>
            </w:r>
            <w:r>
              <w:rPr>
                <w:rFonts w:cs="Arial"/>
                <w:lang w:val="en-GB"/>
              </w:rPr>
              <w:t>is secure and easy to find</w:t>
            </w:r>
          </w:p>
          <w:p w14:paraId="3AE32A62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C2.5</w:t>
            </w:r>
            <w:r>
              <w:rPr>
                <w:rFonts w:cs="Arial"/>
                <w:lang w:val="en-GB"/>
              </w:rPr>
              <w:tab/>
            </w:r>
            <w:r w:rsidR="00916BE6" w:rsidRPr="0050234F">
              <w:rPr>
                <w:rFonts w:cs="Arial"/>
                <w:lang w:val="en-GB"/>
              </w:rPr>
              <w:t>Configure</w:t>
            </w:r>
            <w:r>
              <w:rPr>
                <w:rFonts w:cs="Arial"/>
                <w:lang w:val="en-GB"/>
              </w:rPr>
              <w:t xml:space="preserve"> access to remote file systems</w:t>
            </w:r>
          </w:p>
          <w:p w14:paraId="37DDB21E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C2.6</w:t>
            </w:r>
            <w:r>
              <w:rPr>
                <w:rFonts w:cs="Arial"/>
                <w:lang w:val="en-GB"/>
              </w:rPr>
              <w:tab/>
            </w:r>
            <w:r w:rsidR="00916BE6" w:rsidRPr="0050234F">
              <w:rPr>
                <w:rFonts w:cs="Arial"/>
                <w:lang w:val="en-GB"/>
              </w:rPr>
              <w:t>Distinguish</w:t>
            </w:r>
            <w:r w:rsidR="00C34338" w:rsidRPr="0050234F">
              <w:rPr>
                <w:rFonts w:cs="Arial"/>
                <w:lang w:val="en-GB"/>
              </w:rPr>
              <w:t xml:space="preserve"> bet</w:t>
            </w:r>
            <w:r>
              <w:rPr>
                <w:rFonts w:cs="Arial"/>
                <w:lang w:val="en-GB"/>
              </w:rPr>
              <w:t>ween data and system file types</w:t>
            </w:r>
          </w:p>
          <w:p w14:paraId="4F06EB6F" w14:textId="77777777" w:rsidR="00C34338" w:rsidRPr="0050234F" w:rsidRDefault="00C34338" w:rsidP="0050234F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40"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E68D" w14:textId="77777777" w:rsidR="00C34338" w:rsidRPr="00B34E9F" w:rsidRDefault="00E245A4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E245A4">
              <w:rPr>
                <w:szCs w:val="22"/>
                <w:lang w:val="en-GB"/>
              </w:rPr>
              <w:t xml:space="preserve">C2.2, </w:t>
            </w:r>
            <w:r w:rsidR="00C34338" w:rsidRPr="00E245A4">
              <w:rPr>
                <w:szCs w:val="22"/>
                <w:lang w:val="en-GB"/>
              </w:rPr>
              <w:t>C2</w:t>
            </w:r>
            <w:r w:rsidRPr="00E245A4">
              <w:rPr>
                <w:szCs w:val="22"/>
                <w:lang w:val="en-GB"/>
              </w:rPr>
              <w:t xml:space="preserve">.3, C2.4, C2.5 &amp; </w:t>
            </w:r>
            <w:proofErr w:type="gramStart"/>
            <w:r w:rsidR="00C34338" w:rsidRPr="00E245A4">
              <w:rPr>
                <w:szCs w:val="22"/>
                <w:lang w:val="en-GB"/>
              </w:rPr>
              <w:t>C2.6</w:t>
            </w:r>
            <w:r w:rsidRPr="00E245A4">
              <w:rPr>
                <w:szCs w:val="22"/>
                <w:lang w:val="en-GB"/>
              </w:rPr>
              <w:t xml:space="preserve"> </w:t>
            </w:r>
            <w:r w:rsidR="00C34338" w:rsidRPr="00E245A4">
              <w:rPr>
                <w:szCs w:val="22"/>
                <w:lang w:val="en-GB"/>
              </w:rPr>
              <w:t xml:space="preserve"> There</w:t>
            </w:r>
            <w:proofErr w:type="gramEnd"/>
            <w:r w:rsidR="00C34338" w:rsidRPr="00E245A4">
              <w:rPr>
                <w:szCs w:val="22"/>
                <w:lang w:val="en-GB"/>
              </w:rPr>
              <w:t xml:space="preserve"> should be evidence of carrying out three different examples for </w:t>
            </w:r>
            <w:r w:rsidR="00916BE6" w:rsidRPr="00E245A4">
              <w:rPr>
                <w:szCs w:val="22"/>
                <w:lang w:val="en-GB"/>
              </w:rPr>
              <w:t>C2.2 -2.6</w:t>
            </w:r>
            <w:r w:rsidR="00C34338" w:rsidRPr="00E245A4">
              <w:rPr>
                <w:szCs w:val="22"/>
                <w:lang w:val="en-GB"/>
              </w:rPr>
              <w:t>.</w:t>
            </w:r>
          </w:p>
          <w:p w14:paraId="53D39845" w14:textId="77777777" w:rsidR="00C34338" w:rsidRPr="00E245A4" w:rsidRDefault="00DF320D" w:rsidP="00E245A4">
            <w:pPr>
              <w:pStyle w:val="Examples"/>
              <w:spacing w:after="80"/>
              <w:rPr>
                <w:b/>
                <w:lang w:val="en-GB"/>
              </w:rPr>
            </w:pPr>
            <w:r w:rsidRPr="00E245A4">
              <w:rPr>
                <w:b/>
                <w:lang w:val="en-GB"/>
              </w:rPr>
              <w:t>Examples:</w:t>
            </w:r>
            <w:r w:rsidR="00E245A4">
              <w:rPr>
                <w:b/>
                <w:lang w:val="en-GB"/>
              </w:rPr>
              <w:t xml:space="preserve">  </w:t>
            </w:r>
            <w:r w:rsidR="00C34338" w:rsidRPr="00B34E9F">
              <w:rPr>
                <w:lang w:val="en-GB"/>
              </w:rPr>
              <w:t>Information Storage: Data files, folders, sub-fo</w:t>
            </w:r>
            <w:r w:rsidRPr="00B34E9F">
              <w:rPr>
                <w:lang w:val="en-GB"/>
              </w:rPr>
              <w:t>lders, storage media; archives.</w:t>
            </w:r>
          </w:p>
          <w:p w14:paraId="7785823A" w14:textId="77777777" w:rsidR="00C34338" w:rsidRPr="00BB350A" w:rsidRDefault="00C34338" w:rsidP="00E245A4">
            <w:pPr>
              <w:pStyle w:val="Examples"/>
              <w:spacing w:after="80"/>
              <w:rPr>
                <w:lang w:val="en-GB"/>
              </w:rPr>
            </w:pPr>
            <w:r w:rsidRPr="00B34E9F">
              <w:rPr>
                <w:lang w:val="en-GB"/>
              </w:rPr>
              <w:t>File Housekeeping: Naming and labelling conventions; organising files, folders and storage media; saving backups; deleting unwanted files; changing default settings for saving data; file and folder options; sharing and synchronising files; properties and disk partitions.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1F23D" w14:textId="77777777" w:rsidR="00C34338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7B76CAB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72D0A6D2" w14:textId="77777777" w:rsidR="00FB40AA" w:rsidRDefault="00FB40AA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64C4E5FF" w14:textId="77777777" w:rsidTr="00FB40AA">
        <w:trPr>
          <w:trHeight w:val="419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99CCA2A" w14:textId="77777777" w:rsidR="00A671DF" w:rsidRPr="00FB40AA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FB40AA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047B1C" w14:textId="77777777" w:rsidR="00A671DF" w:rsidRPr="00FB40AA" w:rsidRDefault="00A671DF" w:rsidP="00E85712">
            <w:pPr>
              <w:rPr>
                <w:b/>
                <w:sz w:val="22"/>
                <w:szCs w:val="22"/>
              </w:rPr>
            </w:pPr>
            <w:r w:rsidRPr="00FB40AA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F3B073" w14:textId="77777777" w:rsidR="00A671DF" w:rsidRPr="00FB40AA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FB40AA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C34338" w14:paraId="09CE83B3" w14:textId="77777777" w:rsidTr="00F4470D">
        <w:trPr>
          <w:trHeight w:val="2132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0B846A5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C3</w:t>
            </w:r>
            <w:r w:rsidR="00C34338" w:rsidRPr="0050234F">
              <w:rPr>
                <w:rFonts w:cs="Arial"/>
                <w:b/>
                <w:sz w:val="22"/>
                <w:szCs w:val="22"/>
                <w:lang w:val="en-GB"/>
              </w:rPr>
              <w:tab/>
              <w:t>Troubleshoot and respond to common IT system problems quickly and effectively.</w:t>
            </w:r>
          </w:p>
          <w:p w14:paraId="687B0E11" w14:textId="77777777" w:rsidR="00C34338" w:rsidRPr="0050234F" w:rsidRDefault="00C34338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C3.1</w:t>
            </w:r>
            <w:r w:rsidRPr="0050234F">
              <w:rPr>
                <w:rFonts w:cs="Arial"/>
                <w:lang w:val="en-GB"/>
              </w:rPr>
              <w:tab/>
              <w:t>Assess IT system problems, explain what causes them and how to respond to them and avoid similar problems in the future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3D79231" w14:textId="77777777" w:rsidR="00C34338" w:rsidRPr="00E245A4" w:rsidRDefault="00C34338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 xml:space="preserve">C3.1 </w:t>
            </w:r>
            <w:r w:rsidR="00E245A4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>There</w:t>
            </w:r>
            <w:proofErr w:type="gramEnd"/>
            <w:r w:rsidRPr="00E245A4">
              <w:rPr>
                <w:szCs w:val="22"/>
                <w:lang w:val="en-GB"/>
              </w:rPr>
              <w:t xml:space="preserve"> should be evidence of assessing two different IT system problems.</w:t>
            </w:r>
          </w:p>
          <w:p w14:paraId="101050D9" w14:textId="77777777" w:rsidR="00C34338" w:rsidRPr="00E245A4" w:rsidRDefault="00DF320D" w:rsidP="00C34338">
            <w:pPr>
              <w:pStyle w:val="Examples"/>
              <w:rPr>
                <w:lang w:val="en-GB"/>
              </w:rPr>
            </w:pPr>
            <w:r w:rsidRPr="00E245A4">
              <w:rPr>
                <w:b/>
                <w:lang w:val="en-GB"/>
              </w:rPr>
              <w:t>Examples:</w:t>
            </w:r>
            <w:r w:rsidR="00E245A4">
              <w:rPr>
                <w:b/>
                <w:lang w:val="en-GB"/>
              </w:rPr>
              <w:t xml:space="preserve">  </w:t>
            </w:r>
            <w:r w:rsidR="00C34338" w:rsidRPr="00B34E9F">
              <w:rPr>
                <w:lang w:val="en-GB"/>
              </w:rPr>
              <w:t>IT system performance:  Program not responding, paper jam, storage full, error dialogue, virus threat; memory low; connection loss; hardware and software compatibility problems, system slow; intermittent errors; technically complex or serious errors; unrecoverable system failure.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5CFA4FA6" w14:textId="77777777" w:rsidR="00C34338" w:rsidRPr="00FB40AA" w:rsidRDefault="004F3CF7" w:rsidP="00C343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14:paraId="2A0286F9" w14:textId="77777777" w:rsidTr="00AD6677">
        <w:trPr>
          <w:trHeight w:val="1991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2F2F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C3.2</w:t>
            </w:r>
            <w:r w:rsidR="00C34338" w:rsidRPr="0050234F">
              <w:rPr>
                <w:rFonts w:cs="Arial"/>
                <w:lang w:val="en-GB"/>
              </w:rPr>
              <w:tab/>
              <w:t>Carry out contingency planning to recover fr</w:t>
            </w:r>
            <w:r w:rsidR="008D6629" w:rsidRPr="0050234F">
              <w:rPr>
                <w:rFonts w:cs="Arial"/>
                <w:lang w:val="en-GB"/>
              </w:rPr>
              <w:t>om system failure and data loss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1104" w14:textId="77777777" w:rsidR="00C34338" w:rsidRPr="00E245A4" w:rsidRDefault="00C34338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>C3.2</w:t>
            </w:r>
            <w:r w:rsidR="00E245A4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 xml:space="preserve"> There</w:t>
            </w:r>
            <w:proofErr w:type="gramEnd"/>
            <w:r w:rsidRPr="00E245A4">
              <w:rPr>
                <w:szCs w:val="22"/>
                <w:lang w:val="en-GB"/>
              </w:rPr>
              <w:t xml:space="preserve"> should be evidence of at least two different contingency plans.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3925B" w14:textId="77777777" w:rsidR="00C34338" w:rsidRPr="00AD6677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14:paraId="53CC509C" w14:textId="77777777" w:rsidTr="00ED7A0A">
        <w:trPr>
          <w:trHeight w:val="17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719" w14:textId="77777777" w:rsidR="00AB11CD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C3.3</w:t>
            </w:r>
            <w:r w:rsidR="00C34338" w:rsidRPr="0050234F">
              <w:rPr>
                <w:rFonts w:cs="Arial"/>
                <w:lang w:val="en-GB"/>
              </w:rPr>
              <w:tab/>
              <w:t>Monitor and record IT system problems to enable effective response</w:t>
            </w:r>
          </w:p>
          <w:p w14:paraId="4148AF5A" w14:textId="77777777" w:rsidR="00AB11CD" w:rsidRPr="0050234F" w:rsidRDefault="00AB11CD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C3.7</w:t>
            </w:r>
            <w:r w:rsidRPr="0050234F">
              <w:rPr>
                <w:rFonts w:cs="Arial"/>
                <w:lang w:val="en-GB"/>
              </w:rPr>
              <w:tab/>
              <w:t>Checking that errors and problems have been resolved satisfactorily</w:t>
            </w:r>
          </w:p>
          <w:p w14:paraId="1C7BDE4C" w14:textId="77777777" w:rsidR="00C34338" w:rsidRPr="00BB350A" w:rsidRDefault="00C34338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C3.5</w:t>
            </w:r>
            <w:r w:rsidRPr="0050234F">
              <w:rPr>
                <w:rFonts w:cs="Arial"/>
                <w:lang w:val="en-GB"/>
              </w:rPr>
              <w:tab/>
              <w:t>When and where to get expert advice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D1D7" w14:textId="77777777" w:rsidR="00C34338" w:rsidRPr="00E245A4" w:rsidRDefault="00DF320D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E245A4">
              <w:rPr>
                <w:szCs w:val="22"/>
                <w:lang w:val="en-GB"/>
              </w:rPr>
              <w:t>C3.3</w:t>
            </w:r>
            <w:r w:rsidR="00E245A4" w:rsidRPr="00E245A4">
              <w:rPr>
                <w:szCs w:val="22"/>
                <w:lang w:val="en-GB"/>
              </w:rPr>
              <w:t xml:space="preserve">, C3.4 &amp; </w:t>
            </w:r>
            <w:proofErr w:type="gramStart"/>
            <w:r w:rsidRPr="00E245A4">
              <w:rPr>
                <w:szCs w:val="22"/>
                <w:lang w:val="en-GB"/>
              </w:rPr>
              <w:t>C3.7</w:t>
            </w:r>
            <w:r w:rsidR="00E245A4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 xml:space="preserve"> </w:t>
            </w:r>
            <w:r w:rsidR="00C34338" w:rsidRPr="00E245A4">
              <w:rPr>
                <w:szCs w:val="22"/>
                <w:lang w:val="en-GB"/>
              </w:rPr>
              <w:t>There</w:t>
            </w:r>
            <w:proofErr w:type="gramEnd"/>
            <w:r w:rsidR="00C34338" w:rsidRPr="00E245A4">
              <w:rPr>
                <w:szCs w:val="22"/>
                <w:lang w:val="en-GB"/>
              </w:rPr>
              <w:t xml:space="preserve"> should be evidence of monitoring and recording six IT system problems and checking that the errors/problems have been resolved.  </w:t>
            </w:r>
            <w:proofErr w:type="gramStart"/>
            <w:r w:rsidR="00916BE6" w:rsidRPr="00E245A4">
              <w:rPr>
                <w:szCs w:val="22"/>
                <w:lang w:val="en-GB"/>
              </w:rPr>
              <w:t xml:space="preserve">An </w:t>
            </w:r>
            <w:r w:rsidR="00C34338" w:rsidRPr="00E245A4">
              <w:rPr>
                <w:szCs w:val="22"/>
                <w:lang w:val="en-GB"/>
              </w:rPr>
              <w:t xml:space="preserve"> explan</w:t>
            </w:r>
            <w:r w:rsidR="00916BE6" w:rsidRPr="00E245A4">
              <w:rPr>
                <w:szCs w:val="22"/>
                <w:lang w:val="en-GB"/>
              </w:rPr>
              <w:t>ation</w:t>
            </w:r>
            <w:proofErr w:type="gramEnd"/>
            <w:r w:rsidR="00916BE6" w:rsidRPr="00E245A4">
              <w:rPr>
                <w:szCs w:val="22"/>
                <w:lang w:val="en-GB"/>
              </w:rPr>
              <w:t xml:space="preserve"> of</w:t>
            </w:r>
            <w:r w:rsidR="00C34338" w:rsidRPr="00E245A4">
              <w:rPr>
                <w:szCs w:val="22"/>
                <w:lang w:val="en-GB"/>
              </w:rPr>
              <w:t xml:space="preserve"> two different examples of when and where to get expert advice.</w:t>
            </w:r>
          </w:p>
          <w:p w14:paraId="7B7E02D6" w14:textId="77777777" w:rsidR="00C34338" w:rsidRPr="00B34E9F" w:rsidRDefault="00DF320D" w:rsidP="00FB40AA">
            <w:pPr>
              <w:pStyle w:val="Examples"/>
              <w:spacing w:after="80"/>
              <w:rPr>
                <w:lang w:val="en-GB"/>
              </w:rPr>
            </w:pPr>
            <w:r w:rsidRPr="00E245A4">
              <w:rPr>
                <w:b/>
                <w:lang w:val="en-GB"/>
              </w:rPr>
              <w:t>Examples:</w:t>
            </w:r>
            <w:r w:rsidRPr="00B34E9F">
              <w:rPr>
                <w:lang w:val="en-GB"/>
              </w:rPr>
              <w:t xml:space="preserve"> </w:t>
            </w:r>
            <w:r w:rsidR="00C34338" w:rsidRPr="00B34E9F">
              <w:rPr>
                <w:lang w:val="en-GB"/>
              </w:rPr>
              <w:t>Record problems: Error log, description, frequency of</w:t>
            </w:r>
            <w:r w:rsidR="00E245A4">
              <w:rPr>
                <w:lang w:val="en-GB"/>
              </w:rPr>
              <w:t xml:space="preserve"> occurrence, severity, impact.</w:t>
            </w:r>
          </w:p>
          <w:p w14:paraId="2C3FD4DD" w14:textId="77777777" w:rsidR="00C34338" w:rsidRPr="00BB350A" w:rsidRDefault="00C34338" w:rsidP="00E245A4">
            <w:pPr>
              <w:pStyle w:val="Examples"/>
              <w:spacing w:after="80"/>
              <w:rPr>
                <w:lang w:val="en-GB"/>
              </w:rPr>
            </w:pPr>
            <w:r w:rsidRPr="00B34E9F">
              <w:rPr>
                <w:lang w:val="en-GB"/>
              </w:rPr>
              <w:t>Expert advice: Limits of own understanding and skills, help menus, manufacturer’s guidelines, how to follow advice, information needed by experts, where to get advice to deal with different hardware and software problems; use diagnostic tools and wizards.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5E559" w14:textId="77777777" w:rsidR="00C34338" w:rsidRPr="00AD6677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B11CD" w14:paraId="408E7891" w14:textId="77777777" w:rsidTr="00AD6677">
        <w:trPr>
          <w:trHeight w:val="2111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603D633C" w14:textId="77777777" w:rsidR="00AB11CD" w:rsidRPr="00BB350A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C3.4</w:t>
            </w:r>
            <w:r w:rsidR="00AB11CD" w:rsidRPr="0050234F">
              <w:rPr>
                <w:rFonts w:cs="Arial"/>
                <w:lang w:val="en-GB"/>
              </w:rPr>
              <w:tab/>
              <w:t>Monitor system settings and adjust when necessary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2E14EA96" w14:textId="77777777" w:rsidR="00AB11CD" w:rsidRPr="00E245A4" w:rsidRDefault="00AB11CD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>C3.4  There</w:t>
            </w:r>
            <w:proofErr w:type="gramEnd"/>
            <w:r w:rsidRPr="00E245A4">
              <w:rPr>
                <w:szCs w:val="22"/>
                <w:lang w:val="en-GB"/>
              </w:rPr>
              <w:t xml:space="preserve"> should be evidence of monitoring at least two different system settings and making adjustments for at least one system setting.</w:t>
            </w:r>
          </w:p>
          <w:p w14:paraId="737844A5" w14:textId="77777777" w:rsidR="00AB11CD" w:rsidRPr="00BB350A" w:rsidRDefault="00AB11CD" w:rsidP="00E245A4">
            <w:pPr>
              <w:pStyle w:val="Examples"/>
              <w:spacing w:after="80"/>
              <w:rPr>
                <w:lang w:val="en-GB"/>
              </w:rPr>
            </w:pPr>
            <w:r w:rsidRPr="00E245A4">
              <w:rPr>
                <w:b/>
                <w:lang w:val="en-GB"/>
              </w:rPr>
              <w:t>Examples:</w:t>
            </w:r>
            <w:r w:rsidRPr="00B34E9F">
              <w:rPr>
                <w:lang w:val="en-GB"/>
              </w:rPr>
              <w:t xml:space="preserve"> System settings: Basic input/output settings (BIOS), memory usage, display settings, network settings, power usage.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67EE6B12" w14:textId="77777777" w:rsidR="00AB11CD" w:rsidRPr="00AD6677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14:paraId="650210D5" w14:textId="77777777" w:rsidTr="00AD6677">
        <w:trPr>
          <w:trHeight w:val="1978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34B42326" w14:textId="77777777" w:rsidR="00C34338" w:rsidRPr="0050234F" w:rsidRDefault="00DF320D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lastRenderedPageBreak/>
              <w:t>C</w:t>
            </w:r>
            <w:r w:rsidR="0050234F">
              <w:rPr>
                <w:rFonts w:cs="Arial"/>
                <w:lang w:val="en-GB"/>
              </w:rPr>
              <w:t>3.6</w:t>
            </w:r>
            <w:r w:rsidR="0050234F">
              <w:rPr>
                <w:rFonts w:cs="Arial"/>
                <w:lang w:val="en-GB"/>
              </w:rPr>
              <w:tab/>
            </w:r>
            <w:r w:rsidR="00C34338" w:rsidRPr="0050234F">
              <w:rPr>
                <w:rFonts w:cs="Arial"/>
                <w:lang w:val="en-GB"/>
              </w:rPr>
              <w:t>Help others to select and use appropriate resources to respond to IT system problems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7DB545CA" w14:textId="77777777" w:rsidR="00C34338" w:rsidRPr="00E245A4" w:rsidRDefault="00C34338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 xml:space="preserve">3.6 </w:t>
            </w:r>
            <w:r w:rsidR="00E245A4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>There</w:t>
            </w:r>
            <w:proofErr w:type="gramEnd"/>
            <w:r w:rsidRPr="00E245A4">
              <w:rPr>
                <w:szCs w:val="22"/>
                <w:lang w:val="en-GB"/>
              </w:rPr>
              <w:t xml:space="preserve"> should be evidence of helping others on at least two separate occasions.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2E43402F" w14:textId="77777777" w:rsidR="00C34338" w:rsidRPr="00AD6677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B4C9957" w14:textId="77777777" w:rsidR="00AB11CD" w:rsidRDefault="00AB11CD"/>
    <w:p w14:paraId="64A36FE7" w14:textId="77777777" w:rsidR="00AD6677" w:rsidRDefault="00AD6677"/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C34338" w14:paraId="12E27994" w14:textId="77777777" w:rsidTr="00FB40AA">
        <w:trPr>
          <w:trHeight w:val="41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08CDD4" w14:textId="77777777" w:rsidR="00C34338" w:rsidRPr="00FB40AA" w:rsidRDefault="00C34338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FB40AA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D20DA" w14:textId="77777777" w:rsidR="00C34338" w:rsidRPr="00FB40AA" w:rsidRDefault="00C34338">
            <w:pPr>
              <w:rPr>
                <w:b/>
                <w:i/>
                <w:sz w:val="22"/>
                <w:szCs w:val="22"/>
              </w:rPr>
            </w:pPr>
            <w:r w:rsidRPr="00FB40AA">
              <w:rPr>
                <w:b/>
                <w:sz w:val="22"/>
                <w:szCs w:val="22"/>
              </w:rPr>
              <w:t>Evidence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  <w:r w:rsidRPr="00FB40AA">
              <w:rPr>
                <w:b/>
                <w:sz w:val="22"/>
                <w:szCs w:val="22"/>
              </w:rPr>
              <w:t>Requirements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71EECA" w14:textId="77777777" w:rsidR="00C34338" w:rsidRPr="00FB40AA" w:rsidRDefault="00C34338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FB40AA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C34338" w:rsidRPr="00AD6677" w14:paraId="2CFD513E" w14:textId="77777777" w:rsidTr="00C34338">
        <w:trPr>
          <w:trHeight w:val="1695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5ECD1A" w14:textId="77777777" w:rsidR="00C34338" w:rsidRPr="0050234F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C4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C34338" w:rsidRPr="0050234F">
              <w:rPr>
                <w:rFonts w:cs="Arial"/>
                <w:b/>
                <w:sz w:val="22"/>
                <w:szCs w:val="22"/>
                <w:lang w:val="en-GB"/>
              </w:rPr>
              <w:t>Plan and monitor the routine and non-routine maintenance of hardware and software.</w:t>
            </w:r>
          </w:p>
          <w:p w14:paraId="70EF29F8" w14:textId="77777777" w:rsidR="00C34338" w:rsidRPr="0050234F" w:rsidRDefault="00DF320D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</w:t>
            </w:r>
            <w:r w:rsidR="0050234F">
              <w:rPr>
                <w:rFonts w:cs="Arial"/>
                <w:lang w:val="en-GB"/>
              </w:rPr>
              <w:t>4.2</w:t>
            </w:r>
            <w:r w:rsidR="00C34338" w:rsidRPr="0050234F">
              <w:rPr>
                <w:rFonts w:cs="Arial"/>
                <w:lang w:val="en-GB"/>
              </w:rPr>
              <w:tab/>
              <w:t>Develop a plan for the maintenance</w:t>
            </w:r>
            <w:r w:rsidR="0050234F">
              <w:rPr>
                <w:rFonts w:cs="Arial"/>
                <w:lang w:val="en-GB"/>
              </w:rPr>
              <w:t xml:space="preserve"> of IT hardware and software</w:t>
            </w:r>
          </w:p>
          <w:p w14:paraId="222A12E5" w14:textId="77777777" w:rsidR="0050234F" w:rsidRDefault="00DF320D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</w:t>
            </w:r>
            <w:r w:rsidR="0050234F">
              <w:rPr>
                <w:rFonts w:cs="Arial"/>
                <w:lang w:val="en-GB"/>
              </w:rPr>
              <w:t>4.1</w:t>
            </w:r>
            <w:r w:rsidR="008D6629" w:rsidRPr="0050234F">
              <w:rPr>
                <w:rFonts w:cs="Arial"/>
                <w:lang w:val="en-GB"/>
              </w:rPr>
              <w:tab/>
              <w:t>Clarify the</w:t>
            </w:r>
            <w:r w:rsidR="00C34338" w:rsidRPr="0050234F">
              <w:rPr>
                <w:rFonts w:cs="Arial"/>
                <w:lang w:val="en-GB"/>
              </w:rPr>
              <w:t xml:space="preserve"> resources that will be n</w:t>
            </w:r>
            <w:r w:rsidR="0050234F">
              <w:rPr>
                <w:rFonts w:cs="Arial"/>
                <w:lang w:val="en-GB"/>
              </w:rPr>
              <w:t>eeded to carry out maintenance</w:t>
            </w:r>
          </w:p>
          <w:p w14:paraId="4323A226" w14:textId="77777777" w:rsidR="00C34338" w:rsidRPr="00BB350A" w:rsidRDefault="00DF320D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</w:t>
            </w:r>
            <w:r w:rsidR="0050234F">
              <w:rPr>
                <w:rFonts w:cs="Arial"/>
                <w:lang w:val="en-GB"/>
              </w:rPr>
              <w:t>4.3</w:t>
            </w:r>
            <w:r w:rsidR="00C34338" w:rsidRPr="0050234F">
              <w:rPr>
                <w:rFonts w:cs="Arial"/>
                <w:lang w:val="en-GB"/>
              </w:rPr>
              <w:tab/>
              <w:t>Monitor implementation of maintenance plans and update them where necessary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62B" w14:textId="77777777" w:rsidR="00C34338" w:rsidRPr="00E245A4" w:rsidRDefault="00E245A4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E245A4">
              <w:rPr>
                <w:szCs w:val="22"/>
                <w:lang w:val="en-GB"/>
              </w:rPr>
              <w:t xml:space="preserve">C4.1, C4.2, </w:t>
            </w:r>
            <w:proofErr w:type="gramStart"/>
            <w:r w:rsidR="00C34338" w:rsidRPr="00E245A4">
              <w:rPr>
                <w:szCs w:val="22"/>
                <w:lang w:val="en-GB"/>
              </w:rPr>
              <w:t>C4.3</w:t>
            </w:r>
            <w:r w:rsidRPr="00E245A4">
              <w:rPr>
                <w:szCs w:val="22"/>
                <w:lang w:val="en-GB"/>
              </w:rPr>
              <w:t xml:space="preserve"> </w:t>
            </w:r>
            <w:r w:rsidR="00C34338" w:rsidRPr="00E245A4">
              <w:rPr>
                <w:szCs w:val="22"/>
                <w:lang w:val="en-GB"/>
              </w:rPr>
              <w:t xml:space="preserve"> There</w:t>
            </w:r>
            <w:proofErr w:type="gramEnd"/>
            <w:r w:rsidR="00C34338" w:rsidRPr="00E245A4">
              <w:rPr>
                <w:szCs w:val="22"/>
                <w:lang w:val="en-GB"/>
              </w:rPr>
              <w:t xml:space="preserve"> should be at least one detailed plan</w:t>
            </w:r>
            <w:r w:rsidR="001741C8" w:rsidRPr="00E245A4">
              <w:rPr>
                <w:szCs w:val="22"/>
                <w:lang w:val="en-GB"/>
              </w:rPr>
              <w:t>,</w:t>
            </w:r>
            <w:r w:rsidR="00C34338" w:rsidRPr="00E245A4">
              <w:rPr>
                <w:szCs w:val="22"/>
                <w:lang w:val="en-GB"/>
              </w:rPr>
              <w:t xml:space="preserve"> </w:t>
            </w:r>
            <w:r w:rsidR="001741C8" w:rsidRPr="00E245A4">
              <w:rPr>
                <w:szCs w:val="22"/>
                <w:lang w:val="en-GB"/>
              </w:rPr>
              <w:t xml:space="preserve">including required resources, </w:t>
            </w:r>
            <w:r w:rsidR="00C34338" w:rsidRPr="00E245A4">
              <w:rPr>
                <w:szCs w:val="22"/>
                <w:lang w:val="en-GB"/>
              </w:rPr>
              <w:t xml:space="preserve">which is monitored over a sufficient period of time (a number of weeks) with evidence of updating plans as required.  </w:t>
            </w:r>
            <w:r w:rsidR="00916BE6" w:rsidRPr="00E245A4">
              <w:rPr>
                <w:szCs w:val="22"/>
                <w:lang w:val="en-GB"/>
              </w:rPr>
              <w:t>P</w:t>
            </w:r>
            <w:r w:rsidR="00C34338" w:rsidRPr="00E245A4">
              <w:rPr>
                <w:szCs w:val="22"/>
                <w:lang w:val="en-GB"/>
              </w:rPr>
              <w:t>rovide a brief explanation as to why the maintenance needs to be carried out.</w:t>
            </w:r>
          </w:p>
          <w:p w14:paraId="152C5BB6" w14:textId="77777777" w:rsidR="00C34338" w:rsidRPr="00E245A4" w:rsidRDefault="00C34338" w:rsidP="00E245A4">
            <w:pPr>
              <w:pStyle w:val="Examples"/>
              <w:spacing w:after="80"/>
              <w:rPr>
                <w:lang w:val="en-GB"/>
              </w:rPr>
            </w:pPr>
            <w:r w:rsidRPr="00E245A4">
              <w:rPr>
                <w:b/>
                <w:lang w:val="en-GB"/>
              </w:rPr>
              <w:t>Maintenance plans:</w:t>
            </w:r>
            <w:r w:rsidRPr="00BB350A">
              <w:rPr>
                <w:lang w:val="en-GB"/>
              </w:rPr>
              <w:t xml:space="preserve">  Finance, expertise, materials, equipment.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C711A8" w14:textId="77777777" w:rsidR="00C34338" w:rsidRPr="00FB40AA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D2290FE" w14:textId="77777777" w:rsidR="00AD6677" w:rsidRDefault="00AD6677"/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C34338" w14:paraId="330548C8" w14:textId="77777777" w:rsidTr="00FB40AA">
        <w:trPr>
          <w:trHeight w:val="414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210F1C" w14:textId="77777777" w:rsidR="00C34338" w:rsidRPr="00FB40AA" w:rsidRDefault="00C34338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FB40AA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D4671" w14:textId="77777777" w:rsidR="00C34338" w:rsidRPr="00FB40AA" w:rsidRDefault="00C34338">
            <w:pPr>
              <w:rPr>
                <w:b/>
                <w:i/>
                <w:sz w:val="22"/>
                <w:szCs w:val="22"/>
              </w:rPr>
            </w:pPr>
            <w:r w:rsidRPr="00FB40AA">
              <w:rPr>
                <w:b/>
                <w:sz w:val="22"/>
                <w:szCs w:val="22"/>
              </w:rPr>
              <w:t>Evidence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  <w:r w:rsidRPr="00FB40AA">
              <w:rPr>
                <w:b/>
                <w:sz w:val="22"/>
                <w:szCs w:val="22"/>
              </w:rPr>
              <w:t>Requirements</w:t>
            </w:r>
            <w:r w:rsidRPr="00FB40AA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942968" w14:textId="77777777" w:rsidR="00C34338" w:rsidRPr="00FB40AA" w:rsidRDefault="00C34338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FB40AA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C34338" w14:paraId="63A6C184" w14:textId="77777777" w:rsidTr="000C408F">
        <w:trPr>
          <w:trHeight w:val="7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C5FDDD" w14:textId="77777777" w:rsidR="00DF320D" w:rsidRPr="0050234F" w:rsidRDefault="0050234F" w:rsidP="0050234F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50234F">
              <w:rPr>
                <w:rFonts w:cs="Arial"/>
                <w:lang w:val="en-GB"/>
              </w:rPr>
              <w:t>C5</w:t>
            </w:r>
            <w:r w:rsidRPr="0050234F">
              <w:rPr>
                <w:rFonts w:cs="Arial"/>
                <w:lang w:val="en-GB"/>
              </w:rPr>
              <w:tab/>
            </w:r>
            <w:r w:rsidR="00C34338" w:rsidRPr="0050234F">
              <w:rPr>
                <w:rFonts w:cs="Arial"/>
                <w:lang w:val="en-GB"/>
              </w:rPr>
              <w:t xml:space="preserve">Review and modify hardware and </w:t>
            </w:r>
            <w:r w:rsidRPr="0050234F">
              <w:rPr>
                <w:rFonts w:cs="Arial"/>
                <w:lang w:val="en-GB"/>
              </w:rPr>
              <w:t>software to maintain performance</w:t>
            </w:r>
          </w:p>
          <w:p w14:paraId="02A905FE" w14:textId="77777777" w:rsidR="00C34338" w:rsidRPr="00E245A4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C5.1</w:t>
            </w:r>
            <w:r>
              <w:rPr>
                <w:rFonts w:cs="Arial"/>
                <w:lang w:val="en-GB"/>
              </w:rPr>
              <w:tab/>
            </w:r>
            <w:r w:rsidR="00C34338" w:rsidRPr="00E245A4">
              <w:rPr>
                <w:rFonts w:cs="Arial"/>
                <w:lang w:val="en-GB"/>
              </w:rPr>
              <w:t>Use appropriate techniques to maintain software</w:t>
            </w:r>
            <w:r w:rsidR="00916BE6" w:rsidRPr="00E245A4">
              <w:rPr>
                <w:rFonts w:cs="Arial"/>
                <w:lang w:val="en-GB"/>
              </w:rPr>
              <w:t xml:space="preserve"> for optimum p</w:t>
            </w:r>
            <w:r>
              <w:rPr>
                <w:rFonts w:cs="Arial"/>
                <w:lang w:val="en-GB"/>
              </w:rPr>
              <w:t>erformance</w:t>
            </w:r>
          </w:p>
          <w:p w14:paraId="29579ABF" w14:textId="77777777" w:rsidR="00C34338" w:rsidRPr="00E245A4" w:rsidRDefault="0050234F" w:rsidP="00E245A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C5.2</w:t>
            </w:r>
            <w:r>
              <w:rPr>
                <w:rFonts w:cs="Arial"/>
                <w:lang w:val="en-GB"/>
              </w:rPr>
              <w:tab/>
            </w:r>
            <w:r w:rsidR="00916BE6" w:rsidRPr="00E245A4">
              <w:rPr>
                <w:rFonts w:cs="Arial"/>
                <w:lang w:val="en-GB"/>
              </w:rPr>
              <w:t>Clarify when and how to upgrade</w:t>
            </w:r>
            <w:r w:rsidR="008D6629" w:rsidRPr="00E245A4">
              <w:rPr>
                <w:rFonts w:cs="Arial"/>
                <w:lang w:val="en-GB"/>
              </w:rPr>
              <w:t xml:space="preserve"> </w:t>
            </w:r>
            <w:r w:rsidR="00C34338" w:rsidRPr="00E245A4">
              <w:rPr>
                <w:rFonts w:cs="Arial"/>
                <w:lang w:val="en-GB"/>
              </w:rPr>
              <w:t>software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115" w14:textId="77777777" w:rsidR="00C34338" w:rsidRPr="00E245A4" w:rsidRDefault="00916BE6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E245A4">
              <w:rPr>
                <w:szCs w:val="22"/>
                <w:lang w:val="en-GB"/>
              </w:rPr>
              <w:t>C5.1 &amp;</w:t>
            </w:r>
            <w:r w:rsidR="00C34338" w:rsidRPr="00E245A4">
              <w:rPr>
                <w:szCs w:val="22"/>
                <w:lang w:val="en-GB"/>
              </w:rPr>
              <w:t>.C5.</w:t>
            </w:r>
            <w:proofErr w:type="gramStart"/>
            <w:r w:rsidR="00C34338" w:rsidRPr="00E245A4">
              <w:rPr>
                <w:szCs w:val="22"/>
                <w:lang w:val="en-GB"/>
              </w:rPr>
              <w:t xml:space="preserve">2 </w:t>
            </w:r>
            <w:r w:rsidR="00E245A4" w:rsidRPr="00E245A4">
              <w:rPr>
                <w:szCs w:val="22"/>
                <w:lang w:val="en-GB"/>
              </w:rPr>
              <w:t xml:space="preserve"> </w:t>
            </w:r>
            <w:r w:rsidR="00C34338" w:rsidRPr="00E245A4">
              <w:rPr>
                <w:szCs w:val="22"/>
                <w:lang w:val="en-GB"/>
              </w:rPr>
              <w:t>There</w:t>
            </w:r>
            <w:proofErr w:type="gramEnd"/>
            <w:r w:rsidR="00C34338" w:rsidRPr="00E245A4">
              <w:rPr>
                <w:szCs w:val="22"/>
                <w:lang w:val="en-GB"/>
              </w:rPr>
              <w:t xml:space="preserve"> should be evidence of installing two pieces of software and at least one upgrade.  </w:t>
            </w:r>
            <w:r w:rsidRPr="00E245A4">
              <w:rPr>
                <w:szCs w:val="22"/>
                <w:lang w:val="en-GB"/>
              </w:rPr>
              <w:t>B</w:t>
            </w:r>
            <w:r w:rsidR="00C34338" w:rsidRPr="00E245A4">
              <w:rPr>
                <w:szCs w:val="22"/>
                <w:lang w:val="en-GB"/>
              </w:rPr>
              <w:t>riefly explain when software upgrades should take place and why.</w:t>
            </w:r>
          </w:p>
          <w:p w14:paraId="25AB45E2" w14:textId="77777777" w:rsidR="008D6629" w:rsidRPr="00B34E9F" w:rsidRDefault="00C34338" w:rsidP="00FB40AA">
            <w:pPr>
              <w:pStyle w:val="Examples"/>
              <w:spacing w:after="80"/>
              <w:rPr>
                <w:lang w:val="en-GB"/>
              </w:rPr>
            </w:pPr>
            <w:r w:rsidRPr="00FB40AA">
              <w:rPr>
                <w:b/>
                <w:lang w:val="en-GB"/>
              </w:rPr>
              <w:t>Examples:</w:t>
            </w:r>
            <w:r w:rsidRPr="00B34E9F">
              <w:rPr>
                <w:lang w:val="en-GB"/>
              </w:rPr>
              <w:t xml:space="preserve">  </w:t>
            </w:r>
            <w:r w:rsidR="008D6629" w:rsidRPr="00B34E9F">
              <w:rPr>
                <w:lang w:val="en-GB"/>
              </w:rPr>
              <w:t xml:space="preserve">Maintain software: </w:t>
            </w:r>
            <w:r w:rsidRPr="00B34E9F">
              <w:rPr>
                <w:lang w:val="en-GB"/>
              </w:rPr>
              <w:t>Install software patches and upgrades, install and uninstall software, install operating system upgrades; install maintenance updates; admini</w:t>
            </w:r>
            <w:r w:rsidR="00FB40AA">
              <w:rPr>
                <w:lang w:val="en-GB"/>
              </w:rPr>
              <w:t>strative tools and procedures.</w:t>
            </w:r>
          </w:p>
          <w:p w14:paraId="36A4ABDF" w14:textId="77777777" w:rsidR="00C34338" w:rsidRPr="00FB40AA" w:rsidRDefault="008D6629" w:rsidP="00FB40AA">
            <w:pPr>
              <w:pStyle w:val="Examples"/>
              <w:spacing w:after="80"/>
              <w:rPr>
                <w:lang w:val="en-GB"/>
              </w:rPr>
            </w:pPr>
            <w:r w:rsidRPr="00B34E9F">
              <w:rPr>
                <w:lang w:val="en-GB"/>
              </w:rPr>
              <w:t xml:space="preserve">Upgrade software: </w:t>
            </w:r>
            <w:r w:rsidR="00C34338" w:rsidRPr="00B34E9F">
              <w:rPr>
                <w:lang w:val="en-GB"/>
              </w:rPr>
              <w:t xml:space="preserve">Benefits of upgrading, drawbacks of not upgrading, the need to check compatibility of software and hardware upgrades with other parts of the system, the importance of keeping </w:t>
            </w:r>
            <w:proofErr w:type="gramStart"/>
            <w:r w:rsidR="00C34338" w:rsidRPr="00B34E9F">
              <w:rPr>
                <w:lang w:val="en-GB"/>
              </w:rPr>
              <w:t>up-to-date</w:t>
            </w:r>
            <w:proofErr w:type="gramEnd"/>
            <w:r w:rsidR="00C34338" w:rsidRPr="00B34E9F">
              <w:rPr>
                <w:lang w:val="en-GB"/>
              </w:rPr>
              <w:t>, return on investment.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624966" w14:textId="77777777" w:rsidR="00C34338" w:rsidRPr="00AD6677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34338" w14:paraId="4AF03BDA" w14:textId="77777777" w:rsidTr="00AD6677">
        <w:trPr>
          <w:trHeight w:val="1853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5AE1A3" w14:textId="77777777" w:rsidR="00C34338" w:rsidRPr="00E245A4" w:rsidRDefault="0050234F" w:rsidP="0050234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C5.3</w:t>
            </w:r>
            <w:r>
              <w:rPr>
                <w:rFonts w:cs="Arial"/>
                <w:lang w:val="en-GB"/>
              </w:rPr>
              <w:tab/>
            </w:r>
            <w:r w:rsidR="00C34338" w:rsidRPr="00E245A4">
              <w:rPr>
                <w:rFonts w:cs="Arial"/>
                <w:lang w:val="en-GB"/>
              </w:rPr>
              <w:t>Review and modify hardware settings to maintain performance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748" w14:textId="77777777" w:rsidR="00C34338" w:rsidRPr="00E245A4" w:rsidRDefault="00C34338" w:rsidP="00E245A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E245A4">
              <w:rPr>
                <w:szCs w:val="22"/>
                <w:lang w:val="en-GB"/>
              </w:rPr>
              <w:t>C5.3</w:t>
            </w:r>
            <w:r w:rsidR="00DF320D" w:rsidRPr="00E245A4">
              <w:rPr>
                <w:szCs w:val="22"/>
                <w:lang w:val="en-GB"/>
              </w:rPr>
              <w:t xml:space="preserve"> </w:t>
            </w:r>
            <w:r w:rsidR="00FB40AA" w:rsidRPr="00E245A4">
              <w:rPr>
                <w:szCs w:val="22"/>
                <w:lang w:val="en-GB"/>
              </w:rPr>
              <w:t xml:space="preserve"> </w:t>
            </w:r>
            <w:r w:rsidRPr="00E245A4">
              <w:rPr>
                <w:szCs w:val="22"/>
                <w:lang w:val="en-GB"/>
              </w:rPr>
              <w:t>There</w:t>
            </w:r>
            <w:proofErr w:type="gramEnd"/>
            <w:r w:rsidRPr="00E245A4">
              <w:rPr>
                <w:szCs w:val="22"/>
                <w:lang w:val="en-GB"/>
              </w:rPr>
              <w:t xml:space="preserve"> should be evidence of reviewing and modifying hardware settings on at least two occasions.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4B906C" w14:textId="77777777" w:rsidR="00C34338" w:rsidRPr="00AD6677" w:rsidRDefault="004F3CF7" w:rsidP="00AD667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D34F202" w14:textId="77777777" w:rsidR="00640664" w:rsidRPr="00FB40AA" w:rsidRDefault="00640664" w:rsidP="00640664">
      <w:pPr>
        <w:rPr>
          <w:b/>
          <w:bCs/>
          <w:sz w:val="22"/>
          <w:szCs w:val="22"/>
        </w:rPr>
      </w:pPr>
      <w:r w:rsidRPr="00FB40AA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73353DE5" w14:textId="77777777" w:rsidR="00640664" w:rsidRPr="00FB40AA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2E2D35D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6E1B" w14:textId="77777777" w:rsidR="00640664" w:rsidRPr="00BB35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B350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550DBA6" w14:textId="77777777" w:rsidR="00640664" w:rsidRPr="00BB350A" w:rsidRDefault="00361F9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40FA" w14:textId="77777777" w:rsidR="00640664" w:rsidRPr="00BB35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B350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3549036" w14:textId="77777777" w:rsidR="00640664" w:rsidRPr="00AD6677" w:rsidRDefault="00361F9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35EEF7D3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6B39" w14:textId="77777777" w:rsidR="00640664" w:rsidRPr="00BB35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B350A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B5935AF" w14:textId="77777777" w:rsidR="00640664" w:rsidRPr="00BB350A" w:rsidRDefault="00361F9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5B76" w14:textId="77777777" w:rsidR="00640664" w:rsidRPr="00BB35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B350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5A6C05" w14:textId="77777777" w:rsidR="00640664" w:rsidRPr="00AD6677" w:rsidRDefault="00361F9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BA624BB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2911F" w14:textId="77777777" w:rsidR="005D1E49" w:rsidRDefault="005D1E49">
      <w:r>
        <w:separator/>
      </w:r>
    </w:p>
  </w:endnote>
  <w:endnote w:type="continuationSeparator" w:id="0">
    <w:p w14:paraId="0654A080" w14:textId="77777777" w:rsidR="005D1E49" w:rsidRDefault="005D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B854F" w14:textId="77777777" w:rsidR="00FB40AA" w:rsidRPr="00FB40AA" w:rsidRDefault="00361F9B" w:rsidP="00361F9B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r>
      <w:rPr>
        <w:b w:val="0"/>
        <w:bCs w:val="0"/>
        <w:sz w:val="16"/>
        <w:szCs w:val="16"/>
      </w:rPr>
      <w:t>© OCR June 2021 OCR Level 3 in IT User Skills ITQ</w:t>
    </w:r>
    <w:bookmarkEnd w:id="2"/>
    <w:r w:rsidR="00FB40AA">
      <w:rPr>
        <w:b w:val="0"/>
        <w:sz w:val="16"/>
        <w:szCs w:val="16"/>
      </w:rPr>
      <w:tab/>
      <w:t xml:space="preserve">Evidence Checklist and Evidence Guide for: Unit 52: Optimise IT </w:t>
    </w:r>
    <w:r w:rsidR="00AD6677">
      <w:rPr>
        <w:b w:val="0"/>
        <w:sz w:val="16"/>
        <w:szCs w:val="16"/>
      </w:rPr>
      <w:t>s</w:t>
    </w:r>
    <w:r w:rsidR="00FB40AA">
      <w:rPr>
        <w:b w:val="0"/>
        <w:sz w:val="16"/>
        <w:szCs w:val="16"/>
      </w:rPr>
      <w:t xml:space="preserve">ystem </w:t>
    </w:r>
    <w:r w:rsidR="00AD6677">
      <w:rPr>
        <w:b w:val="0"/>
        <w:sz w:val="16"/>
        <w:szCs w:val="16"/>
      </w:rPr>
      <w:t>p</w:t>
    </w:r>
    <w:r w:rsidR="00FB40AA">
      <w:rPr>
        <w:b w:val="0"/>
        <w:sz w:val="16"/>
        <w:szCs w:val="16"/>
      </w:rPr>
      <w:t>erformance Level 3 (Credit Value 5)</w:t>
    </w:r>
    <w:r w:rsidR="00FB40AA">
      <w:rPr>
        <w:b w:val="0"/>
        <w:sz w:val="16"/>
        <w:szCs w:val="16"/>
      </w:rPr>
      <w:tab/>
    </w:r>
    <w:r w:rsidR="00FB40AA">
      <w:rPr>
        <w:rStyle w:val="PageNumber"/>
        <w:b w:val="0"/>
        <w:bCs w:val="0"/>
        <w:sz w:val="24"/>
        <w:szCs w:val="20"/>
      </w:rPr>
      <w:fldChar w:fldCharType="begin"/>
    </w:r>
    <w:r w:rsidR="00FB40AA">
      <w:rPr>
        <w:rStyle w:val="PageNumber"/>
        <w:b w:val="0"/>
        <w:bCs w:val="0"/>
        <w:sz w:val="24"/>
        <w:szCs w:val="20"/>
      </w:rPr>
      <w:instrText xml:space="preserve"> PAGE </w:instrText>
    </w:r>
    <w:r w:rsidR="00FB40AA">
      <w:rPr>
        <w:rStyle w:val="PageNumber"/>
        <w:b w:val="0"/>
        <w:bCs w:val="0"/>
        <w:sz w:val="24"/>
        <w:szCs w:val="20"/>
      </w:rPr>
      <w:fldChar w:fldCharType="separate"/>
    </w:r>
    <w:r w:rsidR="00AD6677">
      <w:rPr>
        <w:rStyle w:val="PageNumber"/>
        <w:b w:val="0"/>
        <w:bCs w:val="0"/>
        <w:noProof/>
        <w:sz w:val="24"/>
        <w:szCs w:val="20"/>
      </w:rPr>
      <w:t>7</w:t>
    </w:r>
    <w:r w:rsidR="00FB40AA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98458" w14:textId="77777777" w:rsidR="005D1E49" w:rsidRDefault="005D1E49">
      <w:r>
        <w:separator/>
      </w:r>
    </w:p>
  </w:footnote>
  <w:footnote w:type="continuationSeparator" w:id="0">
    <w:p w14:paraId="06B64EE0" w14:textId="77777777" w:rsidR="005D1E49" w:rsidRDefault="005D1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062D9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A48A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F84E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EAF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9464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B086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DAAA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42E0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1EF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F024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05CE9"/>
    <w:multiLevelType w:val="hybridMultilevel"/>
    <w:tmpl w:val="20CA63C4"/>
    <w:lvl w:ilvl="0" w:tplc="F17CA83E">
      <w:start w:val="1"/>
      <w:numFmt w:val="bullet"/>
      <w:pStyle w:val="Bullets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1" w15:restartNumberingAfterBreak="0">
    <w:nsid w:val="2F75603B"/>
    <w:multiLevelType w:val="hybridMultilevel"/>
    <w:tmpl w:val="01AA2340"/>
    <w:lvl w:ilvl="0" w:tplc="08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2" w15:restartNumberingAfterBreak="0">
    <w:nsid w:val="2F7856DB"/>
    <w:multiLevelType w:val="hybridMultilevel"/>
    <w:tmpl w:val="C8CA85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E36A4"/>
    <w:multiLevelType w:val="hybridMultilevel"/>
    <w:tmpl w:val="0164D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4"/>
  </w:num>
  <w:num w:numId="9">
    <w:abstractNumId w:val="10"/>
  </w:num>
  <w:num w:numId="10">
    <w:abstractNumId w:val="15"/>
  </w:num>
  <w:num w:numId="11">
    <w:abstractNumId w:val="11"/>
  </w:num>
  <w:num w:numId="12">
    <w:abstractNumId w:val="1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338"/>
    <w:rsid w:val="00051146"/>
    <w:rsid w:val="0008605C"/>
    <w:rsid w:val="00096494"/>
    <w:rsid w:val="000C408F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639FA"/>
    <w:rsid w:val="001712CE"/>
    <w:rsid w:val="001741C8"/>
    <w:rsid w:val="0019158E"/>
    <w:rsid w:val="001A67DA"/>
    <w:rsid w:val="001C4E7B"/>
    <w:rsid w:val="001D0960"/>
    <w:rsid w:val="001E40EF"/>
    <w:rsid w:val="001F481E"/>
    <w:rsid w:val="00202DD7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3043D6"/>
    <w:rsid w:val="0031393A"/>
    <w:rsid w:val="00314F3D"/>
    <w:rsid w:val="00316CBE"/>
    <w:rsid w:val="003474A3"/>
    <w:rsid w:val="003551B7"/>
    <w:rsid w:val="00357358"/>
    <w:rsid w:val="00361F9B"/>
    <w:rsid w:val="00363BE9"/>
    <w:rsid w:val="00373247"/>
    <w:rsid w:val="003A2511"/>
    <w:rsid w:val="003B68A2"/>
    <w:rsid w:val="003C64F0"/>
    <w:rsid w:val="003F7B3E"/>
    <w:rsid w:val="004035F9"/>
    <w:rsid w:val="0045111E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4F3CF7"/>
    <w:rsid w:val="0050234F"/>
    <w:rsid w:val="0050351A"/>
    <w:rsid w:val="005174BC"/>
    <w:rsid w:val="005178F6"/>
    <w:rsid w:val="00532DDA"/>
    <w:rsid w:val="005408B7"/>
    <w:rsid w:val="0054329C"/>
    <w:rsid w:val="00557585"/>
    <w:rsid w:val="0056212E"/>
    <w:rsid w:val="0057118E"/>
    <w:rsid w:val="005D1E49"/>
    <w:rsid w:val="005E5C27"/>
    <w:rsid w:val="00631522"/>
    <w:rsid w:val="00640664"/>
    <w:rsid w:val="00643A03"/>
    <w:rsid w:val="00662DC3"/>
    <w:rsid w:val="0067431C"/>
    <w:rsid w:val="006776DC"/>
    <w:rsid w:val="00681AD7"/>
    <w:rsid w:val="006B253D"/>
    <w:rsid w:val="006D7AD2"/>
    <w:rsid w:val="006F0306"/>
    <w:rsid w:val="00704141"/>
    <w:rsid w:val="00722992"/>
    <w:rsid w:val="007272D3"/>
    <w:rsid w:val="007360DE"/>
    <w:rsid w:val="00740FE3"/>
    <w:rsid w:val="00766F44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32EED"/>
    <w:rsid w:val="00856DEC"/>
    <w:rsid w:val="008624DD"/>
    <w:rsid w:val="0086284A"/>
    <w:rsid w:val="008878D3"/>
    <w:rsid w:val="008908FF"/>
    <w:rsid w:val="0089110F"/>
    <w:rsid w:val="008A48D3"/>
    <w:rsid w:val="008A4947"/>
    <w:rsid w:val="008A652E"/>
    <w:rsid w:val="008A7972"/>
    <w:rsid w:val="008D6629"/>
    <w:rsid w:val="008E31ED"/>
    <w:rsid w:val="008E4A7F"/>
    <w:rsid w:val="0090659A"/>
    <w:rsid w:val="00907607"/>
    <w:rsid w:val="00916BE6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10480"/>
    <w:rsid w:val="00A31C61"/>
    <w:rsid w:val="00A3241A"/>
    <w:rsid w:val="00A4370C"/>
    <w:rsid w:val="00A46EAA"/>
    <w:rsid w:val="00A606FC"/>
    <w:rsid w:val="00A61CB9"/>
    <w:rsid w:val="00A642F5"/>
    <w:rsid w:val="00A671DF"/>
    <w:rsid w:val="00A73594"/>
    <w:rsid w:val="00A77F61"/>
    <w:rsid w:val="00A80A10"/>
    <w:rsid w:val="00A81F9D"/>
    <w:rsid w:val="00A82E39"/>
    <w:rsid w:val="00A835CD"/>
    <w:rsid w:val="00A91782"/>
    <w:rsid w:val="00AB11CD"/>
    <w:rsid w:val="00AB1255"/>
    <w:rsid w:val="00AC0764"/>
    <w:rsid w:val="00AC54A7"/>
    <w:rsid w:val="00AD6677"/>
    <w:rsid w:val="00AD72CD"/>
    <w:rsid w:val="00B01CA1"/>
    <w:rsid w:val="00B03E81"/>
    <w:rsid w:val="00B257EA"/>
    <w:rsid w:val="00B34E9F"/>
    <w:rsid w:val="00B53C1E"/>
    <w:rsid w:val="00B54F0B"/>
    <w:rsid w:val="00BA357B"/>
    <w:rsid w:val="00BB1A08"/>
    <w:rsid w:val="00BB350A"/>
    <w:rsid w:val="00BC48E9"/>
    <w:rsid w:val="00C13BFF"/>
    <w:rsid w:val="00C20008"/>
    <w:rsid w:val="00C208DA"/>
    <w:rsid w:val="00C30584"/>
    <w:rsid w:val="00C34338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A78B6"/>
    <w:rsid w:val="00DC65A2"/>
    <w:rsid w:val="00DD15CB"/>
    <w:rsid w:val="00DD4398"/>
    <w:rsid w:val="00DD4B83"/>
    <w:rsid w:val="00DF320D"/>
    <w:rsid w:val="00DF477E"/>
    <w:rsid w:val="00DF720A"/>
    <w:rsid w:val="00E21495"/>
    <w:rsid w:val="00E245A4"/>
    <w:rsid w:val="00E764B7"/>
    <w:rsid w:val="00E85712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470D"/>
    <w:rsid w:val="00F520C2"/>
    <w:rsid w:val="00FB40AA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576E2AD"/>
  <w15:chartTrackingRefBased/>
  <w15:docId w15:val="{6290F96D-5CF6-4996-A57B-E7788374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LOs-2">
    <w:name w:val="LOs-2"/>
    <w:basedOn w:val="normal0"/>
    <w:link w:val="LOs-2Char"/>
    <w:rsid w:val="00C34338"/>
    <w:pPr>
      <w:framePr w:hSpace="180" w:wrap="around" w:vAnchor="text" w:hAnchor="margin" w:x="-176" w:y="-47"/>
      <w:spacing w:before="60"/>
      <w:ind w:left="453" w:hanging="425"/>
    </w:pPr>
    <w:rPr>
      <w:lang w:eastAsia="en-US"/>
    </w:rPr>
  </w:style>
  <w:style w:type="character" w:customStyle="1" w:styleId="LOs-2Char">
    <w:name w:val="LOs-2 Char"/>
    <w:link w:val="LOs-2"/>
    <w:rsid w:val="00C34338"/>
    <w:rPr>
      <w:rFonts w:cs="Arial"/>
      <w:sz w:val="22"/>
      <w:szCs w:val="22"/>
      <w:lang w:eastAsia="en-US"/>
    </w:rPr>
  </w:style>
  <w:style w:type="paragraph" w:customStyle="1" w:styleId="Bullets">
    <w:name w:val="Bullets"/>
    <w:basedOn w:val="LOs-2"/>
    <w:link w:val="BulletsChar"/>
    <w:rsid w:val="00C34338"/>
    <w:pPr>
      <w:framePr w:wrap="around"/>
      <w:numPr>
        <w:numId w:val="9"/>
      </w:numPr>
    </w:pPr>
  </w:style>
  <w:style w:type="character" w:customStyle="1" w:styleId="BulletsChar">
    <w:name w:val="Bullets Char"/>
    <w:link w:val="Bullets"/>
    <w:rsid w:val="00C34338"/>
  </w:style>
  <w:style w:type="paragraph" w:customStyle="1" w:styleId="BldEmph-LOs">
    <w:name w:val="BldEmph-LOs"/>
    <w:basedOn w:val="OCRBullet"/>
    <w:link w:val="BldEmph-LOsChar"/>
    <w:rsid w:val="00C34338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BldEmph-LOsChar">
    <w:name w:val="BldEmph-LOs Char"/>
    <w:link w:val="BldEmph-LOs"/>
    <w:rsid w:val="00C34338"/>
    <w:rPr>
      <w:rFonts w:cs="Arial"/>
      <w:b/>
      <w:bCs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B40A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FB40AA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B40A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FB40AA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FB4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6</TotalTime>
  <Pages>6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52 - Optimise IT system performance 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2021-07-12T12:48:00Z</dcterms:created>
  <dcterms:modified xsi:type="dcterms:W3CDTF">2021-07-12T12:48:00Z</dcterms:modified>
</cp:coreProperties>
</file>