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7A612" w14:textId="77777777" w:rsidR="000447AD" w:rsidRDefault="000447AD" w:rsidP="000447AD">
      <w:pPr>
        <w:pStyle w:val="NormalBold"/>
        <w:jc w:val="center"/>
        <w:rPr>
          <w:sz w:val="28"/>
          <w:szCs w:val="28"/>
        </w:rPr>
      </w:pPr>
      <w:r>
        <w:pict w14:anchorId="30A37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0B3ADB48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6BFB0B5B" w14:textId="77777777" w:rsidR="007E12DE" w:rsidRDefault="007E12DE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57: Project Management Software Level 3 (Credit Value 5)</w:t>
      </w:r>
    </w:p>
    <w:p w14:paraId="18EF96BA" w14:textId="77777777" w:rsidR="00CF0CC0" w:rsidRDefault="00CF0CC0" w:rsidP="00CF0CC0">
      <w:pPr>
        <w:rPr>
          <w:bCs/>
          <w:sz w:val="16"/>
        </w:rPr>
      </w:pPr>
    </w:p>
    <w:p w14:paraId="3A760A01" w14:textId="77777777" w:rsidR="00EA5EAC" w:rsidRDefault="00EA5EAC" w:rsidP="00CF0CC0">
      <w:pPr>
        <w:rPr>
          <w:bCs/>
          <w:sz w:val="16"/>
        </w:rPr>
      </w:pPr>
    </w:p>
    <w:p w14:paraId="5D6A9730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C43FD" w14:paraId="7720C89E" w14:textId="77777777" w:rsidTr="00DC43FD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E992" w14:textId="77777777" w:rsidR="00EF4ABA" w:rsidRPr="00F22A7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AB7DC7" w14:textId="77777777" w:rsidR="00EF4ABA" w:rsidRPr="00F22A7A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F8CF" w14:textId="77777777" w:rsidR="00EF4ABA" w:rsidRPr="00DC43FD" w:rsidRDefault="00EF4ABA" w:rsidP="00DC43FD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FBE9" w14:textId="77777777" w:rsidR="00EF4ABA" w:rsidRPr="00F22A7A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8D1E3E7" w14:textId="77777777" w:rsidR="00EF4ABA" w:rsidRPr="00DC43FD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FBD3BFA" w14:textId="77777777" w:rsidR="00CF0CC0" w:rsidRDefault="00CF0CC0" w:rsidP="00CF0CC0">
      <w:pPr>
        <w:pStyle w:val="normal0"/>
      </w:pPr>
    </w:p>
    <w:p w14:paraId="59B2B2EC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786DE0D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4C017C27" w14:textId="77777777" w:rsidR="00CF0846" w:rsidRDefault="00CF0846" w:rsidP="00CF0846">
      <w:pPr>
        <w:pStyle w:val="normal0"/>
      </w:pPr>
    </w:p>
    <w:p w14:paraId="7004BF6E" w14:textId="77777777" w:rsidR="00CF0846" w:rsidRDefault="00CF0846" w:rsidP="00706252">
      <w:pPr>
        <w:pStyle w:val="normal0"/>
      </w:pPr>
      <w:r>
        <w:t xml:space="preserve">Centre assessors </w:t>
      </w:r>
      <w:r w:rsidRPr="00706252">
        <w:rPr>
          <w:b/>
        </w:rPr>
        <w:t>must</w:t>
      </w:r>
      <w:r>
        <w:t xml:space="preserve"> assess the candidate’s work prior to submission.</w:t>
      </w:r>
    </w:p>
    <w:p w14:paraId="0130C1F2" w14:textId="77777777" w:rsidR="00CF0846" w:rsidRDefault="00CF0846" w:rsidP="00706252">
      <w:pPr>
        <w:pStyle w:val="normal0"/>
      </w:pPr>
    </w:p>
    <w:p w14:paraId="468D1271" w14:textId="77777777" w:rsidR="00CF0846" w:rsidRDefault="00CF0846" w:rsidP="00706252">
      <w:pPr>
        <w:pStyle w:val="normal0"/>
      </w:pPr>
      <w:r>
        <w:t>Only units that have been achieved should be submitted for moderation.</w:t>
      </w:r>
    </w:p>
    <w:p w14:paraId="2D09555D" w14:textId="77777777" w:rsidR="00CF0846" w:rsidRDefault="00CF0846" w:rsidP="00706252">
      <w:pPr>
        <w:pStyle w:val="normal0"/>
      </w:pPr>
    </w:p>
    <w:p w14:paraId="5A1CADB2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1940687F" w14:textId="77777777" w:rsidR="00CF0846" w:rsidRPr="00D70932" w:rsidRDefault="00CF0846" w:rsidP="00CF0846"/>
    <w:p w14:paraId="56F59A04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E14F22">
        <w:rPr>
          <w:b/>
          <w:bCs/>
          <w:i/>
          <w:sz w:val="22"/>
          <w:szCs w:val="22"/>
        </w:rPr>
        <w:t>in bold</w:t>
      </w:r>
      <w:r w:rsidR="00E14F22" w:rsidRPr="00E14F22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722690A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6E247973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854224C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EB47848" w14:textId="77777777" w:rsidR="00985B0B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05353F16" w14:textId="77777777" w:rsidTr="00706252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771E41" w14:textId="77777777" w:rsidR="00461787" w:rsidRPr="00706252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D04AA6" w14:textId="77777777" w:rsidR="00461787" w:rsidRPr="00706252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706252">
              <w:rPr>
                <w:b/>
                <w:sz w:val="22"/>
                <w:szCs w:val="22"/>
              </w:rPr>
              <w:t>Evidence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  <w:r w:rsidRPr="00706252">
              <w:rPr>
                <w:b/>
                <w:sz w:val="22"/>
                <w:szCs w:val="22"/>
              </w:rPr>
              <w:t>Requirements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1CCB47E" w14:textId="77777777" w:rsidR="00461787" w:rsidRPr="00706252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706252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4E4EEF73" w14:textId="77777777" w:rsidTr="00E63C42">
        <w:trPr>
          <w:trHeight w:val="139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563" w14:textId="77777777" w:rsidR="00985B0B" w:rsidRPr="00706252" w:rsidRDefault="00706252" w:rsidP="00706252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 w:eastAsia="en-US"/>
              </w:rPr>
            </w:pPr>
            <w:r>
              <w:rPr>
                <w:rFonts w:cs="Arial"/>
                <w:bCs/>
                <w:lang w:val="en-GB" w:eastAsia="en-US"/>
              </w:rPr>
              <w:t>C1</w:t>
            </w:r>
            <w:r>
              <w:rPr>
                <w:rFonts w:cs="Arial"/>
                <w:bCs/>
                <w:lang w:val="en-GB" w:eastAsia="en-US"/>
              </w:rPr>
              <w:tab/>
            </w:r>
            <w:r w:rsidR="007E12DE" w:rsidRPr="00706252">
              <w:rPr>
                <w:rFonts w:cs="Arial"/>
                <w:lang w:val="en-GB" w:eastAsia="en-US"/>
              </w:rPr>
              <w:t>Create and define a project.</w:t>
            </w:r>
          </w:p>
          <w:p w14:paraId="378A0239" w14:textId="77777777" w:rsidR="007E12DE" w:rsidRPr="00706252" w:rsidRDefault="007E12DE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C1.1</w:t>
            </w:r>
            <w:r w:rsidRPr="00706252">
              <w:rPr>
                <w:rFonts w:cs="Arial"/>
                <w:lang w:val="en-GB" w:eastAsia="en-US"/>
              </w:rPr>
              <w:tab/>
              <w:t xml:space="preserve">Explain the critical </w:t>
            </w:r>
            <w:r w:rsidRPr="00706252">
              <w:rPr>
                <w:rFonts w:cs="Arial"/>
                <w:bCs/>
                <w:lang w:val="en-GB" w:eastAsia="en-US"/>
              </w:rPr>
              <w:t xml:space="preserve">information about the project </w:t>
            </w:r>
            <w:r w:rsidR="00706252">
              <w:rPr>
                <w:rFonts w:cs="Arial"/>
                <w:lang w:val="en-GB" w:eastAsia="en-US"/>
              </w:rPr>
              <w:t>that must be included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6D4" w14:textId="77777777" w:rsidR="002C3526" w:rsidRPr="00E63C42" w:rsidRDefault="007E12DE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C1 </w:t>
            </w:r>
            <w:r w:rsidR="00E63C42">
              <w:t xml:space="preserve"> </w:t>
            </w:r>
            <w:r w:rsidRPr="00E63C42">
              <w:t>Explain the critical information required for the project.</w:t>
            </w:r>
          </w:p>
          <w:p w14:paraId="1A6C9FDB" w14:textId="77777777" w:rsidR="007E12DE" w:rsidRPr="00F22A7A" w:rsidRDefault="007E12DE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Project information: Tasks, timescales, resources, stages, constraints; Source of information: provided by the person responsible for the project.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D4A0E" w14:textId="77777777" w:rsidR="006B253D" w:rsidRPr="00706252" w:rsidRDefault="000447AD" w:rsidP="00DC43F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0E81013E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BFD" w14:textId="77777777" w:rsidR="007E12DE" w:rsidRPr="00706252" w:rsidRDefault="007E12DE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C1.2 </w:t>
            </w:r>
            <w:r w:rsidRPr="00706252">
              <w:rPr>
                <w:rFonts w:cs="Arial"/>
                <w:lang w:val="en-GB" w:eastAsia="en-US"/>
              </w:rPr>
              <w:tab/>
              <w:t xml:space="preserve">Create, </w:t>
            </w:r>
            <w:r w:rsidRPr="00706252">
              <w:rPr>
                <w:rFonts w:cs="Arial"/>
                <w:bCs/>
                <w:lang w:val="en-GB" w:eastAsia="en-US"/>
              </w:rPr>
              <w:t xml:space="preserve">store and retrieve </w:t>
            </w:r>
            <w:r w:rsidRPr="00706252">
              <w:rPr>
                <w:rFonts w:cs="Arial"/>
                <w:lang w:val="en-GB" w:eastAsia="en-US"/>
              </w:rPr>
              <w:t>project management files in line with lo</w:t>
            </w:r>
            <w:r w:rsidR="00706252">
              <w:rPr>
                <w:rFonts w:cs="Arial"/>
                <w:lang w:val="en-GB" w:eastAsia="en-US"/>
              </w:rPr>
              <w:t>cal guidelines where applicable</w:t>
            </w:r>
          </w:p>
          <w:p w14:paraId="001E2141" w14:textId="77777777" w:rsidR="002C3526" w:rsidRPr="00706252" w:rsidRDefault="002C3526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403" w14:textId="77777777" w:rsidR="00990A72" w:rsidRPr="00E63C42" w:rsidRDefault="007E12DE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C1.2</w:t>
            </w:r>
            <w:r w:rsidR="00E63C42">
              <w:t xml:space="preserve"> </w:t>
            </w:r>
            <w:r w:rsidRPr="00E63C42">
              <w:t xml:space="preserve"> Evidence of appropriate file management.</w:t>
            </w:r>
          </w:p>
          <w:p w14:paraId="3CE54FD0" w14:textId="77777777" w:rsidR="007E12DE" w:rsidRPr="00F22A7A" w:rsidRDefault="007E12DE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Store and retrieve: Files (e.g. create, name, open, save, save as, print, close, find, share); version control; import/export; file size; file properties.  Folders (e.g. create, name).  Archive (backup, restore).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3B3AE" w14:textId="77777777" w:rsidR="002C3526" w:rsidRPr="00706252" w:rsidRDefault="000447AD" w:rsidP="00DC43F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21BA88B4" w14:textId="77777777" w:rsidTr="00332390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1A3" w14:textId="77777777" w:rsidR="007E12DE" w:rsidRPr="00706252" w:rsidRDefault="007E12DE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C1.3 </w:t>
            </w:r>
            <w:r w:rsidRPr="00706252">
              <w:rPr>
                <w:rFonts w:cs="Arial"/>
                <w:lang w:val="en-GB" w:eastAsia="en-US"/>
              </w:rPr>
              <w:tab/>
              <w:t>Define the project file properties</w:t>
            </w:r>
            <w:r w:rsidR="00706252">
              <w:rPr>
                <w:rFonts w:cs="Arial"/>
                <w:lang w:val="en-GB" w:eastAsia="en-US"/>
              </w:rPr>
              <w:t xml:space="preserve"> and project options</w:t>
            </w:r>
          </w:p>
          <w:p w14:paraId="145D90D7" w14:textId="77777777" w:rsidR="00F4470D" w:rsidRPr="00706252" w:rsidRDefault="00F4470D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4B8A" w14:textId="77777777" w:rsidR="00F4470D" w:rsidRPr="00E63C42" w:rsidRDefault="007E12DE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C1.3 </w:t>
            </w:r>
            <w:r w:rsidR="00E63C42">
              <w:t xml:space="preserve"> </w:t>
            </w:r>
            <w:r w:rsidRPr="00E63C42">
              <w:t>Describe the project file properties and project options identified</w:t>
            </w:r>
          </w:p>
          <w:p w14:paraId="2880D942" w14:textId="77777777" w:rsidR="007E12DE" w:rsidRPr="00F22A7A" w:rsidRDefault="007E12DE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Project file properties: Project plan, project brief, budget and schedule worksheet, financial justification worksheet, task plan, project tracking charts, action item register, standardised forms e.g. meeting minutes, proje</w:t>
            </w:r>
            <w:r w:rsidR="00E63C42">
              <w:rPr>
                <w:lang w:val="en-GB"/>
              </w:rPr>
              <w:t>ct status.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B7092" w14:textId="77777777" w:rsidR="00F4470D" w:rsidRPr="00706252" w:rsidRDefault="000447AD" w:rsidP="00DC43F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32390" w14:paraId="636C4899" w14:textId="77777777" w:rsidTr="00985B0B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1B1804" w14:textId="77777777" w:rsidR="00332390" w:rsidRPr="00706252" w:rsidRDefault="0033239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C1.4 </w:t>
            </w:r>
            <w:r w:rsidR="00706252">
              <w:rPr>
                <w:rFonts w:cs="Arial"/>
                <w:lang w:val="en-GB" w:eastAsia="en-US"/>
              </w:rPr>
              <w:tab/>
              <w:t>Create master and sub-projects</w:t>
            </w:r>
          </w:p>
          <w:p w14:paraId="067514E4" w14:textId="77777777" w:rsidR="00332390" w:rsidRPr="00706252" w:rsidRDefault="0033239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C1.5</w:t>
            </w:r>
            <w:r w:rsidRPr="00706252">
              <w:rPr>
                <w:rFonts w:cs="Arial"/>
                <w:lang w:val="en-GB" w:eastAsia="en-US"/>
              </w:rPr>
              <w:tab/>
              <w:t>Create links across projects and</w:t>
            </w:r>
            <w:r w:rsidR="00706252">
              <w:rPr>
                <w:rFonts w:cs="Arial"/>
                <w:lang w:val="en-GB" w:eastAsia="en-US"/>
              </w:rPr>
              <w:t xml:space="preserve"> manage changes to linked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F3496" w14:textId="77777777" w:rsidR="00332390" w:rsidRPr="00E63C42" w:rsidRDefault="00F606FB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C1.4 &amp;</w:t>
            </w:r>
            <w:r w:rsidR="00332390" w:rsidRPr="00E63C42">
              <w:t>1.5</w:t>
            </w:r>
            <w:r w:rsidR="00E63C42">
              <w:t xml:space="preserve"> </w:t>
            </w:r>
            <w:r w:rsidR="00332390" w:rsidRPr="00E63C42">
              <w:t xml:space="preserve"> </w:t>
            </w:r>
            <w:r w:rsidR="00A54FE8" w:rsidRPr="00E63C42">
              <w:t>At least one</w:t>
            </w:r>
            <w:r w:rsidR="00332390" w:rsidRPr="00E63C42">
              <w:t xml:space="preserve"> master project and </w:t>
            </w:r>
            <w:r w:rsidR="00A54FE8" w:rsidRPr="00E63C42">
              <w:t xml:space="preserve">two </w:t>
            </w:r>
            <w:r w:rsidR="00332390" w:rsidRPr="00E63C42">
              <w:t xml:space="preserve">sub-projects and associated links should be </w:t>
            </w:r>
            <w:r w:rsidR="00A54FE8" w:rsidRPr="00E63C42">
              <w:t>created</w:t>
            </w:r>
            <w:r w:rsidR="00332390" w:rsidRPr="00E63C42">
              <w:t>.</w:t>
            </w:r>
          </w:p>
          <w:p w14:paraId="60813C73" w14:textId="77777777" w:rsidR="00332390" w:rsidRPr="00E63C42" w:rsidRDefault="0033239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</w:rPr>
              <w:t>Examples:</w:t>
            </w:r>
            <w:r w:rsidRPr="00E14F22">
              <w:t xml:space="preserve">  Phases, time periods, managerial respo</w:t>
            </w:r>
            <w:r w:rsidR="00E63C42">
              <w:t>nsibilities, related resources.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58F8FF70" w14:textId="77777777" w:rsidR="00332390" w:rsidRPr="00706252" w:rsidRDefault="000447AD" w:rsidP="00DC43F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C29F869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12BC464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451284E9" w14:textId="77777777" w:rsidTr="00706252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19E78E" w14:textId="77777777" w:rsidR="00283DAA" w:rsidRPr="00706252" w:rsidRDefault="00283DAA" w:rsidP="00E14F22">
            <w:pPr>
              <w:pStyle w:val="criteria1"/>
              <w:pageBreakBefore/>
              <w:framePr w:hSpace="0" w:wrap="auto" w:vAnchor="margin" w:hAnchor="text" w:xAlign="left" w:yAlign="inline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D4E10C" w14:textId="77777777" w:rsidR="00283DAA" w:rsidRPr="00706252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706252">
              <w:rPr>
                <w:b/>
                <w:sz w:val="22"/>
                <w:szCs w:val="22"/>
              </w:rPr>
              <w:t>Evidence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  <w:r w:rsidRPr="00706252">
              <w:rPr>
                <w:b/>
                <w:sz w:val="22"/>
                <w:szCs w:val="22"/>
              </w:rPr>
              <w:t>Requirements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CCA39A7" w14:textId="77777777" w:rsidR="00283DAA" w:rsidRPr="00706252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706252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3BCCB52D" w14:textId="77777777" w:rsidTr="00E63C42">
        <w:trPr>
          <w:trHeight w:val="153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A8B" w14:textId="77777777" w:rsidR="00985B0B" w:rsidRPr="00706252" w:rsidRDefault="0070625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b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sz w:val="22"/>
                <w:szCs w:val="22"/>
                <w:lang w:val="en-GB" w:eastAsia="en-US"/>
              </w:rPr>
              <w:t>C2</w:t>
            </w:r>
            <w:r>
              <w:rPr>
                <w:rFonts w:cs="Arial"/>
                <w:b/>
                <w:sz w:val="22"/>
                <w:szCs w:val="22"/>
                <w:lang w:val="en-GB" w:eastAsia="en-US"/>
              </w:rPr>
              <w:tab/>
            </w:r>
            <w:r w:rsidR="007E12DE" w:rsidRPr="00706252">
              <w:rPr>
                <w:rFonts w:cs="Arial"/>
                <w:b/>
                <w:sz w:val="22"/>
                <w:szCs w:val="22"/>
                <w:lang w:val="en-GB" w:eastAsia="en-US"/>
              </w:rPr>
              <w:t xml:space="preserve">Enter and edit information </w:t>
            </w:r>
            <w:r w:rsidR="002C39D4" w:rsidRPr="00706252">
              <w:rPr>
                <w:rFonts w:cs="Arial"/>
                <w:b/>
                <w:sz w:val="22"/>
                <w:szCs w:val="22"/>
                <w:lang w:val="en-GB" w:eastAsia="en-US"/>
              </w:rPr>
              <w:t>about project</w:t>
            </w:r>
            <w:r w:rsidR="007E12DE" w:rsidRPr="00706252">
              <w:rPr>
                <w:rFonts w:cs="Arial"/>
                <w:b/>
                <w:sz w:val="22"/>
                <w:szCs w:val="22"/>
                <w:lang w:val="en-GB" w:eastAsia="en-US"/>
              </w:rPr>
              <w:t xml:space="preserve"> tasks and resources.</w:t>
            </w:r>
          </w:p>
          <w:p w14:paraId="75DE4B32" w14:textId="77777777" w:rsidR="007E12DE" w:rsidRPr="00706252" w:rsidRDefault="007E12DE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C2.1</w:t>
            </w:r>
            <w:r w:rsidR="00375550" w:rsidRPr="00706252">
              <w:rPr>
                <w:rFonts w:cs="Arial"/>
                <w:lang w:val="en-GB" w:eastAsia="en-US"/>
              </w:rPr>
              <w:tab/>
            </w:r>
            <w:r w:rsidRPr="00706252">
              <w:rPr>
                <w:rFonts w:cs="Arial"/>
                <w:lang w:val="en-GB" w:eastAsia="en-US"/>
              </w:rPr>
              <w:t>Identify the critical tasks and milestones to be completed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229" w14:textId="77777777" w:rsidR="00283DAA" w:rsidRPr="00E63C42" w:rsidRDefault="007E12DE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C2.1</w:t>
            </w:r>
            <w:r w:rsidR="00E63C42">
              <w:t xml:space="preserve"> </w:t>
            </w:r>
            <w:r w:rsidRPr="00E63C42">
              <w:t xml:space="preserve"> </w:t>
            </w:r>
            <w:r w:rsidR="00A54FE8" w:rsidRPr="00E63C42">
              <w:t>I</w:t>
            </w:r>
            <w:r w:rsidRPr="00E63C42">
              <w:t>dentify critical tasks and milestones.</w:t>
            </w:r>
          </w:p>
          <w:p w14:paraId="1AE0889F" w14:textId="77777777" w:rsidR="007E12DE" w:rsidRPr="00E63C42" w:rsidRDefault="007E12DE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</w:rPr>
              <w:t>Examples:</w:t>
            </w:r>
            <w:r w:rsidRPr="00E14F22">
              <w:t xml:space="preserve">  Fixed cost, fixed duration, fixed work; critical, recurring.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5FAA1" w14:textId="77777777" w:rsidR="00283DAA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71AEEC8C" w14:textId="77777777" w:rsidTr="00E63C42">
        <w:trPr>
          <w:trHeight w:val="118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C26" w14:textId="77777777" w:rsidR="00283DAA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t>C2.2</w:t>
            </w:r>
            <w:r w:rsidRPr="00706252">
              <w:tab/>
              <w:t>Explain how to set up any deadlines and constraints which apply to the project.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2E9C" w14:textId="77777777" w:rsidR="00283DAA" w:rsidRPr="00E63C42" w:rsidRDefault="00375550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C2.2 </w:t>
            </w:r>
            <w:r w:rsidR="00E63C42">
              <w:t xml:space="preserve"> </w:t>
            </w:r>
            <w:r w:rsidRPr="00E63C42">
              <w:t>Describe five different examples covering deadlines and constraints.</w:t>
            </w:r>
          </w:p>
          <w:p w14:paraId="5EEE0A96" w14:textId="77777777" w:rsidR="007E12DE" w:rsidRPr="00F22A7A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Availability of resources, external factors, impact of delays</w:t>
            </w:r>
            <w:r w:rsidR="00E63C42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8F654" w14:textId="77777777" w:rsidR="00283DAA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3C7ACE58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6C3" w14:textId="77777777" w:rsidR="00F4470D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C2.3 </w:t>
            </w:r>
            <w:r w:rsidRPr="00706252">
              <w:rPr>
                <w:rFonts w:cs="Arial"/>
                <w:lang w:val="en-GB" w:eastAsia="en-US"/>
              </w:rPr>
              <w:tab/>
              <w:t>Enter and edit information about project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3313" w14:textId="77777777" w:rsidR="00F4470D" w:rsidRPr="00E63C42" w:rsidRDefault="00375550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C2.3 </w:t>
            </w:r>
            <w:r w:rsidR="00E63C42">
              <w:t xml:space="preserve"> </w:t>
            </w:r>
            <w:r w:rsidRPr="00E63C42">
              <w:t>Five different examples of entering and editing information for a range of project ta</w:t>
            </w:r>
            <w:r w:rsidR="00E63C42">
              <w:t>sks.</w:t>
            </w:r>
          </w:p>
          <w:p w14:paraId="068150C0" w14:textId="77777777" w:rsidR="00375550" w:rsidRPr="00E14F22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Duration, status, set reminders, priority, assign resources, constraints, deadlines, outlines, recurrence, custom fields. </w:t>
            </w:r>
          </w:p>
          <w:p w14:paraId="2A037825" w14:textId="77777777" w:rsidR="007E12DE" w:rsidRPr="00F22A7A" w:rsidRDefault="007E12DE" w:rsidP="00990A72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4E53A" w14:textId="77777777" w:rsidR="00F4470D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75550" w14:paraId="168EA9AE" w14:textId="77777777" w:rsidTr="00E63C42">
        <w:trPr>
          <w:trHeight w:val="159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B80" w14:textId="77777777" w:rsidR="00375550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C2.4 </w:t>
            </w:r>
            <w:r w:rsidRPr="00706252">
              <w:rPr>
                <w:rFonts w:cs="Arial"/>
                <w:lang w:val="en-GB" w:eastAsia="en-US"/>
              </w:rPr>
              <w:tab/>
              <w:t>Explain how to resolve issues of resource availability and utilisation</w:t>
            </w:r>
          </w:p>
          <w:p w14:paraId="266DDCEC" w14:textId="77777777" w:rsidR="00375550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C2.7 </w:t>
            </w:r>
            <w:r w:rsidRPr="00706252">
              <w:rPr>
                <w:rFonts w:cs="Arial"/>
                <w:lang w:val="en-GB" w:eastAsia="en-US"/>
              </w:rPr>
              <w:tab/>
              <w:t>Identify and resolve issues of resource allocation.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108" w14:textId="77777777" w:rsidR="00375550" w:rsidRPr="00E63C42" w:rsidRDefault="00F606FB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C2.4 &amp; </w:t>
            </w:r>
            <w:r w:rsidR="00375550" w:rsidRPr="00E63C42">
              <w:t>2.7</w:t>
            </w:r>
            <w:r w:rsidR="00E63C42">
              <w:t xml:space="preserve"> </w:t>
            </w:r>
            <w:r w:rsidR="00375550" w:rsidRPr="00E63C42">
              <w:t xml:space="preserve"> Describe five different ways to resolve issues of resource availability and utilisation and provide one</w:t>
            </w:r>
            <w:r w:rsidR="00E63C42">
              <w:t xml:space="preserve"> example of resolving an issue.</w:t>
            </w:r>
          </w:p>
          <w:p w14:paraId="0A516BB2" w14:textId="77777777" w:rsidR="00375550" w:rsidRPr="00E14F22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Reschedule, acquire additional resources, adjust project brief and outcomes, sharing.</w:t>
            </w:r>
          </w:p>
          <w:p w14:paraId="709D52B2" w14:textId="77777777" w:rsidR="00375550" w:rsidRPr="00F22A7A" w:rsidRDefault="00375550" w:rsidP="00375550">
            <w:pPr>
              <w:pStyle w:val="normal0"/>
              <w:rPr>
                <w:rFonts w:cs="Arial"/>
                <w:lang w:val="en-GB" w:eastAsia="en-US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A57FF" w14:textId="77777777" w:rsidR="00375550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75550" w14:paraId="30FA7116" w14:textId="77777777" w:rsidTr="00E63C42">
        <w:trPr>
          <w:trHeight w:val="126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3C18" w14:textId="77777777" w:rsidR="00375550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C2.5 </w:t>
            </w:r>
            <w:r w:rsidRPr="00706252">
              <w:rPr>
                <w:rFonts w:cs="Arial"/>
                <w:lang w:val="en-GB" w:eastAsia="en-US"/>
              </w:rPr>
              <w:tab/>
              <w:t>Enter and edit information about resources to be used in the project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449" w14:textId="77777777" w:rsidR="00375550" w:rsidRPr="00E63C42" w:rsidRDefault="00375550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C2.5 </w:t>
            </w:r>
            <w:r w:rsidR="00E63C42">
              <w:t xml:space="preserve"> </w:t>
            </w:r>
            <w:r w:rsidRPr="00E63C42">
              <w:t>Provide five different examples</w:t>
            </w:r>
            <w:r w:rsidR="00A54FE8" w:rsidRPr="00E63C42">
              <w:t xml:space="preserve"> of entering and editing resource information</w:t>
            </w:r>
            <w:r w:rsidRPr="00E63C42">
              <w:t>.</w:t>
            </w:r>
          </w:p>
          <w:p w14:paraId="7B546030" w14:textId="77777777" w:rsidR="00375550" w:rsidRPr="00F22A7A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People, time, costs, equipment; enterprise resources, shared resources</w:t>
            </w:r>
            <w:r w:rsidR="00E63C42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B1250" w14:textId="77777777" w:rsidR="00375550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75550" w14:paraId="353F79E4" w14:textId="77777777" w:rsidTr="00E63C42">
        <w:trPr>
          <w:trHeight w:val="1052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3BC" w14:textId="77777777" w:rsidR="00375550" w:rsidRPr="00706252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t>C2.6</w:t>
            </w:r>
            <w:r w:rsidRPr="00706252">
              <w:tab/>
              <w:t xml:space="preserve">Create and apply a task calendar </w:t>
            </w:r>
            <w:r w:rsidR="00706252">
              <w:t>for scheduling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657F" w14:textId="77777777" w:rsidR="00375550" w:rsidRPr="00E63C42" w:rsidRDefault="00375550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C2.6</w:t>
            </w:r>
            <w:r w:rsidR="00E63C42">
              <w:t xml:space="preserve"> </w:t>
            </w:r>
            <w:r w:rsidRPr="00E63C42">
              <w:t xml:space="preserve"> </w:t>
            </w:r>
            <w:r w:rsidR="00A54FE8" w:rsidRPr="00E63C42">
              <w:t xml:space="preserve">Create and apply a </w:t>
            </w:r>
            <w:r w:rsidRPr="00E63C42">
              <w:t xml:space="preserve">task calendar. </w:t>
            </w:r>
          </w:p>
          <w:p w14:paraId="4FD4ADCD" w14:textId="77777777" w:rsidR="00375550" w:rsidRPr="00E63C42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</w:rPr>
              <w:t>Examples:</w:t>
            </w:r>
            <w:r w:rsidRPr="00E14F22">
              <w:t xml:space="preserve">  Working-time calendar, holidays, customise, charts (e.g. Gantt chart)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C6445" w14:textId="77777777" w:rsidR="00375550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75550" w14:paraId="79BBF489" w14:textId="77777777" w:rsidTr="00E63C42">
        <w:trPr>
          <w:trHeight w:val="11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CF6" w14:textId="77777777" w:rsidR="00375550" w:rsidRPr="00F22A7A" w:rsidRDefault="00375550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C2.8 </w:t>
            </w:r>
            <w:r w:rsidRPr="00706252">
              <w:rPr>
                <w:rFonts w:cs="Arial"/>
                <w:lang w:val="en-GB" w:eastAsia="en-US"/>
              </w:rPr>
              <w:tab/>
              <w:t>Define and se</w:t>
            </w:r>
            <w:r w:rsidR="00706252">
              <w:rPr>
                <w:rFonts w:cs="Arial"/>
                <w:lang w:val="en-GB" w:eastAsia="en-US"/>
              </w:rPr>
              <w:t>t up dependencies between tasks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11A" w14:textId="77777777" w:rsidR="00375550" w:rsidRPr="00E63C42" w:rsidRDefault="00375550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C2.8 Five different examples of defining and setting up dependencies between tasks should be presented.</w:t>
            </w:r>
          </w:p>
          <w:p w14:paraId="06A60654" w14:textId="77777777" w:rsidR="00375550" w:rsidRPr="00E63C42" w:rsidRDefault="00375550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</w:rPr>
              <w:t>Examples:</w:t>
            </w:r>
            <w:r w:rsidRPr="00E14F22">
              <w:t xml:space="preserve">  Resources, costing, milestones.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D7CDD" w14:textId="77777777" w:rsidR="00375550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AA12C33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42960E4" w14:textId="77777777" w:rsidR="007D5D7B" w:rsidRPr="00E63C42" w:rsidRDefault="007D5D7B" w:rsidP="00E63C42"/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38EFDFC" w14:textId="77777777" w:rsidTr="00A3241A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276E5CA" w14:textId="77777777" w:rsidR="00A671DF" w:rsidRPr="00706252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706252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5A63DB" w14:textId="77777777" w:rsidR="00A671DF" w:rsidRPr="00706252" w:rsidRDefault="00A671DF" w:rsidP="00E85712">
            <w:pPr>
              <w:rPr>
                <w:b/>
                <w:sz w:val="22"/>
                <w:szCs w:val="22"/>
              </w:rPr>
            </w:pPr>
            <w:r w:rsidRPr="00706252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B58A7F" w14:textId="77777777" w:rsidR="00A671DF" w:rsidRPr="00706252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706252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0A6B7F75" w14:textId="77777777" w:rsidTr="002C39D4">
        <w:trPr>
          <w:trHeight w:val="1565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FB269D7" w14:textId="77777777" w:rsidR="002C39D4" w:rsidRPr="00706252" w:rsidRDefault="0070625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b/>
                <w:sz w:val="22"/>
                <w:szCs w:val="22"/>
                <w:lang w:val="en-GB" w:eastAsia="en-US"/>
              </w:rPr>
            </w:pPr>
            <w:r>
              <w:rPr>
                <w:rFonts w:cs="Arial"/>
                <w:b/>
                <w:sz w:val="22"/>
                <w:szCs w:val="22"/>
                <w:lang w:val="en-GB" w:eastAsia="en-US"/>
              </w:rPr>
              <w:t>C3</w:t>
            </w:r>
            <w:r>
              <w:rPr>
                <w:rFonts w:cs="Arial"/>
                <w:b/>
                <w:sz w:val="22"/>
                <w:szCs w:val="22"/>
                <w:lang w:val="en-GB" w:eastAsia="en-US"/>
              </w:rPr>
              <w:tab/>
            </w:r>
            <w:r w:rsidR="002C39D4" w:rsidRPr="00706252">
              <w:rPr>
                <w:rFonts w:cs="Arial"/>
                <w:b/>
                <w:sz w:val="22"/>
                <w:szCs w:val="22"/>
                <w:lang w:val="en-GB" w:eastAsia="en-US"/>
              </w:rPr>
              <w:t>Update information about project progress.</w:t>
            </w:r>
          </w:p>
          <w:p w14:paraId="1A9326EA" w14:textId="77777777" w:rsidR="007E12DE" w:rsidRPr="00706252" w:rsidRDefault="002C39D4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C3.1</w:t>
            </w:r>
            <w:r w:rsidRPr="00706252">
              <w:rPr>
                <w:rFonts w:cs="Arial"/>
                <w:lang w:val="en-GB" w:eastAsia="en-US"/>
              </w:rPr>
              <w:tab/>
              <w:t>Explain the methods available to track project progress and review against plans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1A488F44" w14:textId="77777777" w:rsidR="00A671DF" w:rsidRPr="00E63C42" w:rsidRDefault="002C39D4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C3.1 </w:t>
            </w:r>
            <w:r w:rsidR="00E63C42">
              <w:t xml:space="preserve"> </w:t>
            </w:r>
            <w:r w:rsidRPr="00E63C42">
              <w:t>Present a brief report</w:t>
            </w:r>
            <w:r w:rsidR="00A54FE8" w:rsidRPr="00E63C42">
              <w:t xml:space="preserve"> on how to track progress and review against plan</w:t>
            </w:r>
            <w:r w:rsidRPr="00E63C42">
              <w:t>.</w:t>
            </w:r>
          </w:p>
          <w:p w14:paraId="6CACD647" w14:textId="77777777" w:rsidR="007E12DE" w:rsidRPr="00F22A7A" w:rsidRDefault="002C39D4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Meetings, progress report, calendar updates.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DA552EF" w14:textId="77777777" w:rsidR="00A671DF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70FC9051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CCE" w14:textId="77777777" w:rsidR="009A1AA2" w:rsidRPr="00706252" w:rsidRDefault="00F606FB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C3.2</w:t>
            </w:r>
            <w:r w:rsidR="00706252">
              <w:rPr>
                <w:rFonts w:cs="Arial"/>
                <w:lang w:val="en-GB" w:eastAsia="en-US"/>
              </w:rPr>
              <w:tab/>
            </w:r>
            <w:r w:rsidR="002C39D4" w:rsidRPr="00706252">
              <w:rPr>
                <w:rFonts w:cs="Arial"/>
                <w:lang w:val="en-GB" w:eastAsia="en-US"/>
              </w:rPr>
              <w:t>Use editing and formatting techniques to update</w:t>
            </w:r>
            <w:r w:rsidR="009A1AA2" w:rsidRPr="00706252">
              <w:rPr>
                <w:rFonts w:cs="Arial"/>
                <w:lang w:val="en-GB" w:eastAsia="en-US"/>
              </w:rPr>
              <w:t xml:space="preserve"> project elementsC3.3. Update t</w:t>
            </w:r>
            <w:r w:rsidR="002C39D4" w:rsidRPr="00706252">
              <w:rPr>
                <w:rFonts w:cs="Arial"/>
                <w:lang w:val="en-GB" w:eastAsia="en-US"/>
              </w:rPr>
              <w:t xml:space="preserve">ask status </w:t>
            </w:r>
            <w:r w:rsidR="009A1AA2" w:rsidRPr="00706252">
              <w:rPr>
                <w:rFonts w:cs="Arial"/>
                <w:lang w:val="en-GB" w:eastAsia="en-US"/>
              </w:rPr>
              <w:t xml:space="preserve">in line with progress </w:t>
            </w:r>
          </w:p>
          <w:p w14:paraId="3DC6389B" w14:textId="77777777" w:rsidR="00A671DF" w:rsidRPr="00706252" w:rsidRDefault="009A1AA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C3.4 Update i</w:t>
            </w:r>
            <w:r w:rsidR="002C39D4" w:rsidRPr="00706252">
              <w:rPr>
                <w:rFonts w:cs="Arial"/>
                <w:lang w:val="en-GB" w:eastAsia="en-US"/>
              </w:rPr>
              <w:t>nformation about resources as required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701E" w14:textId="77777777" w:rsidR="00213BC1" w:rsidRPr="00E63C42" w:rsidRDefault="002C39D4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C3.2</w:t>
            </w:r>
            <w:r w:rsidR="00E63C42">
              <w:t>,</w:t>
            </w:r>
            <w:r w:rsidRPr="00E63C42">
              <w:t xml:space="preserve"> C3.3</w:t>
            </w:r>
            <w:r w:rsidR="00E63C42">
              <w:t>,</w:t>
            </w:r>
            <w:r w:rsidRPr="00E63C42">
              <w:t xml:space="preserve"> C3.4</w:t>
            </w:r>
            <w:r w:rsidR="00E63C42">
              <w:t xml:space="preserve"> </w:t>
            </w:r>
            <w:r w:rsidRPr="00E63C42">
              <w:t xml:space="preserve"> Five different examples of using </w:t>
            </w:r>
            <w:r w:rsidR="00A54FE8" w:rsidRPr="00E63C42">
              <w:t xml:space="preserve">editing and formatting </w:t>
            </w:r>
            <w:r w:rsidRPr="00E63C42">
              <w:t>techniques to amend a variety of project elements</w:t>
            </w:r>
            <w:r w:rsidR="00A54FE8" w:rsidRPr="00E63C42">
              <w:t>, task status and resources</w:t>
            </w:r>
            <w:r w:rsidRPr="00E63C42">
              <w:t>.</w:t>
            </w:r>
          </w:p>
          <w:p w14:paraId="72B8189F" w14:textId="77777777" w:rsidR="002C39D4" w:rsidRPr="00E14F22" w:rsidRDefault="002C39D4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Editing techniques appropriate to the type of information, for example: select, copy, cut, paste, undo, redo, drag and drop, find, replace, insert, delete, size, crop, position, change templates</w:t>
            </w:r>
            <w:r w:rsidR="00E63C42">
              <w:rPr>
                <w:lang w:val="en-GB"/>
              </w:rPr>
              <w:t>.</w:t>
            </w:r>
          </w:p>
          <w:p w14:paraId="1B9570FE" w14:textId="77777777" w:rsidR="004835E2" w:rsidRPr="00E14F22" w:rsidRDefault="002C39D4" w:rsidP="00E63C42">
            <w:pPr>
              <w:pStyle w:val="Examples"/>
              <w:spacing w:after="40"/>
              <w:rPr>
                <w:lang w:val="en-GB"/>
              </w:rPr>
            </w:pPr>
            <w:r w:rsidRPr="00E14F22">
              <w:rPr>
                <w:lang w:val="en-GB"/>
              </w:rPr>
              <w:t>Task status: Complete, in progress, not started, percentage, tasks be</w:t>
            </w:r>
            <w:r w:rsidR="00E63C42">
              <w:rPr>
                <w:lang w:val="en-GB"/>
              </w:rPr>
              <w:t>hind schedule, postpone tasks.</w:t>
            </w:r>
          </w:p>
          <w:p w14:paraId="4F1C8309" w14:textId="77777777" w:rsidR="007E12DE" w:rsidRPr="00F22A7A" w:rsidRDefault="004835E2" w:rsidP="00E63C42">
            <w:pPr>
              <w:pStyle w:val="Examples"/>
              <w:spacing w:after="40"/>
              <w:rPr>
                <w:lang w:val="en-GB"/>
              </w:rPr>
            </w:pPr>
            <w:r w:rsidRPr="00E14F22">
              <w:rPr>
                <w:lang w:val="en-GB"/>
              </w:rPr>
              <w:t xml:space="preserve">Resources: </w:t>
            </w:r>
            <w:r w:rsidR="002C39D4" w:rsidRPr="00E14F22">
              <w:rPr>
                <w:lang w:val="en-GB"/>
              </w:rPr>
              <w:t>People, time, costs, equipment.  Task calendar, PERT analysis.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BC40B" w14:textId="77777777" w:rsidR="00A671DF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0F7BB879" w14:textId="77777777" w:rsidTr="00E63C42">
        <w:trPr>
          <w:trHeight w:val="1267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67B7" w14:textId="77777777" w:rsidR="00ED7A0A" w:rsidRPr="00706252" w:rsidRDefault="004835E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C3.5 </w:t>
            </w:r>
            <w:r w:rsidRPr="00706252">
              <w:rPr>
                <w:rFonts w:cs="Arial"/>
                <w:lang w:val="en-GB" w:eastAsia="en-US"/>
              </w:rPr>
              <w:tab/>
              <w:t>Compare actual progress with project baseline and reschedule uncompleted tasks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ADB9" w14:textId="77777777" w:rsidR="00ED7A0A" w:rsidRPr="00E63C42" w:rsidRDefault="004835E2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C3.5 </w:t>
            </w:r>
            <w:r w:rsidR="00E63C42">
              <w:t xml:space="preserve"> </w:t>
            </w:r>
            <w:r w:rsidRPr="00E63C42">
              <w:t xml:space="preserve">At least three examples of reviewing actual against project baseline </w:t>
            </w:r>
            <w:r w:rsidR="00A54FE8" w:rsidRPr="00E63C42">
              <w:t xml:space="preserve">and </w:t>
            </w:r>
            <w:r w:rsidRPr="00E63C42">
              <w:t xml:space="preserve">the rescheduling of uncompleted tasks.  </w:t>
            </w:r>
          </w:p>
          <w:p w14:paraId="1DB16EAC" w14:textId="77777777" w:rsidR="007E12DE" w:rsidRPr="00F22A7A" w:rsidRDefault="004835E2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Gantt Charts, PERT Analysis, milestones.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F7581" w14:textId="77777777" w:rsidR="00ED7A0A" w:rsidRPr="00706252" w:rsidRDefault="000447A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D7A0A" w14:paraId="26A942E6" w14:textId="77777777" w:rsidTr="00E63C42">
        <w:trPr>
          <w:trHeight w:val="1413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1860AEEF" w14:textId="77777777" w:rsidR="004835E2" w:rsidRPr="00706252" w:rsidRDefault="004835E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C3.6 </w:t>
            </w:r>
            <w:r w:rsidRPr="00706252">
              <w:rPr>
                <w:rFonts w:cs="Arial"/>
                <w:lang w:val="en-GB" w:eastAsia="en-US"/>
              </w:rPr>
              <w:tab/>
              <w:t>Identify and assess the impact of risks and issues on the project</w:t>
            </w:r>
          </w:p>
          <w:p w14:paraId="5023CA69" w14:textId="77777777" w:rsidR="004835E2" w:rsidRPr="00706252" w:rsidRDefault="0070625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C3.7</w:t>
            </w:r>
            <w:r>
              <w:rPr>
                <w:rFonts w:cs="Arial"/>
                <w:lang w:val="en-GB" w:eastAsia="en-US"/>
              </w:rPr>
              <w:tab/>
            </w:r>
            <w:r w:rsidR="004835E2" w:rsidRPr="00706252">
              <w:rPr>
                <w:rFonts w:cs="Arial"/>
                <w:lang w:val="en-GB" w:eastAsia="en-US"/>
              </w:rPr>
              <w:t xml:space="preserve">Manage information on the impact of </w:t>
            </w:r>
            <w:r>
              <w:rPr>
                <w:rFonts w:cs="Arial"/>
                <w:lang w:val="en-GB" w:eastAsia="en-US"/>
              </w:rPr>
              <w:t>risks and issues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0818F1D8" w14:textId="77777777" w:rsidR="00ED7A0A" w:rsidRPr="00E63C42" w:rsidRDefault="004835E2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>C3.6</w:t>
            </w:r>
            <w:r w:rsidR="00E63C42">
              <w:t>,</w:t>
            </w:r>
            <w:r w:rsidRPr="00E63C42">
              <w:t xml:space="preserve"> C3.7</w:t>
            </w:r>
            <w:r w:rsidR="00E63C42">
              <w:t xml:space="preserve"> </w:t>
            </w:r>
            <w:r w:rsidRPr="00E63C42">
              <w:t xml:space="preserve"> Identify at least five different examples of risks and issues.  Manage the impact of the risks and issues.</w:t>
            </w:r>
          </w:p>
          <w:p w14:paraId="40029AD3" w14:textId="77777777" w:rsidR="007E12DE" w:rsidRPr="00F22A7A" w:rsidRDefault="004835E2" w:rsidP="00E63C42">
            <w:pPr>
              <w:pStyle w:val="Examples"/>
              <w:spacing w:after="40"/>
              <w:rPr>
                <w:lang w:val="en-GB"/>
              </w:rPr>
            </w:pPr>
            <w:r w:rsidRPr="00E63C42">
              <w:rPr>
                <w:b/>
                <w:lang w:val="en-GB"/>
              </w:rPr>
              <w:t>Examples:</w:t>
            </w:r>
            <w:r w:rsidRPr="00E14F22">
              <w:rPr>
                <w:lang w:val="en-GB"/>
              </w:rPr>
              <w:t xml:space="preserve">  Risks and issues: Contingency plans, mitigation, associate with tasks or resources, alerts</w:t>
            </w:r>
            <w:r w:rsidR="00E63C42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EFA62B3" w14:textId="77777777" w:rsidR="00ED7A0A" w:rsidRPr="00706252" w:rsidRDefault="004119ED" w:rsidP="0070625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6782B2D" w14:textId="77777777" w:rsidR="004835E2" w:rsidRDefault="004835E2" w:rsidP="004835E2">
      <w:pPr>
        <w:pStyle w:val="OCRBullet"/>
        <w:numPr>
          <w:ilvl w:val="0"/>
          <w:numId w:val="0"/>
        </w:numPr>
        <w:tabs>
          <w:tab w:val="num" w:pos="1080"/>
        </w:tabs>
        <w:rPr>
          <w:sz w:val="14"/>
        </w:rPr>
      </w:pPr>
    </w:p>
    <w:p w14:paraId="0B1D2AFA" w14:textId="77777777" w:rsidR="00E63C42" w:rsidRDefault="00E63C42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835E2" w14:paraId="39FF4B7B" w14:textId="77777777" w:rsidTr="00706252">
        <w:trPr>
          <w:trHeight w:val="42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067330" w14:textId="77777777" w:rsidR="004835E2" w:rsidRPr="00706252" w:rsidRDefault="004835E2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DE563" w14:textId="77777777" w:rsidR="004835E2" w:rsidRPr="00706252" w:rsidRDefault="004835E2">
            <w:pPr>
              <w:rPr>
                <w:b/>
                <w:i/>
                <w:sz w:val="22"/>
                <w:szCs w:val="22"/>
              </w:rPr>
            </w:pPr>
            <w:r w:rsidRPr="00706252">
              <w:rPr>
                <w:b/>
                <w:sz w:val="22"/>
                <w:szCs w:val="22"/>
              </w:rPr>
              <w:t>Evidence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  <w:r w:rsidRPr="00706252">
              <w:rPr>
                <w:b/>
                <w:sz w:val="22"/>
                <w:szCs w:val="22"/>
              </w:rPr>
              <w:t>Requirements</w:t>
            </w:r>
            <w:r w:rsidRPr="00706252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D5BEA4" w14:textId="77777777" w:rsidR="004835E2" w:rsidRPr="00706252" w:rsidRDefault="004835E2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706252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4835E2" w:rsidRPr="00706252" w14:paraId="0797EDEB" w14:textId="77777777" w:rsidTr="004835E2">
        <w:trPr>
          <w:trHeight w:val="1695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FF867A" w14:textId="77777777" w:rsidR="009E3EF6" w:rsidRPr="00706252" w:rsidRDefault="0070625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b/>
                <w:sz w:val="22"/>
                <w:szCs w:val="22"/>
                <w:lang w:val="en-GB" w:eastAsia="en-US"/>
              </w:rPr>
            </w:pPr>
            <w:r w:rsidRPr="00706252">
              <w:rPr>
                <w:b/>
                <w:sz w:val="22"/>
                <w:szCs w:val="22"/>
              </w:rPr>
              <w:t>C4</w:t>
            </w:r>
            <w:r w:rsidRPr="00706252">
              <w:rPr>
                <w:b/>
                <w:sz w:val="22"/>
                <w:szCs w:val="22"/>
              </w:rPr>
              <w:tab/>
            </w:r>
            <w:r w:rsidR="004835E2" w:rsidRPr="00706252">
              <w:rPr>
                <w:b/>
                <w:sz w:val="22"/>
                <w:szCs w:val="22"/>
              </w:rPr>
              <w:t>Select and use appropriate tools and techniques to display and report on project status.</w:t>
            </w:r>
          </w:p>
          <w:p w14:paraId="12D6B32A" w14:textId="77777777" w:rsidR="004835E2" w:rsidRPr="00706252" w:rsidRDefault="009E3EF6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 xml:space="preserve">C4.1 </w:t>
            </w:r>
            <w:r w:rsidRPr="00706252">
              <w:rPr>
                <w:rFonts w:cs="Arial"/>
                <w:lang w:val="en-GB" w:eastAsia="en-US"/>
              </w:rPr>
              <w:tab/>
            </w:r>
            <w:r w:rsidR="004835E2" w:rsidRPr="00706252">
              <w:rPr>
                <w:rFonts w:cs="Arial"/>
                <w:lang w:val="en-GB" w:eastAsia="en-US"/>
              </w:rPr>
              <w:t>Create and customise project reports</w:t>
            </w:r>
            <w:r w:rsidR="009A1AA2" w:rsidRPr="00706252">
              <w:rPr>
                <w:rFonts w:cs="Arial"/>
                <w:lang w:val="en-GB" w:eastAsia="en-US"/>
              </w:rPr>
              <w:t xml:space="preserve"> to meet needs</w:t>
            </w:r>
          </w:p>
          <w:p w14:paraId="51A4189D" w14:textId="77777777" w:rsidR="004835E2" w:rsidRPr="00706252" w:rsidRDefault="0070625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>
              <w:rPr>
                <w:rFonts w:cs="Arial"/>
                <w:lang w:val="en-GB" w:eastAsia="en-US"/>
              </w:rPr>
              <w:t>C4.2</w:t>
            </w:r>
            <w:r>
              <w:rPr>
                <w:rFonts w:cs="Arial"/>
                <w:lang w:val="en-GB" w:eastAsia="en-US"/>
              </w:rPr>
              <w:tab/>
            </w:r>
            <w:r w:rsidR="009A1AA2" w:rsidRPr="00706252">
              <w:rPr>
                <w:rFonts w:cs="Arial"/>
                <w:lang w:val="en-GB" w:eastAsia="en-US"/>
              </w:rPr>
              <w:t>Use</w:t>
            </w:r>
            <w:r w:rsidR="009E3EF6" w:rsidRPr="00706252">
              <w:rPr>
                <w:rFonts w:cs="Arial"/>
                <w:lang w:val="en-GB" w:eastAsia="en-US"/>
              </w:rPr>
              <w:t xml:space="preserve"> </w:t>
            </w:r>
            <w:r w:rsidR="004835E2" w:rsidRPr="00706252">
              <w:rPr>
                <w:rFonts w:cs="Arial"/>
                <w:lang w:val="en-GB" w:eastAsia="en-US"/>
              </w:rPr>
              <w:t xml:space="preserve">filtering and formatting techniques to display project information to meet needs </w:t>
            </w:r>
          </w:p>
          <w:p w14:paraId="1F512E62" w14:textId="77777777" w:rsidR="004835E2" w:rsidRPr="00F22A7A" w:rsidRDefault="009A1AA2" w:rsidP="00706252">
            <w:pPr>
              <w:pStyle w:val="criteria2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 w:eastAsia="en-US"/>
              </w:rPr>
            </w:pPr>
            <w:r w:rsidRPr="00706252">
              <w:rPr>
                <w:rFonts w:cs="Arial"/>
                <w:lang w:val="en-GB" w:eastAsia="en-US"/>
              </w:rPr>
              <w:t>C4.3</w:t>
            </w:r>
            <w:r w:rsidR="00706252">
              <w:rPr>
                <w:rFonts w:cs="Arial"/>
                <w:lang w:val="en-GB" w:eastAsia="en-US"/>
              </w:rPr>
              <w:tab/>
            </w:r>
            <w:r w:rsidR="009E3EF6" w:rsidRPr="00706252">
              <w:rPr>
                <w:rFonts w:cs="Arial"/>
                <w:lang w:val="en-GB" w:eastAsia="en-US"/>
              </w:rPr>
              <w:t xml:space="preserve">Share </w:t>
            </w:r>
            <w:r w:rsidR="004835E2" w:rsidRPr="00706252">
              <w:rPr>
                <w:rFonts w:cs="Arial"/>
                <w:lang w:val="en-GB" w:eastAsia="en-US"/>
              </w:rPr>
              <w:t>information with other applications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15EF" w14:textId="77777777" w:rsidR="004835E2" w:rsidRPr="00E63C42" w:rsidRDefault="00706252" w:rsidP="00E63C42">
            <w:pPr>
              <w:pStyle w:val="EvidenceTXT"/>
              <w:framePr w:hSpace="0" w:wrap="auto" w:vAnchor="margin" w:hAnchor="text" w:xAlign="left" w:yAlign="inline"/>
              <w:spacing w:before="40" w:after="240"/>
            </w:pPr>
            <w:r w:rsidRPr="00E63C42">
              <w:t xml:space="preserve">C4.1, </w:t>
            </w:r>
            <w:r w:rsidR="009E3EF6" w:rsidRPr="00E63C42">
              <w:t>C4.2</w:t>
            </w:r>
            <w:r w:rsidRPr="00E63C42">
              <w:t>,</w:t>
            </w:r>
            <w:r w:rsidR="009E3EF6" w:rsidRPr="00E63C42">
              <w:t xml:space="preserve"> C4.3</w:t>
            </w:r>
            <w:r w:rsidRPr="00E63C42">
              <w:t xml:space="preserve"> </w:t>
            </w:r>
            <w:r w:rsidR="009E3EF6" w:rsidRPr="00E63C42">
              <w:t xml:space="preserve"> </w:t>
            </w:r>
            <w:r w:rsidR="004835E2" w:rsidRPr="00E63C42">
              <w:t>Five different examples of project reports which have been created and customised.  Three of the examples should include the use of filtering and formatting techniques. Share information with other applications.</w:t>
            </w:r>
          </w:p>
          <w:p w14:paraId="5BEF2B5E" w14:textId="77777777" w:rsidR="009E3EF6" w:rsidRPr="00706252" w:rsidRDefault="004835E2" w:rsidP="00706252">
            <w:pPr>
              <w:pStyle w:val="Examples"/>
              <w:spacing w:after="40"/>
              <w:rPr>
                <w:lang w:val="en-GB"/>
              </w:rPr>
            </w:pPr>
            <w:r w:rsidRPr="00706252">
              <w:rPr>
                <w:b/>
                <w:lang w:val="en-GB"/>
              </w:rPr>
              <w:t>Examples:</w:t>
            </w:r>
            <w:r w:rsidRPr="00706252">
              <w:rPr>
                <w:lang w:val="en-GB"/>
              </w:rPr>
              <w:t xml:space="preserve">  </w:t>
            </w:r>
            <w:r w:rsidR="009E3EF6" w:rsidRPr="00706252">
              <w:rPr>
                <w:lang w:val="en-GB"/>
              </w:rPr>
              <w:t xml:space="preserve">Project reports: </w:t>
            </w:r>
            <w:r w:rsidRPr="00706252">
              <w:rPr>
                <w:lang w:val="en-GB"/>
              </w:rPr>
              <w:t>Task progress, project progress, resource allocation and usage, costs.  Task lists, resource assignment, pr</w:t>
            </w:r>
            <w:r w:rsidR="00706252">
              <w:rPr>
                <w:lang w:val="en-GB"/>
              </w:rPr>
              <w:t>oject costs, critical path.</w:t>
            </w:r>
          </w:p>
          <w:p w14:paraId="015FA22C" w14:textId="77777777" w:rsidR="009E3EF6" w:rsidRPr="00706252" w:rsidRDefault="004835E2" w:rsidP="009E3EF6">
            <w:pPr>
              <w:pStyle w:val="Examples"/>
              <w:rPr>
                <w:lang w:val="en-GB"/>
              </w:rPr>
            </w:pPr>
            <w:r w:rsidRPr="00706252">
              <w:rPr>
                <w:lang w:val="en-GB"/>
              </w:rPr>
              <w:t xml:space="preserve">Filters, text, numerical, chart, legends, cells, columns, </w:t>
            </w:r>
            <w:proofErr w:type="gramStart"/>
            <w:r w:rsidRPr="00706252">
              <w:rPr>
                <w:lang w:val="en-GB"/>
              </w:rPr>
              <w:t>row;</w:t>
            </w:r>
            <w:proofErr w:type="gramEnd"/>
            <w:r w:rsidRPr="00706252">
              <w:rPr>
                <w:lang w:val="en-GB"/>
              </w:rPr>
              <w:t xml:space="preserve"> </w:t>
            </w:r>
          </w:p>
          <w:p w14:paraId="4CDD3079" w14:textId="77777777" w:rsidR="004835E2" w:rsidRPr="00706252" w:rsidRDefault="009E3EF6" w:rsidP="00E63C42">
            <w:pPr>
              <w:pStyle w:val="Examples"/>
              <w:spacing w:after="40"/>
              <w:rPr>
                <w:lang w:val="en-GB"/>
              </w:rPr>
            </w:pPr>
            <w:r w:rsidRPr="00706252">
              <w:t>S</w:t>
            </w:r>
            <w:r w:rsidR="004835E2" w:rsidRPr="00706252">
              <w:t xml:space="preserve">hare permissions, export/import procedures, file formats, file conversion, </w:t>
            </w:r>
            <w:r w:rsidR="004835E2" w:rsidRPr="00E63C42">
              <w:rPr>
                <w:lang w:val="en-GB"/>
              </w:rPr>
              <w:t>local</w:t>
            </w:r>
            <w:r w:rsidR="004835E2" w:rsidRPr="00706252">
              <w:t xml:space="preserve"> guidelines.</w:t>
            </w:r>
          </w:p>
        </w:tc>
        <w:bookmarkStart w:id="4" w:name="_Hlk76031178"/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997E87" w14:textId="77777777" w:rsidR="004835E2" w:rsidRPr="00DC43FD" w:rsidRDefault="000447AD" w:rsidP="00DC43F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4"/>
            <w:r>
              <w:rPr>
                <w:rFonts w:cs="Arial"/>
                <w:bCs/>
              </w:rPr>
              <w:fldChar w:fldCharType="end"/>
            </w:r>
          </w:p>
        </w:tc>
      </w:tr>
    </w:tbl>
    <w:p w14:paraId="6A8F00EC" w14:textId="77777777" w:rsidR="00990A72" w:rsidRDefault="00990A72">
      <w:pPr>
        <w:rPr>
          <w:b/>
        </w:rPr>
      </w:pPr>
    </w:p>
    <w:p w14:paraId="0B23528D" w14:textId="77777777" w:rsidR="00640664" w:rsidRPr="00706252" w:rsidRDefault="00640664" w:rsidP="00640664">
      <w:pPr>
        <w:rPr>
          <w:b/>
          <w:bCs/>
          <w:sz w:val="22"/>
          <w:szCs w:val="22"/>
        </w:rPr>
      </w:pPr>
      <w:r w:rsidRPr="00706252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522A584" w14:textId="77777777" w:rsidR="00640664" w:rsidRPr="00336C6F" w:rsidRDefault="00640664" w:rsidP="00640664">
      <w:pPr>
        <w:rPr>
          <w:b/>
          <w:bCs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77F81D34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9EED" w14:textId="77777777" w:rsidR="00640664" w:rsidRPr="00F22A7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6C1F277" w14:textId="77777777" w:rsidR="00640664" w:rsidRPr="00F22A7A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FAF8C" w14:textId="77777777" w:rsidR="00640664" w:rsidRPr="00F22A7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27E7269" w14:textId="77777777" w:rsidR="00640664" w:rsidRPr="00DC43FD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5CF01662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45DC" w14:textId="77777777" w:rsidR="00640664" w:rsidRPr="00F22A7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7D5C70B" w14:textId="77777777" w:rsidR="00640664" w:rsidRPr="00F22A7A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945D" w14:textId="77777777" w:rsidR="00640664" w:rsidRPr="00F22A7A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F22A7A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1E58370" w14:textId="77777777" w:rsidR="00640664" w:rsidRPr="00DC43FD" w:rsidRDefault="000447AD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1979E60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0A504" w14:textId="77777777" w:rsidR="002F6924" w:rsidRDefault="002F6924">
      <w:r>
        <w:separator/>
      </w:r>
    </w:p>
  </w:endnote>
  <w:endnote w:type="continuationSeparator" w:id="0">
    <w:p w14:paraId="586C2DED" w14:textId="77777777" w:rsidR="002F6924" w:rsidRDefault="002F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81377" w14:textId="77777777" w:rsidR="00E63C42" w:rsidRPr="00E63C42" w:rsidRDefault="000447AD" w:rsidP="000447AD">
    <w:pPr>
      <w:pStyle w:val="NormalBold"/>
      <w:tabs>
        <w:tab w:val="left" w:pos="5103"/>
        <w:tab w:val="center" w:pos="7560"/>
        <w:tab w:val="right" w:pos="15120"/>
      </w:tabs>
      <w:jc w:val="center"/>
      <w:rPr>
        <w:b w:val="0"/>
        <w:sz w:val="16"/>
        <w:szCs w:val="16"/>
      </w:rPr>
    </w:pPr>
    <w:bookmarkStart w:id="2" w:name="_Hlk73519722"/>
    <w:bookmarkStart w:id="3" w:name="_Hlk76029749"/>
    <w:r w:rsidRPr="000447AD">
      <w:rPr>
        <w:b w:val="0"/>
        <w:bCs w:val="0"/>
        <w:sz w:val="16"/>
        <w:szCs w:val="16"/>
      </w:rPr>
      <w:t>© OCR June 2021 OCR Level 3 in IT User Skills ITQ</w:t>
    </w:r>
    <w:bookmarkEnd w:id="2"/>
    <w:r>
      <w:rPr>
        <w:sz w:val="16"/>
        <w:szCs w:val="16"/>
      </w:rPr>
      <w:tab/>
    </w:r>
    <w:bookmarkEnd w:id="3"/>
    <w:r w:rsidR="00E63C42" w:rsidRPr="00E63C42">
      <w:rPr>
        <w:b w:val="0"/>
        <w:sz w:val="16"/>
        <w:szCs w:val="16"/>
      </w:rPr>
      <w:t xml:space="preserve">Evidence Checklist and Evidence Guide for: Unit </w:t>
    </w:r>
    <w:r w:rsidR="00E63C42">
      <w:rPr>
        <w:b w:val="0"/>
        <w:sz w:val="16"/>
        <w:szCs w:val="16"/>
      </w:rPr>
      <w:t>57</w:t>
    </w:r>
    <w:r w:rsidR="00E63C42" w:rsidRPr="00E63C42">
      <w:rPr>
        <w:b w:val="0"/>
        <w:sz w:val="16"/>
        <w:szCs w:val="16"/>
      </w:rPr>
      <w:t xml:space="preserve">: </w:t>
    </w:r>
    <w:r w:rsidR="00E63C42">
      <w:rPr>
        <w:b w:val="0"/>
        <w:sz w:val="16"/>
        <w:szCs w:val="16"/>
      </w:rPr>
      <w:t xml:space="preserve">Project </w:t>
    </w:r>
    <w:r w:rsidR="00DC43FD">
      <w:rPr>
        <w:b w:val="0"/>
        <w:sz w:val="16"/>
        <w:szCs w:val="16"/>
      </w:rPr>
      <w:t>m</w:t>
    </w:r>
    <w:r w:rsidR="00E63C42">
      <w:rPr>
        <w:b w:val="0"/>
        <w:sz w:val="16"/>
        <w:szCs w:val="16"/>
      </w:rPr>
      <w:t xml:space="preserve">anagement </w:t>
    </w:r>
    <w:r w:rsidR="00DC43FD">
      <w:rPr>
        <w:b w:val="0"/>
        <w:sz w:val="16"/>
        <w:szCs w:val="16"/>
      </w:rPr>
      <w:t>s</w:t>
    </w:r>
    <w:r w:rsidR="00E63C42" w:rsidRPr="00E63C42">
      <w:rPr>
        <w:b w:val="0"/>
        <w:sz w:val="16"/>
        <w:szCs w:val="16"/>
      </w:rPr>
      <w:t xml:space="preserve">oftware Level 3 (Credit Value </w:t>
    </w:r>
    <w:r w:rsidR="00E63C42">
      <w:rPr>
        <w:b w:val="0"/>
        <w:sz w:val="16"/>
        <w:szCs w:val="16"/>
      </w:rPr>
      <w:t>5</w:t>
    </w:r>
    <w:r w:rsidR="00E63C42" w:rsidRPr="00E63C42">
      <w:rPr>
        <w:b w:val="0"/>
        <w:sz w:val="16"/>
        <w:szCs w:val="16"/>
      </w:rPr>
      <w:t>)</w:t>
    </w:r>
    <w:r w:rsidR="00E63C42" w:rsidRPr="00E63C42">
      <w:rPr>
        <w:b w:val="0"/>
        <w:sz w:val="16"/>
        <w:szCs w:val="16"/>
      </w:rPr>
      <w:tab/>
    </w:r>
    <w:r w:rsidR="00E63C42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E63C42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E63C42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DC43FD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E63C42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85C71" w14:textId="77777777" w:rsidR="002F6924" w:rsidRDefault="002F6924">
      <w:r>
        <w:separator/>
      </w:r>
    </w:p>
  </w:footnote>
  <w:footnote w:type="continuationSeparator" w:id="0">
    <w:p w14:paraId="05A73244" w14:textId="77777777" w:rsidR="002F6924" w:rsidRDefault="002F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70C5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527F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08F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9ABC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A2A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02EC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7C9D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225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4601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64C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224442"/>
    <w:multiLevelType w:val="hybridMultilevel"/>
    <w:tmpl w:val="71E49DBA"/>
    <w:lvl w:ilvl="0" w:tplc="08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43AC3"/>
    <w:multiLevelType w:val="hybridMultilevel"/>
    <w:tmpl w:val="801AC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2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2DE"/>
    <w:rsid w:val="000447AD"/>
    <w:rsid w:val="00051146"/>
    <w:rsid w:val="0008605C"/>
    <w:rsid w:val="00096494"/>
    <w:rsid w:val="000C7CDD"/>
    <w:rsid w:val="000D74B0"/>
    <w:rsid w:val="000E6251"/>
    <w:rsid w:val="00105500"/>
    <w:rsid w:val="001175DC"/>
    <w:rsid w:val="00133FDC"/>
    <w:rsid w:val="0013462D"/>
    <w:rsid w:val="00145A91"/>
    <w:rsid w:val="0014615A"/>
    <w:rsid w:val="00157885"/>
    <w:rsid w:val="0016340E"/>
    <w:rsid w:val="001712CE"/>
    <w:rsid w:val="0019158E"/>
    <w:rsid w:val="001A67DA"/>
    <w:rsid w:val="001C4E7B"/>
    <w:rsid w:val="001D0960"/>
    <w:rsid w:val="001D6DA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2C39D4"/>
    <w:rsid w:val="002E5AF2"/>
    <w:rsid w:val="002F6924"/>
    <w:rsid w:val="0031393A"/>
    <w:rsid w:val="00314F3D"/>
    <w:rsid w:val="00332390"/>
    <w:rsid w:val="003474A3"/>
    <w:rsid w:val="00357358"/>
    <w:rsid w:val="00363BE9"/>
    <w:rsid w:val="00373247"/>
    <w:rsid w:val="00375550"/>
    <w:rsid w:val="003A2511"/>
    <w:rsid w:val="003B68A2"/>
    <w:rsid w:val="003C64F0"/>
    <w:rsid w:val="003F7B3E"/>
    <w:rsid w:val="004035F9"/>
    <w:rsid w:val="00404E6B"/>
    <w:rsid w:val="004119ED"/>
    <w:rsid w:val="00461787"/>
    <w:rsid w:val="0046542A"/>
    <w:rsid w:val="00476EBD"/>
    <w:rsid w:val="004835E2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31522"/>
    <w:rsid w:val="00640664"/>
    <w:rsid w:val="00643A03"/>
    <w:rsid w:val="00665D55"/>
    <w:rsid w:val="0067431C"/>
    <w:rsid w:val="006776DC"/>
    <w:rsid w:val="00681AD7"/>
    <w:rsid w:val="006B253D"/>
    <w:rsid w:val="006F0306"/>
    <w:rsid w:val="00704141"/>
    <w:rsid w:val="00706252"/>
    <w:rsid w:val="00722992"/>
    <w:rsid w:val="007272D3"/>
    <w:rsid w:val="007360DE"/>
    <w:rsid w:val="00740FE3"/>
    <w:rsid w:val="00763FC5"/>
    <w:rsid w:val="00766B68"/>
    <w:rsid w:val="00773F4F"/>
    <w:rsid w:val="00785B1A"/>
    <w:rsid w:val="00793346"/>
    <w:rsid w:val="007C3645"/>
    <w:rsid w:val="007D4E46"/>
    <w:rsid w:val="007D5D7B"/>
    <w:rsid w:val="007E12DE"/>
    <w:rsid w:val="007E13F3"/>
    <w:rsid w:val="007E2D5E"/>
    <w:rsid w:val="007F3FA7"/>
    <w:rsid w:val="00832EED"/>
    <w:rsid w:val="00856DEC"/>
    <w:rsid w:val="008624DD"/>
    <w:rsid w:val="0086284A"/>
    <w:rsid w:val="00867142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A1AA2"/>
    <w:rsid w:val="009B03C2"/>
    <w:rsid w:val="009B7D88"/>
    <w:rsid w:val="009D7411"/>
    <w:rsid w:val="009E3EF6"/>
    <w:rsid w:val="009E3F77"/>
    <w:rsid w:val="00A059C3"/>
    <w:rsid w:val="00A10480"/>
    <w:rsid w:val="00A31C61"/>
    <w:rsid w:val="00A3241A"/>
    <w:rsid w:val="00A4370C"/>
    <w:rsid w:val="00A46EAA"/>
    <w:rsid w:val="00A54FE8"/>
    <w:rsid w:val="00A606FC"/>
    <w:rsid w:val="00A642F5"/>
    <w:rsid w:val="00A671DF"/>
    <w:rsid w:val="00A73594"/>
    <w:rsid w:val="00A77F61"/>
    <w:rsid w:val="00A80465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E71C0"/>
    <w:rsid w:val="00CF0846"/>
    <w:rsid w:val="00CF0AAE"/>
    <w:rsid w:val="00CF0CC0"/>
    <w:rsid w:val="00CF21F9"/>
    <w:rsid w:val="00D11A9F"/>
    <w:rsid w:val="00D11DBD"/>
    <w:rsid w:val="00D171C2"/>
    <w:rsid w:val="00D278C8"/>
    <w:rsid w:val="00D97375"/>
    <w:rsid w:val="00DA0F0E"/>
    <w:rsid w:val="00DA78B6"/>
    <w:rsid w:val="00DC43FD"/>
    <w:rsid w:val="00DC65A2"/>
    <w:rsid w:val="00DD15CB"/>
    <w:rsid w:val="00DD4398"/>
    <w:rsid w:val="00DD45B8"/>
    <w:rsid w:val="00DD4B83"/>
    <w:rsid w:val="00DF477E"/>
    <w:rsid w:val="00DF720A"/>
    <w:rsid w:val="00E14F22"/>
    <w:rsid w:val="00E21495"/>
    <w:rsid w:val="00E63C42"/>
    <w:rsid w:val="00E764B7"/>
    <w:rsid w:val="00E85712"/>
    <w:rsid w:val="00E95412"/>
    <w:rsid w:val="00EA5EAC"/>
    <w:rsid w:val="00ED02F4"/>
    <w:rsid w:val="00ED4EAF"/>
    <w:rsid w:val="00ED7A0A"/>
    <w:rsid w:val="00EE3880"/>
    <w:rsid w:val="00EF384D"/>
    <w:rsid w:val="00EF4ABA"/>
    <w:rsid w:val="00F00677"/>
    <w:rsid w:val="00F012A7"/>
    <w:rsid w:val="00F06D20"/>
    <w:rsid w:val="00F117F0"/>
    <w:rsid w:val="00F118DC"/>
    <w:rsid w:val="00F15611"/>
    <w:rsid w:val="00F22A7A"/>
    <w:rsid w:val="00F36846"/>
    <w:rsid w:val="00F41394"/>
    <w:rsid w:val="00F4470D"/>
    <w:rsid w:val="00F520C2"/>
    <w:rsid w:val="00F568AF"/>
    <w:rsid w:val="00F606FB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B4AC529"/>
  <w15:chartTrackingRefBased/>
  <w15:docId w15:val="{75CEBA08-3DC3-4ACA-A60B-A3FEAE07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rsid w:val="00E63C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3C4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6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5</TotalTime>
  <Pages>5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57 - Project management software - Evidence checklist</dc:title>
  <dc:subject/>
  <dc:creator>OCR</dc:creator>
  <cp:keywords>Evidence checklist</cp:keywords>
  <cp:lastModifiedBy>Mary Bree</cp:lastModifiedBy>
  <cp:revision>2</cp:revision>
  <cp:lastPrinted>2011-08-24T08:51:00Z</cp:lastPrinted>
  <dcterms:created xsi:type="dcterms:W3CDTF">2021-07-12T12:47:00Z</dcterms:created>
  <dcterms:modified xsi:type="dcterms:W3CDTF">2021-07-12T12:47:00Z</dcterms:modified>
</cp:coreProperties>
</file>