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EE83B" w14:textId="77777777" w:rsidR="009C4935" w:rsidRDefault="009C4935" w:rsidP="009C4935">
      <w:pPr>
        <w:pStyle w:val="NormalBold"/>
        <w:spacing w:before="240"/>
        <w:jc w:val="center"/>
        <w:rPr>
          <w:sz w:val="28"/>
          <w:szCs w:val="28"/>
        </w:rPr>
      </w:pPr>
      <w:r>
        <w:pict w14:anchorId="252F41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2D8FD04A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01366AD9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79: Word Processing Software Level 3 (Credit Value 6)</w:t>
      </w:r>
    </w:p>
    <w:p w14:paraId="1FADB0A5" w14:textId="77777777" w:rsidR="00CF0CC0" w:rsidRDefault="00CF0CC0" w:rsidP="00CF0CC0">
      <w:pPr>
        <w:rPr>
          <w:bCs/>
          <w:sz w:val="16"/>
        </w:rPr>
      </w:pPr>
    </w:p>
    <w:p w14:paraId="655E6B0E" w14:textId="77777777" w:rsidR="00EA5EAC" w:rsidRDefault="00EA5EAC" w:rsidP="00CF0CC0">
      <w:pPr>
        <w:rPr>
          <w:bCs/>
          <w:sz w:val="16"/>
        </w:rPr>
      </w:pPr>
    </w:p>
    <w:p w14:paraId="723DD781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C45349" w14:paraId="3529710E" w14:textId="77777777" w:rsidTr="00C45349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6919" w14:textId="77777777" w:rsidR="00EF4ABA" w:rsidRPr="004B020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020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4A9BA07" w14:textId="77777777" w:rsidR="00EF4ABA" w:rsidRPr="004B020A" w:rsidRDefault="009C493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5F21" w14:textId="77777777" w:rsidR="00EF4ABA" w:rsidRPr="00C45349" w:rsidRDefault="00EF4ABA" w:rsidP="00C45349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64DB" w14:textId="77777777" w:rsidR="00EF4ABA" w:rsidRPr="004B020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020A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7E206BD" w14:textId="77777777" w:rsidR="00EF4ABA" w:rsidRPr="00C45349" w:rsidRDefault="009C493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1E2EB3F" w14:textId="77777777" w:rsidR="00CF0CC0" w:rsidRDefault="00CF0CC0" w:rsidP="00CF0CC0">
      <w:pPr>
        <w:pStyle w:val="normal0"/>
      </w:pPr>
    </w:p>
    <w:p w14:paraId="49679C77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6EA4D22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059DEB45" w14:textId="77777777" w:rsidR="00CF0846" w:rsidRDefault="00CF0846" w:rsidP="00CF0846">
      <w:pPr>
        <w:pStyle w:val="normal0"/>
      </w:pPr>
    </w:p>
    <w:p w14:paraId="16576859" w14:textId="77777777" w:rsidR="00CF0846" w:rsidRDefault="00CF0846" w:rsidP="00000A38">
      <w:pPr>
        <w:pStyle w:val="normal0"/>
      </w:pPr>
      <w:r>
        <w:t xml:space="preserve">Centre assessors </w:t>
      </w:r>
      <w:r w:rsidRPr="00000A38">
        <w:rPr>
          <w:b/>
        </w:rPr>
        <w:t>must</w:t>
      </w:r>
      <w:r>
        <w:t xml:space="preserve"> assess the candidate’s work prior to submission.</w:t>
      </w:r>
    </w:p>
    <w:p w14:paraId="324ACD3D" w14:textId="77777777" w:rsidR="00CF0846" w:rsidRDefault="00CF0846" w:rsidP="00000A38">
      <w:pPr>
        <w:pStyle w:val="normal0"/>
      </w:pPr>
    </w:p>
    <w:p w14:paraId="7AB06BC2" w14:textId="77777777" w:rsidR="00CF0846" w:rsidRDefault="00CF0846" w:rsidP="00000A38">
      <w:pPr>
        <w:pStyle w:val="normal0"/>
      </w:pPr>
      <w:r>
        <w:t>Only units that have been achieved should be submitted for moderation.</w:t>
      </w:r>
    </w:p>
    <w:p w14:paraId="5D22E012" w14:textId="77777777" w:rsidR="00CF0846" w:rsidRDefault="00CF0846" w:rsidP="00CF0846">
      <w:pPr>
        <w:rPr>
          <w:sz w:val="22"/>
        </w:rPr>
      </w:pPr>
    </w:p>
    <w:p w14:paraId="1DFAF047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3EE09030" w14:textId="77777777" w:rsidR="00CF0846" w:rsidRPr="00D70932" w:rsidRDefault="00CF0846" w:rsidP="00CF0846"/>
    <w:p w14:paraId="48084459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5B0DE4">
        <w:rPr>
          <w:b/>
          <w:bCs/>
          <w:i/>
          <w:sz w:val="22"/>
          <w:szCs w:val="22"/>
        </w:rPr>
        <w:t>in bold</w:t>
      </w:r>
      <w:r w:rsidR="005B0DE4" w:rsidRPr="005B0DE4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032EC0B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3C961014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3F39DF1" w14:textId="77777777" w:rsidR="00A76192" w:rsidRDefault="00A76192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3FF0424" w14:textId="77777777" w:rsidR="00A76192" w:rsidRDefault="00A76192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A76192" w:rsidSect="00C13BFF"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94E8789" w14:textId="77777777" w:rsidR="00CF0CC0" w:rsidRDefault="00CF0CC0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A76192" w:rsidRPr="00000A38" w14:paraId="70A9D2E7" w14:textId="77777777" w:rsidTr="006049B8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B25DED" w14:textId="77777777" w:rsidR="00A76192" w:rsidRPr="00000A38" w:rsidRDefault="00A76192" w:rsidP="006049B8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A07B2" w14:textId="77777777" w:rsidR="00A76192" w:rsidRPr="00000A38" w:rsidRDefault="00A76192" w:rsidP="006049B8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695ECC9" w14:textId="77777777" w:rsidR="00A76192" w:rsidRPr="00000A38" w:rsidRDefault="00A76192" w:rsidP="006049B8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A76192" w:rsidRPr="00000A38" w14:paraId="27C6470A" w14:textId="77777777" w:rsidTr="006049B8">
        <w:trPr>
          <w:trHeight w:val="219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9BC" w14:textId="77777777" w:rsidR="00A76192" w:rsidRPr="00757838" w:rsidRDefault="00A76192" w:rsidP="006049B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C1</w:t>
            </w: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ab/>
            </w:r>
            <w:r w:rsidRPr="00757838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Enter and combine text and other information accurately within word processing documents.</w:t>
            </w:r>
          </w:p>
          <w:p w14:paraId="0E09D7D8" w14:textId="77777777" w:rsidR="00A76192" w:rsidRPr="00757838" w:rsidRDefault="00A76192" w:rsidP="006049B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C1.1 </w:t>
            </w:r>
            <w:r w:rsidRPr="00757838">
              <w:rPr>
                <w:rFonts w:cs="Arial"/>
                <w:bCs/>
                <w:lang w:val="en-GB" w:eastAsia="en-US"/>
              </w:rPr>
              <w:tab/>
              <w:t xml:space="preserve">Summarise what types of information are needed for the document and how they should be linked or integrated 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514" w14:textId="77777777" w:rsidR="00A76192" w:rsidRPr="000D0F68" w:rsidRDefault="00A76192" w:rsidP="006049B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C1.1  Describe the types of information needed for a document and how they could link or integrate</w:t>
            </w:r>
          </w:p>
          <w:p w14:paraId="5C5D3F2A" w14:textId="77777777" w:rsidR="00A76192" w:rsidRPr="004B020A" w:rsidRDefault="00A76192" w:rsidP="006049B8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 xml:space="preserve">Examples: </w:t>
            </w:r>
            <w:r w:rsidRPr="005B0DE4">
              <w:rPr>
                <w:lang w:val="en-GB"/>
              </w:rPr>
              <w:t xml:space="preserve"> Types of information: Text, numbers, images, other graphic elements (e.g. lines, borders</w:t>
            </w:r>
            <w:r>
              <w:rPr>
                <w:lang w:val="en-GB"/>
              </w:rPr>
              <w:t>); objects, hyperlinks, charts.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D125E" w14:textId="77777777" w:rsidR="00A76192" w:rsidRPr="00000A38" w:rsidRDefault="00A76192" w:rsidP="006049B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76192" w:rsidRPr="00000A38" w14:paraId="5A92EFF8" w14:textId="77777777" w:rsidTr="006049B8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886" w14:textId="77777777" w:rsidR="00A76192" w:rsidRPr="00757838" w:rsidRDefault="00A76192" w:rsidP="006049B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>C1.4</w:t>
            </w:r>
            <w:r w:rsidRPr="00757838">
              <w:rPr>
                <w:rFonts w:cs="Arial"/>
                <w:bCs/>
                <w:lang w:val="en-GB" w:eastAsia="en-US"/>
              </w:rPr>
              <w:tab/>
              <w:t>Explain how to combine and merge information from other software or multiple documents.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E641" w14:textId="77777777" w:rsidR="00A76192" w:rsidRPr="000D0F68" w:rsidRDefault="00A76192" w:rsidP="006049B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 xml:space="preserve">C1.4 </w:t>
            </w:r>
            <w:r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>Describe how to combine and merge information from other software or multiple documents</w:t>
            </w:r>
          </w:p>
          <w:p w14:paraId="535522E7" w14:textId="77777777" w:rsidR="00A76192" w:rsidRPr="001B6D19" w:rsidRDefault="00A76192" w:rsidP="006049B8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Examples:</w:t>
            </w:r>
            <w:r w:rsidRPr="001B6D19">
              <w:rPr>
                <w:lang w:val="en-GB"/>
              </w:rPr>
              <w:t xml:space="preserve"> </w:t>
            </w:r>
            <w:r w:rsidRPr="005B0DE4">
              <w:rPr>
                <w:lang w:val="en-GB"/>
              </w:rPr>
              <w:t xml:space="preserve"> Combine information: insert, size, position, wrap, order, group, link information in a document to another source; mail merge documents and labels conditional mail merge (or merge query); hyperlinks, link information from one type of software to information produced using different software; merge fields.</w:t>
            </w:r>
          </w:p>
          <w:p w14:paraId="0428E937" w14:textId="77777777" w:rsidR="00A76192" w:rsidRPr="004B020A" w:rsidRDefault="00A76192" w:rsidP="006049B8">
            <w:pPr>
              <w:pStyle w:val="Examples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788AC" w14:textId="77777777" w:rsidR="00A76192" w:rsidRPr="00000A38" w:rsidRDefault="00A76192" w:rsidP="006049B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76192" w:rsidRPr="00000A38" w14:paraId="512AF135" w14:textId="77777777" w:rsidTr="006049B8">
        <w:trPr>
          <w:trHeight w:val="249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3DB" w14:textId="77777777" w:rsidR="00A76192" w:rsidRPr="00757838" w:rsidRDefault="00A76192" w:rsidP="006049B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>C1.2</w:t>
            </w:r>
            <w:r w:rsidRPr="00757838">
              <w:rPr>
                <w:rFonts w:cs="Arial"/>
                <w:bCs/>
                <w:lang w:val="en-GB" w:eastAsia="en-US"/>
              </w:rPr>
              <w:tab/>
              <w:t xml:space="preserve">Use appropriate techniques to enter text and other information accurately and efficiently </w:t>
            </w:r>
          </w:p>
          <w:p w14:paraId="55F3EE93" w14:textId="77777777" w:rsidR="00A76192" w:rsidRPr="00757838" w:rsidRDefault="00A76192" w:rsidP="006049B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C1.3 </w:t>
            </w:r>
            <w:r w:rsidRPr="00757838">
              <w:rPr>
                <w:rFonts w:cs="Arial"/>
                <w:bCs/>
                <w:lang w:val="en-GB" w:eastAsia="en-US"/>
              </w:rPr>
              <w:tab/>
              <w:t>Create, use and modify appropriate templates for different types of documents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6B53" w14:textId="77777777" w:rsidR="00A76192" w:rsidRPr="000D0F68" w:rsidRDefault="00A76192" w:rsidP="006049B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C1.2 &amp; 1.3</w:t>
            </w:r>
            <w:r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 Create, use and modify a minimum of two different templates (not the default)</w:t>
            </w:r>
          </w:p>
          <w:p w14:paraId="4C661489" w14:textId="77777777" w:rsidR="00A76192" w:rsidRPr="005B0DE4" w:rsidRDefault="00A76192" w:rsidP="006049B8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>
              <w:rPr>
                <w:b/>
                <w:lang w:val="en-GB"/>
              </w:rPr>
              <w:t>:</w:t>
            </w:r>
            <w:r w:rsidRPr="00757838"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 xml:space="preserve"> </w:t>
            </w:r>
            <w:r w:rsidRPr="005B0DE4">
              <w:rPr>
                <w:lang w:val="en-GB"/>
              </w:rPr>
              <w:t>Keyboard skills: using the full range of keys, typing accurately and efficiently, keyboard shortcuts.  Other input methods: voice recognition, touch screen, stylus.</w:t>
            </w:r>
          </w:p>
          <w:p w14:paraId="032EAD41" w14:textId="77777777" w:rsidR="00A76192" w:rsidRPr="004B020A" w:rsidRDefault="00A76192" w:rsidP="006049B8">
            <w:pPr>
              <w:pStyle w:val="Examples"/>
              <w:spacing w:after="40"/>
              <w:rPr>
                <w:b/>
                <w:lang w:val="en-GB"/>
              </w:rPr>
            </w:pPr>
            <w:r w:rsidRPr="005B0DE4">
              <w:rPr>
                <w:lang w:val="en-GB"/>
              </w:rPr>
              <w:t>Templates: existing templates and styles; working from an example document; adapt templates, apply styles, create new templates, define new styles and colour schemes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95627" w14:textId="77777777" w:rsidR="00A76192" w:rsidRPr="00000A38" w:rsidRDefault="00A76192" w:rsidP="006049B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7746354" w14:textId="77777777" w:rsidR="00A76192" w:rsidRPr="00A76192" w:rsidRDefault="00A76192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A76192" w14:paraId="270013A5" w14:textId="77777777" w:rsidTr="000D0F68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38EFE" w14:textId="77777777" w:rsidR="00A76192" w:rsidRPr="00000A38" w:rsidRDefault="00A76192" w:rsidP="00A76192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617B51" w14:textId="77777777" w:rsidR="00A76192" w:rsidRPr="00000A38" w:rsidRDefault="00A76192" w:rsidP="00A76192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AC4B27C" w14:textId="77777777" w:rsidR="00A76192" w:rsidRPr="00000A38" w:rsidRDefault="00A76192" w:rsidP="00A76192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1515FB" w14:paraId="4C0D67C8" w14:textId="77777777" w:rsidTr="005B0DE4">
        <w:trPr>
          <w:trHeight w:val="17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5730" w14:textId="77777777" w:rsidR="001515FB" w:rsidRPr="003F7148" w:rsidRDefault="001515FB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t xml:space="preserve">C1.5 </w:t>
            </w:r>
            <w:r w:rsidRPr="00757838">
              <w:tab/>
            </w:r>
            <w:r w:rsidR="007011D3" w:rsidRPr="00757838">
              <w:t xml:space="preserve">Combine </w:t>
            </w:r>
            <w:r w:rsidRPr="00757838">
              <w:t>and merge information within a document from a range of sources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9C2" w14:textId="77777777" w:rsidR="001515FB" w:rsidRPr="000D0F68" w:rsidRDefault="001515FB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 xml:space="preserve">C1.5 A 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>minimum of two different examples of combining and merging information within a document - one should be mail merge and the source of the merge should als</w:t>
            </w:r>
            <w:r w:rsidR="00757838">
              <w:rPr>
                <w:sz w:val="22"/>
                <w:szCs w:val="22"/>
              </w:rPr>
              <w:t>o be created by the candidate.</w:t>
            </w:r>
          </w:p>
          <w:p w14:paraId="6CDA21D6" w14:textId="77777777" w:rsidR="001515FB" w:rsidRDefault="00757838" w:rsidP="005B0DE4">
            <w:pPr>
              <w:pStyle w:val="Examples"/>
            </w:pPr>
            <w:r>
              <w:rPr>
                <w:b/>
                <w:lang w:val="en-GB"/>
              </w:rPr>
              <w:t>Examples:</w:t>
            </w:r>
            <w:r w:rsidR="001515FB" w:rsidRPr="001B6D19">
              <w:rPr>
                <w:lang w:val="en-GB"/>
              </w:rPr>
              <w:t xml:space="preserve">  </w:t>
            </w:r>
            <w:r w:rsidR="001515FB" w:rsidRPr="005B0DE4">
              <w:rPr>
                <w:lang w:val="en-GB"/>
              </w:rPr>
              <w:t>Combine information:</w:t>
            </w:r>
            <w:r w:rsidR="001515FB" w:rsidRPr="001B6D19">
              <w:rPr>
                <w:lang w:val="en-GB"/>
              </w:rPr>
              <w:t xml:space="preserve"> </w:t>
            </w:r>
            <w:r w:rsidR="001515FB" w:rsidRPr="005B0DE4">
              <w:rPr>
                <w:lang w:val="en-GB"/>
              </w:rPr>
              <w:t>insert, size, position, wrap, order, group, link information in a document to another source; mail merge documents and labels conditional mail merge (or merge query); hyperlinks, link information from one type of software to information produced using different software; merge field</w:t>
            </w:r>
            <w:r w:rsidR="005B0DE4">
              <w:rPr>
                <w:lang w:val="en-GB"/>
              </w:rPr>
              <w:t>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11132" w14:textId="77777777" w:rsidR="001515FB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515FB" w14:paraId="0F70E56C" w14:textId="77777777" w:rsidTr="001515FB">
        <w:trPr>
          <w:trHeight w:val="130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B79" w14:textId="77777777" w:rsidR="001515FB" w:rsidRPr="00757838" w:rsidRDefault="001515FB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C1.6 </w:t>
            </w:r>
            <w:r w:rsidR="006C6D98" w:rsidRPr="00757838">
              <w:rPr>
                <w:rFonts w:cs="Arial"/>
                <w:bCs/>
                <w:lang w:val="en-GB" w:eastAsia="en-US"/>
              </w:rPr>
              <w:tab/>
            </w:r>
            <w:r w:rsidR="007011D3" w:rsidRPr="00757838">
              <w:rPr>
                <w:rFonts w:cs="Arial"/>
                <w:bCs/>
                <w:lang w:val="en-GB" w:eastAsia="en-US"/>
              </w:rPr>
              <w:t xml:space="preserve">Store </w:t>
            </w:r>
            <w:r w:rsidRPr="00757838">
              <w:rPr>
                <w:rFonts w:cs="Arial"/>
                <w:bCs/>
                <w:lang w:val="en-GB" w:eastAsia="en-US"/>
              </w:rPr>
              <w:t>and retrieve document and associated files effectively, in line with local guidelines and conventions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664D" w14:textId="77777777" w:rsidR="001515FB" w:rsidRPr="000D0F68" w:rsidRDefault="001515FB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C1.6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 Different examples of saving with appropriate file properties including one with a password.</w:t>
            </w:r>
          </w:p>
          <w:p w14:paraId="07EA6D8B" w14:textId="77777777" w:rsidR="001515FB" w:rsidRPr="00757838" w:rsidRDefault="001515FB" w:rsidP="00757838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>:</w:t>
            </w:r>
            <w:r w:rsidRPr="001B6D19">
              <w:rPr>
                <w:lang w:val="en-GB"/>
              </w:rPr>
              <w:t xml:space="preserve"> </w:t>
            </w:r>
            <w:r w:rsidRPr="005B0DE4">
              <w:rPr>
                <w:lang w:val="en-GB"/>
              </w:rPr>
              <w:t xml:space="preserve"> Store and retrieve: File (e.g. create, name, open, save, save as, print, close, find, share);</w:t>
            </w:r>
            <w:r w:rsidRPr="001B6D19">
              <w:rPr>
                <w:lang w:val="en-GB"/>
              </w:rPr>
              <w:t xml:space="preserve"> </w:t>
            </w:r>
            <w:r w:rsidRPr="005B0DE4">
              <w:rPr>
                <w:lang w:val="en-GB"/>
              </w:rPr>
              <w:t>import/export; file size; file properties; protection; version control, storage and backup locations; file formats; open rtf file in application, save file as text, rtf or html, password protection; methods to reduce file size.  Templates, style sheets.  Folders (e.g. create, name); archive (backup, restore).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9319B" w14:textId="77777777" w:rsidR="001515FB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515FB" w14:paraId="375A06A2" w14:textId="77777777" w:rsidTr="008530CD">
        <w:trPr>
          <w:trHeight w:val="130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91A" w14:textId="77777777" w:rsidR="001515FB" w:rsidRPr="00757838" w:rsidRDefault="001515FB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C1.7 </w:t>
            </w:r>
            <w:r w:rsidR="006C6D98" w:rsidRPr="00757838">
              <w:rPr>
                <w:rFonts w:cs="Arial"/>
                <w:bCs/>
                <w:lang w:val="en-GB" w:eastAsia="en-US"/>
              </w:rPr>
              <w:tab/>
            </w:r>
            <w:r w:rsidR="007011D3" w:rsidRPr="00757838">
              <w:rPr>
                <w:rFonts w:cs="Arial"/>
                <w:bCs/>
                <w:lang w:val="en-GB" w:eastAsia="en-US"/>
              </w:rPr>
              <w:t xml:space="preserve">Select </w:t>
            </w:r>
            <w:r w:rsidRPr="00757838">
              <w:rPr>
                <w:rFonts w:cs="Arial"/>
                <w:bCs/>
                <w:lang w:val="en-GB" w:eastAsia="en-US"/>
              </w:rPr>
              <w:t>and use tools and techniques to work with multiple documents or users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57B" w14:textId="77777777" w:rsidR="001515FB" w:rsidRPr="000D0F68" w:rsidRDefault="008530CD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 xml:space="preserve">C1.7 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A minimum of two different examples should be given for selecting and using tools and techniques to work with multiple documents or users. </w:t>
            </w:r>
          </w:p>
          <w:p w14:paraId="69972D0C" w14:textId="77777777" w:rsidR="008530CD" w:rsidRPr="005B0DE4" w:rsidRDefault="008530CD" w:rsidP="00757838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>:</w:t>
            </w:r>
            <w:r w:rsidR="00757838">
              <w:rPr>
                <w:b/>
                <w:lang w:val="en-GB"/>
              </w:rPr>
              <w:t xml:space="preserve"> </w:t>
            </w:r>
            <w:r w:rsidRPr="005B0DE4">
              <w:rPr>
                <w:lang w:val="en-GB"/>
              </w:rPr>
              <w:t xml:space="preserve"> Work with multiple documents or users: version control, audit and track changes, compare and merge documents; document sharing and collaboration.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81C7E" w14:textId="77777777" w:rsidR="001515FB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530CD" w14:paraId="1BE9F686" w14:textId="77777777" w:rsidTr="001515FB">
        <w:trPr>
          <w:trHeight w:val="1307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D4E2B" w14:textId="77777777" w:rsidR="008530CD" w:rsidRPr="00757838" w:rsidRDefault="008530CD" w:rsidP="003F7148">
            <w:pPr>
              <w:pStyle w:val="OCRBullet"/>
              <w:numPr>
                <w:ilvl w:val="0"/>
                <w:numId w:val="0"/>
              </w:numPr>
              <w:spacing w:before="40" w:after="240"/>
              <w:ind w:left="567" w:hanging="567"/>
              <w:rPr>
                <w:rFonts w:cs="Arial"/>
                <w:bCs/>
                <w:sz w:val="21"/>
                <w:szCs w:val="21"/>
                <w:lang w:val="en-GB"/>
              </w:rPr>
            </w:pPr>
            <w:r w:rsidRPr="00757838">
              <w:rPr>
                <w:rFonts w:cs="Arial"/>
                <w:bCs/>
                <w:sz w:val="21"/>
                <w:szCs w:val="21"/>
                <w:lang w:val="en-GB"/>
              </w:rPr>
              <w:t xml:space="preserve">C1.8 </w:t>
            </w:r>
            <w:r w:rsidRPr="00757838">
              <w:rPr>
                <w:rFonts w:cs="Arial"/>
                <w:bCs/>
                <w:sz w:val="21"/>
                <w:szCs w:val="21"/>
                <w:lang w:val="en-GB"/>
              </w:rPr>
              <w:tab/>
            </w:r>
            <w:r w:rsidR="007011D3" w:rsidRPr="00757838">
              <w:rPr>
                <w:rFonts w:cs="Arial"/>
                <w:bCs/>
                <w:sz w:val="21"/>
                <w:szCs w:val="21"/>
                <w:lang w:val="en-GB"/>
              </w:rPr>
              <w:t xml:space="preserve">Customise </w:t>
            </w:r>
            <w:r w:rsidRPr="00757838">
              <w:rPr>
                <w:rFonts w:cs="Arial"/>
                <w:bCs/>
                <w:sz w:val="21"/>
                <w:szCs w:val="21"/>
                <w:lang w:val="en-GB"/>
              </w:rPr>
              <w:t>interface to meet needs.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C8EE0" w14:textId="77777777" w:rsidR="008530CD" w:rsidRPr="000D0F68" w:rsidRDefault="00FE3F9B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C1.8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 </w:t>
            </w:r>
            <w:r w:rsidR="008530CD" w:rsidRPr="000D0F68">
              <w:rPr>
                <w:sz w:val="22"/>
                <w:szCs w:val="22"/>
              </w:rPr>
              <w:t xml:space="preserve">Two different examples needed to customise interface. </w:t>
            </w:r>
          </w:p>
          <w:p w14:paraId="3FB21D9D" w14:textId="77777777" w:rsidR="008530CD" w:rsidRDefault="008530CD" w:rsidP="001B6D19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 xml:space="preserve">: </w:t>
            </w:r>
            <w:r w:rsidRPr="005B0DE4">
              <w:rPr>
                <w:lang w:val="en-GB"/>
              </w:rPr>
              <w:t xml:space="preserve"> Customise interface: shortcuts, toolbars, menus; default settings; start-up, language.</w:t>
            </w:r>
          </w:p>
          <w:p w14:paraId="2F26DBA4" w14:textId="77777777" w:rsidR="005B0DE4" w:rsidRPr="005B0DE4" w:rsidRDefault="005B0DE4" w:rsidP="008530CD">
            <w:pPr>
              <w:pStyle w:val="Examples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0C4E09F" w14:textId="77777777" w:rsidR="008530CD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9A34673" w14:textId="77777777" w:rsidR="00A76192" w:rsidRDefault="00A76192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0"/>
        <w:gridCol w:w="6668"/>
        <w:gridCol w:w="5137"/>
      </w:tblGrid>
      <w:tr w:rsidR="00A76192" w14:paraId="3456DB5A" w14:textId="77777777" w:rsidTr="006049B8">
        <w:trPr>
          <w:trHeight w:val="423"/>
        </w:trPr>
        <w:tc>
          <w:tcPr>
            <w:tcW w:w="3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D291F8" w14:textId="77777777" w:rsidR="00A76192" w:rsidRPr="00A76192" w:rsidRDefault="00A76192" w:rsidP="00A76192">
            <w:pPr>
              <w:rPr>
                <w:rFonts w:cs="Arial"/>
                <w:b/>
                <w:sz w:val="22"/>
                <w:szCs w:val="22"/>
              </w:rPr>
            </w:pPr>
            <w:r w:rsidRPr="00A76192">
              <w:rPr>
                <w:b/>
                <w:sz w:val="22"/>
                <w:szCs w:val="22"/>
              </w:rPr>
              <w:lastRenderedPageBreak/>
              <w:t>Criteria</w:t>
            </w:r>
          </w:p>
        </w:tc>
        <w:tc>
          <w:tcPr>
            <w:tcW w:w="6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368D6B" w14:textId="77777777" w:rsidR="00A76192" w:rsidRPr="00A76192" w:rsidRDefault="00A76192" w:rsidP="00A76192">
            <w:pPr>
              <w:rPr>
                <w:b/>
                <w:sz w:val="22"/>
                <w:szCs w:val="22"/>
              </w:rPr>
            </w:pPr>
            <w:r w:rsidRPr="00A76192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DC0FCC" w14:textId="77777777" w:rsidR="00A76192" w:rsidRPr="00A76192" w:rsidRDefault="00A76192" w:rsidP="00A76192">
            <w:pPr>
              <w:rPr>
                <w:rFonts w:cs="Arial"/>
                <w:b/>
              </w:rPr>
            </w:pPr>
            <w:r w:rsidRPr="00A76192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283DAA" w14:paraId="6E869CE2" w14:textId="77777777" w:rsidTr="005B0DE4">
        <w:trPr>
          <w:trHeight w:val="1695"/>
        </w:trPr>
        <w:tc>
          <w:tcPr>
            <w:tcW w:w="3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829" w14:textId="77777777" w:rsidR="00283DAA" w:rsidRPr="00757838" w:rsidRDefault="003F7148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C2</w:t>
            </w: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ab/>
            </w:r>
            <w:r w:rsidR="006C6D98" w:rsidRPr="00757838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Create and modify appropriate layouts, structures and styles for word processing documents.</w:t>
            </w:r>
          </w:p>
          <w:p w14:paraId="79BC25E9" w14:textId="77777777" w:rsidR="006C6D98" w:rsidRPr="00757838" w:rsidRDefault="006C6D98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C2.1 </w:t>
            </w:r>
            <w:r w:rsidRPr="00757838">
              <w:rPr>
                <w:rFonts w:cs="Arial"/>
                <w:bCs/>
                <w:lang w:val="en-GB" w:eastAsia="en-US"/>
              </w:rPr>
              <w:tab/>
              <w:t>Analyse and explain the requirements for structure and style.</w:t>
            </w:r>
          </w:p>
        </w:tc>
        <w:tc>
          <w:tcPr>
            <w:tcW w:w="6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49E" w14:textId="77777777" w:rsidR="006C6D98" w:rsidRPr="000D0F68" w:rsidRDefault="006C6D98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C2.1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 Briefly explain the requirements for structure and style.</w:t>
            </w:r>
          </w:p>
          <w:p w14:paraId="30ABCD74" w14:textId="77777777" w:rsidR="00283DAA" w:rsidRPr="005B0DE4" w:rsidRDefault="006C6D98" w:rsidP="001B6D19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 xml:space="preserve">: </w:t>
            </w:r>
            <w:r w:rsidRPr="005B0DE4">
              <w:rPr>
                <w:lang w:val="en-GB"/>
              </w:rPr>
              <w:t xml:space="preserve"> Requirements for structure and style: Document layout; house</w:t>
            </w:r>
            <w:r w:rsidR="004712C1" w:rsidRPr="005B0DE4">
              <w:rPr>
                <w:lang w:val="en-GB"/>
              </w:rPr>
              <w:t xml:space="preserve"> </w:t>
            </w:r>
            <w:r w:rsidRPr="005B0DE4">
              <w:rPr>
                <w:lang w:val="en-GB"/>
              </w:rPr>
              <w:t>style; branding.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59CA1" w14:textId="77777777" w:rsidR="00283DAA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0017C6C6" w14:textId="77777777" w:rsidTr="005B0DE4">
        <w:trPr>
          <w:trHeight w:val="1439"/>
        </w:trPr>
        <w:tc>
          <w:tcPr>
            <w:tcW w:w="3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867C" w14:textId="77777777" w:rsidR="00283DAA" w:rsidRPr="00757838" w:rsidRDefault="006C6D98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C2.2 </w:t>
            </w:r>
            <w:r w:rsidRPr="00757838">
              <w:rPr>
                <w:rFonts w:cs="Arial"/>
                <w:bCs/>
                <w:lang w:val="en-GB" w:eastAsia="en-US"/>
              </w:rPr>
              <w:tab/>
            </w:r>
            <w:r w:rsidR="007011D3" w:rsidRPr="00757838">
              <w:rPr>
                <w:rFonts w:cs="Arial"/>
                <w:bCs/>
                <w:lang w:val="en-GB" w:eastAsia="en-US"/>
              </w:rPr>
              <w:t>Create</w:t>
            </w:r>
            <w:r w:rsidRPr="00757838">
              <w:rPr>
                <w:rFonts w:cs="Arial"/>
                <w:bCs/>
                <w:lang w:val="en-GB" w:eastAsia="en-US"/>
              </w:rPr>
              <w:t>, use and modify columns, tables and forms to organise information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A9A" w14:textId="77777777" w:rsidR="006C6D98" w:rsidRPr="000D0F68" w:rsidRDefault="006C6D98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C2.2 Create</w:t>
            </w:r>
            <w:r w:rsidR="00EB022A" w:rsidRPr="000D0F68">
              <w:rPr>
                <w:sz w:val="22"/>
                <w:szCs w:val="22"/>
              </w:rPr>
              <w:t>, use</w:t>
            </w:r>
            <w:r w:rsidRPr="000D0F68">
              <w:rPr>
                <w:sz w:val="22"/>
                <w:szCs w:val="22"/>
              </w:rPr>
              <w:t xml:space="preserve"> and modify at least one example each of columns, tables and forms.</w:t>
            </w:r>
          </w:p>
          <w:p w14:paraId="186CA1B2" w14:textId="77777777" w:rsidR="006C6D98" w:rsidRPr="005B0DE4" w:rsidRDefault="00773F4F" w:rsidP="001B6D19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 xml:space="preserve">: </w:t>
            </w:r>
            <w:r w:rsidR="006C6D98" w:rsidRPr="005B0DE4">
              <w:rPr>
                <w:lang w:val="en-GB"/>
              </w:rPr>
              <w:t xml:space="preserve"> Tables and forms: add table, amend table structure, complete forms and tables, convert text to table; insert and delete cells, rows and columns, adjust row height and column width; merge and split cells, horizontal and vertical text alignment, cell margin, add borders and shading, sort, position, headings, totals; heading rows; embedded spreadsheet data; insert and modify form fields.</w:t>
            </w:r>
          </w:p>
          <w:p w14:paraId="1A83E4EF" w14:textId="77777777" w:rsidR="005B0DE4" w:rsidRPr="004B020A" w:rsidRDefault="006C6D98" w:rsidP="00757838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Format columns: Modify column number and width, add column breaks, add columns to whole document and part of a page.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2724D" w14:textId="77777777" w:rsidR="00283DAA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726CF576" w14:textId="77777777" w:rsidTr="00A76192">
        <w:trPr>
          <w:trHeight w:val="1687"/>
        </w:trPr>
        <w:tc>
          <w:tcPr>
            <w:tcW w:w="3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264" w14:textId="77777777" w:rsidR="0046542A" w:rsidRPr="003F7148" w:rsidRDefault="006C6D98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t xml:space="preserve">C2.3 </w:t>
            </w:r>
            <w:r w:rsidR="00863FC5" w:rsidRPr="00757838">
              <w:tab/>
            </w:r>
            <w:r w:rsidR="007011D3" w:rsidRPr="00757838">
              <w:t xml:space="preserve">Define </w:t>
            </w:r>
            <w:r w:rsidRPr="00757838">
              <w:t>and modify styles for document elements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378" w14:textId="77777777" w:rsidR="00990A72" w:rsidRPr="000D0F68" w:rsidRDefault="006C6D98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 xml:space="preserve">C2.3 </w:t>
            </w:r>
            <w:r w:rsidR="00757838">
              <w:rPr>
                <w:sz w:val="22"/>
                <w:szCs w:val="22"/>
              </w:rPr>
              <w:t xml:space="preserve"> </w:t>
            </w:r>
            <w:r w:rsidR="00EB022A" w:rsidRPr="000D0F68">
              <w:rPr>
                <w:sz w:val="22"/>
                <w:szCs w:val="22"/>
              </w:rPr>
              <w:t>Create and amend a</w:t>
            </w:r>
            <w:r w:rsidRPr="000D0F68">
              <w:rPr>
                <w:sz w:val="22"/>
                <w:szCs w:val="22"/>
              </w:rPr>
              <w:t xml:space="preserve"> minimum of two different styles </w:t>
            </w:r>
          </w:p>
          <w:p w14:paraId="1BD95B3E" w14:textId="77777777" w:rsidR="0046542A" w:rsidRPr="005B0DE4" w:rsidRDefault="00773F4F" w:rsidP="001B6D19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>:</w:t>
            </w:r>
            <w:r w:rsidRPr="005B0DE4">
              <w:rPr>
                <w:lang w:val="en-GB"/>
              </w:rPr>
              <w:t xml:space="preserve">  </w:t>
            </w:r>
            <w:r w:rsidR="006C6D98" w:rsidRPr="005B0DE4">
              <w:rPr>
                <w:lang w:val="en-GB"/>
              </w:rPr>
              <w:t>Styles</w:t>
            </w:r>
            <w:r w:rsidR="006C6D98" w:rsidRPr="001B6D19">
              <w:rPr>
                <w:lang w:val="en-GB"/>
              </w:rPr>
              <w:t xml:space="preserve">: </w:t>
            </w:r>
            <w:r w:rsidR="006C6D98" w:rsidRPr="005B0DE4">
              <w:rPr>
                <w:lang w:val="en-GB"/>
              </w:rPr>
              <w:t>apply or change existing styles to a word, line, paragraph or section; define, organise and use new styles.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E1949" w14:textId="77777777" w:rsidR="0046542A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151262FB" w14:textId="77777777" w:rsidTr="005B0DE4">
        <w:trPr>
          <w:trHeight w:val="1943"/>
        </w:trPr>
        <w:tc>
          <w:tcPr>
            <w:tcW w:w="393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119817" w14:textId="77777777" w:rsidR="0046542A" w:rsidRPr="003F7148" w:rsidRDefault="00863FC5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t xml:space="preserve">C2.4 </w:t>
            </w:r>
            <w:r w:rsidRPr="00757838">
              <w:tab/>
            </w:r>
            <w:r w:rsidR="007011D3" w:rsidRPr="00757838">
              <w:t xml:space="preserve">Select </w:t>
            </w:r>
            <w:r w:rsidRPr="00757838">
              <w:t>and use tools and techniques to organise and structure long documents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49DAC" w14:textId="77777777" w:rsidR="00863FC5" w:rsidRPr="000D0F68" w:rsidRDefault="00863FC5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C2.4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 Two different examples should be given of using tools and techniques to organise and structure long documents including one example of cross-referencing.</w:t>
            </w:r>
          </w:p>
          <w:p w14:paraId="332197DE" w14:textId="77777777" w:rsidR="00863FC5" w:rsidRPr="005B0DE4" w:rsidRDefault="00863FC5" w:rsidP="001B6D19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Document structure: page breaks, columns, sections, bookmarks, cross-referencing using indexes and contents page, outlines</w:t>
            </w:r>
            <w:r w:rsidR="009F4463" w:rsidRPr="005B0DE4">
              <w:rPr>
                <w:lang w:val="en-GB"/>
              </w:rPr>
              <w:t>, master</w:t>
            </w:r>
            <w:r w:rsidRPr="005B0DE4">
              <w:rPr>
                <w:lang w:val="en-GB"/>
              </w:rPr>
              <w:t xml:space="preserve"> and sub-documents. </w:t>
            </w:r>
          </w:p>
          <w:p w14:paraId="2ACBE4F5" w14:textId="77777777" w:rsidR="005B0DE4" w:rsidRPr="004B020A" w:rsidRDefault="00863FC5" w:rsidP="00757838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Automate routines: keyboard shortcuts, autotext, customise menus, macros.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B1B6584" w14:textId="77777777" w:rsidR="0046542A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D6BEB8E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1E8FCDE2" w14:textId="77777777" w:rsidTr="000D0F68">
        <w:trPr>
          <w:trHeight w:val="413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038A584" w14:textId="77777777" w:rsidR="00A671DF" w:rsidRPr="00000A38" w:rsidRDefault="00A671DF" w:rsidP="00000A38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328768" w14:textId="77777777" w:rsidR="00A671DF" w:rsidRPr="00000A38" w:rsidRDefault="00A671DF" w:rsidP="00000A38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815B14" w14:textId="77777777" w:rsidR="00A671DF" w:rsidRPr="00000A38" w:rsidRDefault="00E85712" w:rsidP="00000A38">
            <w:pPr>
              <w:rPr>
                <w:b/>
                <w:sz w:val="22"/>
                <w:szCs w:val="22"/>
              </w:rPr>
            </w:pPr>
            <w:r w:rsidRPr="00000A38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A671DF" w14:paraId="43E1350C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DDA12BF" w14:textId="77777777" w:rsidR="00990A72" w:rsidRPr="00757838" w:rsidRDefault="003F7148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bCs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C3</w:t>
            </w:r>
            <w:r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ab/>
            </w:r>
            <w:r w:rsidR="00863FC5" w:rsidRPr="00757838">
              <w:rPr>
                <w:rFonts w:cs="Arial"/>
                <w:b/>
                <w:bCs/>
                <w:sz w:val="22"/>
                <w:szCs w:val="22"/>
                <w:lang w:val="en-GB" w:eastAsia="en-US"/>
              </w:rPr>
              <w:t>Use word processing software tools and techniques to format and present documents effectively to meet requirements.</w:t>
            </w:r>
          </w:p>
          <w:p w14:paraId="020DF358" w14:textId="77777777" w:rsidR="00A671DF" w:rsidRPr="005B0DE4" w:rsidRDefault="00863FC5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C3.1 </w:t>
            </w:r>
            <w:r w:rsidRPr="00757838">
              <w:rPr>
                <w:rFonts w:cs="Arial"/>
                <w:bCs/>
                <w:lang w:val="en-GB" w:eastAsia="en-US"/>
              </w:rPr>
              <w:tab/>
              <w:t>Explain how the information should be formatted to aid meaning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6C3D3528" w14:textId="77777777" w:rsidR="00990A72" w:rsidRPr="000D0F68" w:rsidRDefault="00863FC5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C3.1 Describe how information should be formatted</w:t>
            </w:r>
            <w:r w:rsidR="00E14489" w:rsidRPr="000D0F68">
              <w:rPr>
                <w:sz w:val="22"/>
                <w:szCs w:val="22"/>
              </w:rPr>
              <w:t>.</w:t>
            </w:r>
          </w:p>
          <w:p w14:paraId="032D3699" w14:textId="77777777" w:rsidR="00D43726" w:rsidRPr="005B0DE4" w:rsidRDefault="00213BC1" w:rsidP="001B6D19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>:</w:t>
            </w:r>
            <w:r w:rsidRPr="005B0DE4">
              <w:rPr>
                <w:lang w:val="en-GB"/>
              </w:rPr>
              <w:t xml:space="preserve"> </w:t>
            </w:r>
            <w:r w:rsidR="00D43726" w:rsidRPr="005B0DE4">
              <w:rPr>
                <w:lang w:val="en-GB"/>
              </w:rPr>
              <w:t xml:space="preserve"> Format characters: size, font style (typeface), colour, bold, underline, italic, superscript, subscript, special characters and symbols, spacing, position.  </w:t>
            </w:r>
          </w:p>
          <w:p w14:paraId="789447BF" w14:textId="77777777" w:rsidR="00A671DF" w:rsidRPr="004B020A" w:rsidRDefault="00D43726" w:rsidP="001B6D19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Format paragraphs: alignment, bullets, numbering, line spacing, paragraph spacing, borders, shading, indents, tabs, widows and orphans, outline, sub-numbering, style sheet; custom styles; graphics; objects, text wrap.</w:t>
            </w:r>
            <w:r w:rsidRPr="004B020A">
              <w:rPr>
                <w:lang w:val="en-GB"/>
              </w:rPr>
              <w:t xml:space="preserve"> 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6B91651F" w14:textId="77777777" w:rsidR="00A671DF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5E8AE07B" w14:textId="77777777" w:rsidTr="005B0DE4">
        <w:trPr>
          <w:trHeight w:val="1311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EA8" w14:textId="77777777" w:rsidR="00A671DF" w:rsidRPr="00757838" w:rsidRDefault="00D43726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C3.5 </w:t>
            </w:r>
            <w:r w:rsidRPr="00757838">
              <w:rPr>
                <w:rFonts w:cs="Arial"/>
                <w:bCs/>
                <w:lang w:val="en-GB" w:eastAsia="en-US"/>
              </w:rPr>
              <w:tab/>
            </w:r>
            <w:r w:rsidR="007011D3" w:rsidRPr="00757838">
              <w:rPr>
                <w:rFonts w:cs="Arial"/>
                <w:bCs/>
                <w:lang w:val="en-GB" w:eastAsia="en-US"/>
              </w:rPr>
              <w:t xml:space="preserve">Evaluate </w:t>
            </w:r>
            <w:r w:rsidRPr="00757838">
              <w:rPr>
                <w:rFonts w:cs="Arial"/>
                <w:bCs/>
                <w:lang w:val="en-GB" w:eastAsia="en-US"/>
              </w:rPr>
              <w:t>the quality of the documents produced to e</w:t>
            </w:r>
            <w:r w:rsidR="004712C1" w:rsidRPr="00757838">
              <w:rPr>
                <w:rFonts w:cs="Arial"/>
                <w:bCs/>
                <w:lang w:val="en-GB" w:eastAsia="en-US"/>
              </w:rPr>
              <w:t>nsure they are fit for purpose.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AFF1" w14:textId="77777777" w:rsidR="00213BC1" w:rsidRPr="004B020A" w:rsidRDefault="00D43726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lang w:val="en-GB"/>
              </w:rPr>
            </w:pPr>
            <w:r w:rsidRPr="000D0F68">
              <w:rPr>
                <w:sz w:val="22"/>
                <w:szCs w:val="22"/>
              </w:rPr>
              <w:t>C3.5 Evaluat</w:t>
            </w:r>
            <w:r w:rsidR="004712C1" w:rsidRPr="000D0F68">
              <w:rPr>
                <w:sz w:val="22"/>
                <w:szCs w:val="22"/>
              </w:rPr>
              <w:t>e the quality of the documents.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89362" w14:textId="77777777" w:rsidR="00A671DF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D43726" w14:paraId="477ABC24" w14:textId="77777777" w:rsidTr="00D43726">
        <w:trPr>
          <w:trHeight w:val="206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C46" w14:textId="77777777" w:rsidR="00D43726" w:rsidRPr="00757838" w:rsidRDefault="00D43726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>C3.2</w:t>
            </w:r>
            <w:r w:rsidRPr="00757838">
              <w:rPr>
                <w:rFonts w:cs="Arial"/>
                <w:bCs/>
                <w:lang w:val="en-GB" w:eastAsia="en-US"/>
              </w:rPr>
              <w:tab/>
            </w:r>
            <w:r w:rsidR="007011D3" w:rsidRPr="00757838">
              <w:rPr>
                <w:rFonts w:cs="Arial"/>
                <w:bCs/>
                <w:lang w:val="en-GB" w:eastAsia="en-US"/>
              </w:rPr>
              <w:t xml:space="preserve">Select </w:t>
            </w:r>
            <w:r w:rsidRPr="00757838">
              <w:rPr>
                <w:rFonts w:cs="Arial"/>
                <w:bCs/>
                <w:lang w:val="en-GB" w:eastAsia="en-US"/>
              </w:rPr>
              <w:t>and use appropriate techniques to format characters and paragraphs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7E2" w14:textId="77777777" w:rsidR="00D43726" w:rsidRPr="000D0F68" w:rsidRDefault="00D43726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>C3.2 Three different examples of formatting characters including special characters /s</w:t>
            </w:r>
            <w:r w:rsidR="00757838">
              <w:rPr>
                <w:sz w:val="22"/>
                <w:szCs w:val="22"/>
              </w:rPr>
              <w:t>ymbols/spacing as appropriate.</w:t>
            </w:r>
          </w:p>
          <w:p w14:paraId="75607A9D" w14:textId="77777777" w:rsidR="00D43726" w:rsidRPr="005B0DE4" w:rsidRDefault="00D43726" w:rsidP="001B6D19">
            <w:pPr>
              <w:pStyle w:val="Examples"/>
              <w:spacing w:after="40"/>
              <w:rPr>
                <w:lang w:val="en-GB"/>
              </w:rPr>
            </w:pPr>
            <w:r w:rsidRPr="00757838">
              <w:rPr>
                <w:b/>
                <w:lang w:val="en-GB"/>
              </w:rPr>
              <w:t>Examples</w:t>
            </w:r>
            <w:r w:rsidR="00757838" w:rsidRPr="00757838">
              <w:rPr>
                <w:b/>
                <w:lang w:val="en-GB"/>
              </w:rPr>
              <w:t>:</w:t>
            </w:r>
            <w:r w:rsidRPr="005B0DE4">
              <w:rPr>
                <w:lang w:val="en-GB"/>
              </w:rPr>
              <w:t xml:space="preserve">  Format characters: size, font style (typeface), colour, bold, underline, italic, superscript, subscript, special characters a</w:t>
            </w:r>
            <w:r w:rsidR="00757838">
              <w:rPr>
                <w:lang w:val="en-GB"/>
              </w:rPr>
              <w:t>nd symbols, spacing, position.</w:t>
            </w:r>
          </w:p>
          <w:p w14:paraId="114CE06F" w14:textId="77777777" w:rsidR="00D43726" w:rsidRPr="00757838" w:rsidRDefault="00D43726" w:rsidP="00757838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Format paragraphs: alignment, bullets, numbering, line spacing, paragraph spacing, borders, shading, indents, tabs, widows and orphans, outline, sub-numbering, style sheet; custom styles; graphics; objects, text wrap.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ABE7E" w14:textId="77777777" w:rsidR="00D43726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D43726" w14:paraId="00BD6B30" w14:textId="77777777" w:rsidTr="00D43726">
        <w:trPr>
          <w:trHeight w:val="206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9F26" w14:textId="77777777" w:rsidR="00D43726" w:rsidRPr="00757838" w:rsidRDefault="00D43726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C3.3 </w:t>
            </w:r>
            <w:r w:rsidRPr="00757838">
              <w:rPr>
                <w:rFonts w:cs="Arial"/>
                <w:bCs/>
                <w:lang w:val="en-GB" w:eastAsia="en-US"/>
              </w:rPr>
              <w:tab/>
            </w:r>
            <w:r w:rsidR="007011D3" w:rsidRPr="00757838">
              <w:rPr>
                <w:rFonts w:cs="Arial"/>
                <w:bCs/>
                <w:lang w:val="en-GB" w:eastAsia="en-US"/>
              </w:rPr>
              <w:t xml:space="preserve">Select </w:t>
            </w:r>
            <w:r w:rsidRPr="00757838">
              <w:rPr>
                <w:rFonts w:cs="Arial"/>
                <w:bCs/>
                <w:lang w:val="en-GB" w:eastAsia="en-US"/>
              </w:rPr>
              <w:t>and use appropriate page and section layouts to present and print multi-page and multi-section documents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820" w14:textId="77777777" w:rsidR="00D43726" w:rsidRPr="000D0F68" w:rsidRDefault="00D43726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 xml:space="preserve">C3.3 </w:t>
            </w:r>
            <w:r w:rsidR="00757838">
              <w:rPr>
                <w:sz w:val="22"/>
                <w:szCs w:val="22"/>
              </w:rPr>
              <w:t xml:space="preserve"> </w:t>
            </w:r>
            <w:r w:rsidRPr="000D0F68">
              <w:rPr>
                <w:sz w:val="22"/>
                <w:szCs w:val="22"/>
              </w:rPr>
              <w:t xml:space="preserve">A minimum of two different examples of page and section layouts. </w:t>
            </w:r>
          </w:p>
          <w:p w14:paraId="2279CCDE" w14:textId="77777777" w:rsidR="00D43726" w:rsidRPr="005B0DE4" w:rsidRDefault="00D43726" w:rsidP="001B6D19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Page layout: paper size and type, change page orientation within a document, margins, header and footer, page and section breaks, page numbering, date and time, columns, adjust page set up for printing or web publishing, facing pages, booklets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520F0" w14:textId="77777777" w:rsidR="00D43726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D734F" w14:paraId="26775253" w14:textId="77777777" w:rsidTr="00BD734F">
        <w:trPr>
          <w:trHeight w:val="2970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7DC5B54C" w14:textId="77777777" w:rsidR="00BD734F" w:rsidRPr="00757838" w:rsidRDefault="00BD734F" w:rsidP="003F714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</w:pPr>
            <w:r w:rsidRPr="00757838">
              <w:lastRenderedPageBreak/>
              <w:t xml:space="preserve">C3.4 </w:t>
            </w:r>
            <w:r w:rsidRPr="00757838">
              <w:tab/>
              <w:t>Check documents meet needs, using IT tools and making corrections as necessary</w:t>
            </w:r>
          </w:p>
          <w:p w14:paraId="24C932E7" w14:textId="77777777" w:rsidR="00BD734F" w:rsidRPr="00757838" w:rsidRDefault="00BD734F" w:rsidP="0075783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 w:eastAsia="en-US"/>
              </w:rPr>
            </w:pPr>
            <w:r w:rsidRPr="00757838">
              <w:rPr>
                <w:rFonts w:cs="Arial"/>
                <w:bCs/>
                <w:lang w:val="en-GB" w:eastAsia="en-US"/>
              </w:rPr>
              <w:t xml:space="preserve">C3.6 </w:t>
            </w:r>
            <w:r w:rsidRPr="00757838">
              <w:rPr>
                <w:rFonts w:cs="Arial"/>
                <w:bCs/>
                <w:lang w:val="en-GB" w:eastAsia="en-US"/>
              </w:rPr>
              <w:tab/>
              <w:t>Respond appropriately to any quality problems with word processed documents to ensure that outcomes meet needs</w:t>
            </w:r>
            <w:r w:rsidR="00351B4C" w:rsidRPr="00757838">
              <w:rPr>
                <w:rFonts w:cs="Arial"/>
                <w:bCs/>
                <w:lang w:val="en-GB" w:eastAsia="en-US"/>
              </w:rPr>
              <w:t xml:space="preserve"> and are fit for purpose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55B28489" w14:textId="77777777" w:rsidR="00BD734F" w:rsidRPr="000D0F68" w:rsidRDefault="00BD734F" w:rsidP="000D0F68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0D0F68">
              <w:rPr>
                <w:sz w:val="22"/>
                <w:szCs w:val="22"/>
              </w:rPr>
              <w:t xml:space="preserve">C3.4 &amp; 3.6 Respond appropriately to any quality problems. Evidence of the finalised accurate version.  </w:t>
            </w:r>
          </w:p>
          <w:p w14:paraId="3C935396" w14:textId="77777777" w:rsidR="00BD734F" w:rsidRPr="005B0DE4" w:rsidRDefault="00BD734F" w:rsidP="001B6D19">
            <w:pPr>
              <w:pStyle w:val="Examples"/>
              <w:spacing w:after="40"/>
              <w:rPr>
                <w:lang w:val="en-GB"/>
              </w:rPr>
            </w:pPr>
            <w:r w:rsidRPr="005B0DE4">
              <w:rPr>
                <w:lang w:val="en-GB"/>
              </w:rPr>
              <w:t>Check</w:t>
            </w:r>
            <w:r w:rsidRPr="001B6D19">
              <w:rPr>
                <w:lang w:val="en-GB"/>
              </w:rPr>
              <w:t xml:space="preserve"> </w:t>
            </w:r>
            <w:r w:rsidRPr="005B0DE4">
              <w:rPr>
                <w:lang w:val="en-GB"/>
              </w:rPr>
              <w:t>word processed documents: spell check, grammar check, typeface and size, hyphenation, page layout, margins, line and page breaks, tables, print preview, accuracy, consistency, clarity; language and dictiona</w:t>
            </w:r>
            <w:r w:rsidR="00757838">
              <w:rPr>
                <w:lang w:val="en-GB"/>
              </w:rPr>
              <w:t>ry settings; cross-referencing.</w:t>
            </w:r>
          </w:p>
          <w:p w14:paraId="7AFA76D5" w14:textId="77777777" w:rsidR="00BD734F" w:rsidRPr="00757838" w:rsidRDefault="00BD734F" w:rsidP="00757838">
            <w:pPr>
              <w:pStyle w:val="Examples"/>
              <w:spacing w:after="40"/>
              <w:rPr>
                <w:lang w:val="en-GB"/>
              </w:rPr>
            </w:pPr>
            <w:r w:rsidRPr="005B0DE4">
              <w:t>Quality problems with word processed documents: will vary according to the content, for example, text (e.g. styles, structure, layout), images (e.g. size, position, orientation), numbers (e.g. decimal points, results of any calculations); links, cross references, versions.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75ADC54F" w14:textId="77777777" w:rsidR="00BD734F" w:rsidRPr="00000A38" w:rsidRDefault="009326C5" w:rsidP="00000A38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A9DFFE9" w14:textId="77777777" w:rsidR="007272D3" w:rsidRPr="000D0F68" w:rsidRDefault="007272D3">
      <w:pPr>
        <w:rPr>
          <w:b/>
          <w:sz w:val="22"/>
          <w:szCs w:val="22"/>
        </w:rPr>
      </w:pPr>
    </w:p>
    <w:p w14:paraId="2A6F6B9B" w14:textId="77777777" w:rsidR="00640664" w:rsidRPr="000D0F68" w:rsidRDefault="00640664" w:rsidP="00640664">
      <w:pPr>
        <w:rPr>
          <w:b/>
          <w:bCs/>
          <w:sz w:val="22"/>
          <w:szCs w:val="22"/>
        </w:rPr>
      </w:pPr>
      <w:r w:rsidRPr="000D0F68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0F7FEA9C" w14:textId="77777777" w:rsidR="00640664" w:rsidRPr="000D0F68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9AA2BD9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1938" w14:textId="77777777" w:rsidR="00640664" w:rsidRPr="004B02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020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3CC5C2E" w14:textId="77777777" w:rsidR="00640664" w:rsidRPr="004B020A" w:rsidRDefault="009C493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F43A" w14:textId="77777777" w:rsidR="00640664" w:rsidRPr="004B02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020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6BE32A8" w14:textId="77777777" w:rsidR="00640664" w:rsidRPr="00C45349" w:rsidRDefault="009C493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1C2A48A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1559" w14:textId="77777777" w:rsidR="00640664" w:rsidRPr="004B02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020A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77CD84A" w14:textId="77777777" w:rsidR="00640664" w:rsidRPr="004B020A" w:rsidRDefault="009C493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6A85" w14:textId="77777777" w:rsidR="00640664" w:rsidRPr="004B020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B020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53D4FC7" w14:textId="77777777" w:rsidR="00640664" w:rsidRPr="00C45349" w:rsidRDefault="009C493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D3213D3" w14:textId="77777777" w:rsidR="00640664" w:rsidRDefault="00640664" w:rsidP="00640664"/>
    <w:sectPr w:rsidR="00640664" w:rsidSect="00A76192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FD1F4" w14:textId="77777777" w:rsidR="006049B8" w:rsidRDefault="006049B8">
      <w:r>
        <w:separator/>
      </w:r>
    </w:p>
  </w:endnote>
  <w:endnote w:type="continuationSeparator" w:id="0">
    <w:p w14:paraId="6339DC55" w14:textId="77777777" w:rsidR="006049B8" w:rsidRDefault="006049B8">
      <w:r>
        <w:continuationSeparator/>
      </w:r>
    </w:p>
  </w:endnote>
  <w:endnote w:type="continuationNotice" w:id="1">
    <w:p w14:paraId="05C2254D" w14:textId="77777777" w:rsidR="006049B8" w:rsidRDefault="006049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6A0BD" w14:textId="77777777" w:rsidR="00C65970" w:rsidRPr="00000A38" w:rsidRDefault="009C4935" w:rsidP="009C4935">
    <w:pPr>
      <w:pStyle w:val="NormalBold"/>
      <w:tabs>
        <w:tab w:val="left" w:pos="5103"/>
        <w:tab w:val="center" w:pos="7560"/>
        <w:tab w:val="right" w:pos="15120"/>
      </w:tabs>
      <w:jc w:val="center"/>
      <w:rPr>
        <w:b w:val="0"/>
        <w:sz w:val="16"/>
        <w:szCs w:val="16"/>
      </w:rPr>
    </w:pPr>
    <w:bookmarkStart w:id="2" w:name="_Hlk73519722"/>
    <w:r>
      <w:rPr>
        <w:b w:val="0"/>
        <w:bCs w:val="0"/>
        <w:sz w:val="16"/>
        <w:szCs w:val="16"/>
      </w:rPr>
      <w:t>© OCR June 2021 OCR Level 3 in IT User Skills ITQ</w:t>
    </w:r>
    <w:bookmarkEnd w:id="2"/>
    <w:r w:rsidR="00000A38" w:rsidRPr="00000A38">
      <w:rPr>
        <w:b w:val="0"/>
        <w:sz w:val="16"/>
        <w:szCs w:val="16"/>
      </w:rPr>
      <w:tab/>
      <w:t xml:space="preserve">Evidence Checklist and Evidence Guide for: Unit </w:t>
    </w:r>
    <w:r w:rsidR="00000A38">
      <w:rPr>
        <w:b w:val="0"/>
        <w:sz w:val="16"/>
        <w:szCs w:val="16"/>
      </w:rPr>
      <w:t>79</w:t>
    </w:r>
    <w:r w:rsidR="00000A38" w:rsidRPr="00000A38">
      <w:rPr>
        <w:b w:val="0"/>
        <w:sz w:val="16"/>
        <w:szCs w:val="16"/>
      </w:rPr>
      <w:t xml:space="preserve">: </w:t>
    </w:r>
    <w:r w:rsidR="00C45349">
      <w:rPr>
        <w:b w:val="0"/>
        <w:sz w:val="16"/>
        <w:szCs w:val="16"/>
      </w:rPr>
      <w:t>Word p</w:t>
    </w:r>
    <w:r w:rsidR="00000A38">
      <w:rPr>
        <w:b w:val="0"/>
        <w:sz w:val="16"/>
        <w:szCs w:val="16"/>
      </w:rPr>
      <w:t xml:space="preserve">rocessing </w:t>
    </w:r>
    <w:r w:rsidR="00C45349">
      <w:rPr>
        <w:b w:val="0"/>
        <w:sz w:val="16"/>
        <w:szCs w:val="16"/>
      </w:rPr>
      <w:t>s</w:t>
    </w:r>
    <w:r w:rsidR="00000A38" w:rsidRPr="00000A38">
      <w:rPr>
        <w:b w:val="0"/>
        <w:sz w:val="16"/>
        <w:szCs w:val="16"/>
      </w:rPr>
      <w:t>oftware Level 3 (Credit Value 6)</w:t>
    </w:r>
    <w:r w:rsidR="00000A38" w:rsidRPr="00000A38">
      <w:rPr>
        <w:b w:val="0"/>
        <w:sz w:val="16"/>
        <w:szCs w:val="16"/>
      </w:rPr>
      <w:tab/>
    </w:r>
    <w:r w:rsidR="00000A38" w:rsidRPr="001848D1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000A38" w:rsidRPr="001848D1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000A38" w:rsidRPr="001848D1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C45349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000A38" w:rsidRPr="001848D1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BAA70" w14:textId="77777777" w:rsidR="006049B8" w:rsidRDefault="006049B8">
      <w:r>
        <w:separator/>
      </w:r>
    </w:p>
  </w:footnote>
  <w:footnote w:type="continuationSeparator" w:id="0">
    <w:p w14:paraId="01B8978E" w14:textId="77777777" w:rsidR="006049B8" w:rsidRDefault="006049B8">
      <w:r>
        <w:continuationSeparator/>
      </w:r>
    </w:p>
  </w:footnote>
  <w:footnote w:type="continuationNotice" w:id="1">
    <w:p w14:paraId="4966D444" w14:textId="77777777" w:rsidR="006049B8" w:rsidRDefault="006049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E7053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BC1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5E1E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8C4E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A279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A4A0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348B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CA2B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D2D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BC67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0A38"/>
    <w:rsid w:val="00051146"/>
    <w:rsid w:val="0008605C"/>
    <w:rsid w:val="00096494"/>
    <w:rsid w:val="000C7CDD"/>
    <w:rsid w:val="000D0F68"/>
    <w:rsid w:val="000D74B0"/>
    <w:rsid w:val="000E6251"/>
    <w:rsid w:val="00105500"/>
    <w:rsid w:val="001175DC"/>
    <w:rsid w:val="00133FDC"/>
    <w:rsid w:val="0013462D"/>
    <w:rsid w:val="00145A91"/>
    <w:rsid w:val="001515FB"/>
    <w:rsid w:val="00157885"/>
    <w:rsid w:val="0016340E"/>
    <w:rsid w:val="001712CE"/>
    <w:rsid w:val="0019158E"/>
    <w:rsid w:val="001A67DA"/>
    <w:rsid w:val="001B6D19"/>
    <w:rsid w:val="001C4E7B"/>
    <w:rsid w:val="001D0960"/>
    <w:rsid w:val="001E40EF"/>
    <w:rsid w:val="001F481E"/>
    <w:rsid w:val="00213BC1"/>
    <w:rsid w:val="00216B7F"/>
    <w:rsid w:val="00223ACC"/>
    <w:rsid w:val="0022466D"/>
    <w:rsid w:val="00233B12"/>
    <w:rsid w:val="002350FB"/>
    <w:rsid w:val="00245BA1"/>
    <w:rsid w:val="00251FF3"/>
    <w:rsid w:val="0026600C"/>
    <w:rsid w:val="00283DAA"/>
    <w:rsid w:val="002A0E23"/>
    <w:rsid w:val="002C3526"/>
    <w:rsid w:val="0031393A"/>
    <w:rsid w:val="00314F3D"/>
    <w:rsid w:val="00323D47"/>
    <w:rsid w:val="00332933"/>
    <w:rsid w:val="003474A3"/>
    <w:rsid w:val="00351B4C"/>
    <w:rsid w:val="00357358"/>
    <w:rsid w:val="00363BE9"/>
    <w:rsid w:val="00373247"/>
    <w:rsid w:val="003A2511"/>
    <w:rsid w:val="003B68A2"/>
    <w:rsid w:val="003C64C8"/>
    <w:rsid w:val="003C64F0"/>
    <w:rsid w:val="003F5307"/>
    <w:rsid w:val="003F7148"/>
    <w:rsid w:val="003F7B3E"/>
    <w:rsid w:val="004035F9"/>
    <w:rsid w:val="00461787"/>
    <w:rsid w:val="0046542A"/>
    <w:rsid w:val="004712C1"/>
    <w:rsid w:val="00476EBD"/>
    <w:rsid w:val="00483A47"/>
    <w:rsid w:val="004A30B3"/>
    <w:rsid w:val="004B020A"/>
    <w:rsid w:val="004C4A43"/>
    <w:rsid w:val="004C529F"/>
    <w:rsid w:val="004C62D3"/>
    <w:rsid w:val="004D604E"/>
    <w:rsid w:val="004D6573"/>
    <w:rsid w:val="004E659E"/>
    <w:rsid w:val="00504037"/>
    <w:rsid w:val="005174BC"/>
    <w:rsid w:val="005178F6"/>
    <w:rsid w:val="00532DDA"/>
    <w:rsid w:val="005408B7"/>
    <w:rsid w:val="0054329C"/>
    <w:rsid w:val="00557585"/>
    <w:rsid w:val="0056212E"/>
    <w:rsid w:val="0057118E"/>
    <w:rsid w:val="00581C20"/>
    <w:rsid w:val="005A1CD6"/>
    <w:rsid w:val="005B0DE4"/>
    <w:rsid w:val="005E5C27"/>
    <w:rsid w:val="006049B8"/>
    <w:rsid w:val="00631522"/>
    <w:rsid w:val="00640664"/>
    <w:rsid w:val="00643A03"/>
    <w:rsid w:val="00643CB4"/>
    <w:rsid w:val="00647EC5"/>
    <w:rsid w:val="0067431C"/>
    <w:rsid w:val="006776DC"/>
    <w:rsid w:val="00681AD7"/>
    <w:rsid w:val="00686F7D"/>
    <w:rsid w:val="006B253D"/>
    <w:rsid w:val="006B4C4E"/>
    <w:rsid w:val="006C6D98"/>
    <w:rsid w:val="006D27B7"/>
    <w:rsid w:val="006D60D4"/>
    <w:rsid w:val="006F0306"/>
    <w:rsid w:val="007011D3"/>
    <w:rsid w:val="00704141"/>
    <w:rsid w:val="00722992"/>
    <w:rsid w:val="007272D3"/>
    <w:rsid w:val="007360DE"/>
    <w:rsid w:val="00740FE3"/>
    <w:rsid w:val="00757838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1196C"/>
    <w:rsid w:val="00832EED"/>
    <w:rsid w:val="008530CD"/>
    <w:rsid w:val="00856DEC"/>
    <w:rsid w:val="008624DD"/>
    <w:rsid w:val="0086284A"/>
    <w:rsid w:val="00863FC5"/>
    <w:rsid w:val="008878D3"/>
    <w:rsid w:val="008908FF"/>
    <w:rsid w:val="0089110F"/>
    <w:rsid w:val="008A4947"/>
    <w:rsid w:val="008E31ED"/>
    <w:rsid w:val="008E4A7F"/>
    <w:rsid w:val="0090659A"/>
    <w:rsid w:val="00917151"/>
    <w:rsid w:val="009326C5"/>
    <w:rsid w:val="0094205E"/>
    <w:rsid w:val="009620A8"/>
    <w:rsid w:val="00962BC6"/>
    <w:rsid w:val="00965A75"/>
    <w:rsid w:val="00973FDC"/>
    <w:rsid w:val="00974C2A"/>
    <w:rsid w:val="00990A6D"/>
    <w:rsid w:val="00990A72"/>
    <w:rsid w:val="009B7D88"/>
    <w:rsid w:val="009C4935"/>
    <w:rsid w:val="009E3F77"/>
    <w:rsid w:val="009F4463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6192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62850"/>
    <w:rsid w:val="00B76A10"/>
    <w:rsid w:val="00BA357B"/>
    <w:rsid w:val="00BB1A08"/>
    <w:rsid w:val="00BC48E9"/>
    <w:rsid w:val="00BD4915"/>
    <w:rsid w:val="00BD734F"/>
    <w:rsid w:val="00C13BFF"/>
    <w:rsid w:val="00C20008"/>
    <w:rsid w:val="00C208DA"/>
    <w:rsid w:val="00C30584"/>
    <w:rsid w:val="00C45349"/>
    <w:rsid w:val="00C5042E"/>
    <w:rsid w:val="00C63E5A"/>
    <w:rsid w:val="00C65970"/>
    <w:rsid w:val="00C71C9C"/>
    <w:rsid w:val="00C74FDD"/>
    <w:rsid w:val="00C82E3C"/>
    <w:rsid w:val="00CA5334"/>
    <w:rsid w:val="00CA67C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43726"/>
    <w:rsid w:val="00D97FC1"/>
    <w:rsid w:val="00DA2AE9"/>
    <w:rsid w:val="00DA78B6"/>
    <w:rsid w:val="00DD15CB"/>
    <w:rsid w:val="00DD4398"/>
    <w:rsid w:val="00DD4B83"/>
    <w:rsid w:val="00DF477E"/>
    <w:rsid w:val="00DF720A"/>
    <w:rsid w:val="00E14489"/>
    <w:rsid w:val="00E21495"/>
    <w:rsid w:val="00E764B7"/>
    <w:rsid w:val="00E85712"/>
    <w:rsid w:val="00E95412"/>
    <w:rsid w:val="00EA5EAC"/>
    <w:rsid w:val="00EB022A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B4D1C"/>
    <w:rsid w:val="00FC18B1"/>
    <w:rsid w:val="00FC2DEF"/>
    <w:rsid w:val="00FE3F9B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1F2DECE"/>
  <w15:chartTrackingRefBased/>
  <w15:docId w15:val="{0A9BE290-6C38-4D8B-B99B-8BF4A3B6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62850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62850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2850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62850"/>
    <w:rPr>
      <w:sz w:val="24"/>
      <w:lang w:eastAsia="en-US"/>
    </w:rPr>
  </w:style>
  <w:style w:type="paragraph" w:styleId="Revision">
    <w:name w:val="Revision"/>
    <w:hidden/>
    <w:uiPriority w:val="99"/>
    <w:semiHidden/>
    <w:rsid w:val="00B62850"/>
    <w:rPr>
      <w:sz w:val="24"/>
      <w:lang w:eastAsia="en-US"/>
    </w:rPr>
  </w:style>
  <w:style w:type="character" w:styleId="PageNumber">
    <w:name w:val="page number"/>
    <w:basedOn w:val="DefaultParagraphFont"/>
    <w:rsid w:val="00000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6</TotalTime>
  <Pages>6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79 - Word processing software -Evidence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2021-07-12T12:48:00Z</dcterms:created>
  <dcterms:modified xsi:type="dcterms:W3CDTF">2021-07-12T12:48:00Z</dcterms:modified>
</cp:coreProperties>
</file>